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c793" w14:paraId="9f9c79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01C4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St-620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801C4C" w:rsidRPr="00801C4C">
        <w:t>ADRIJANO-INŽENJERING d.o.o.</w:t>
      </w:r>
      <w:r w:rsidR="00801C4C">
        <w:t xml:space="preserve"> OIB: </w:t>
      </w:r>
      <w:r w:rsidR="00801C4C" w:rsidRPr="00801C4C">
        <w:t>27074347923</w:t>
      </w:r>
      <w:r w:rsidR="00801C4C">
        <w:t>, MBS:</w:t>
      </w:r>
      <w:r w:rsidR="00801C4C" w:rsidRPr="00801C4C">
        <w:t xml:space="preserve"> 080028956</w:t>
      </w:r>
      <w:r w:rsidR="00801C4C">
        <w:t xml:space="preserve"> iz Zagreba, Drage Gervaisa 15/3 </w:t>
      </w:r>
      <w:r w:rsidR="007C052C">
        <w:t xml:space="preserve">dana </w:t>
      </w:r>
      <w:r w:rsidR="00801C4C">
        <w:t>22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801C4C" w:rsidRPr="00801C4C">
        <w:t xml:space="preserve"> ADRIJANO-INŽENJERING d.o.o. OIB: 27074347923, MBS: 080028956 iz Zagreba, Drage Gervaisa 15/3 </w:t>
      </w:r>
      <w:r w:rsidR="00A01C56" w:rsidRPr="00A01C56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01C4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801C4C">
        <w:t xml:space="preserve"> </w:t>
      </w:r>
      <w:r w:rsidR="00801C4C" w:rsidRPr="00801C4C">
        <w:t>ADRIJANO-INŽENJERING d.o.o. OIB: 27074347923, MBS: 080028956 iz Zagreba, Drage Gervaisa 15/3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801C4C">
        <w:t>, 22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D7BD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01C4C">
          <w:t>70.St-620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C052C"/>
    <w:rsid w:val="00801C4C"/>
    <w:rsid w:val="008D7BDB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DF70C8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7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F7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ADRIJANO-INŽENJERING d.o.o.</izvorni_sadrzaj>
    <derivirana_varijabla naziv="DomainObject.Predmet.ProtustrankaFormated_1">  ADRIJANO-INŽENJERING d.o.o.</derivirana_varijabla>
  </DomainObject.Predmet.ProtustrankaFormated>
  <DomainObject.Predmet.ProtustrankaFormatedOIB>
    <izvorni_sadrzaj>  ADRIJANO-INŽENJERING d.o.o., OIB 27074347923</izvorni_sadrzaj>
    <derivirana_varijabla naziv="DomainObject.Predmet.ProtustrankaFormatedOIB_1">  ADRIJANO-INŽENJERING d.o.o., OIB 27074347923</derivirana_varijabla>
  </DomainObject.Predmet.ProtustrankaFormatedOIB>
  <DomainObject.Predmet.ProtustrankaFormatedWithAdress>
    <izvorni_sadrzaj> ADRIJANO-INŽENJERING d.o.o., Drage Gervaisa 15/3, 10000 Zagreb</izvorni_sadrzaj>
    <derivirana_varijabla naziv="DomainObject.Predmet.ProtustrankaFormatedWithAdress_1"> ADRIJANO-INŽENJERING d.o.o., Drage Gervaisa 15/3, 10000 Zagreb</derivirana_varijabla>
  </DomainObject.Predmet.ProtustrankaFormatedWithAdress>
  <DomainObject.Predmet.ProtustrankaFormatedWithAdressOIB>
    <izvorni_sadrzaj> ADRIJANO-INŽENJERING d.o.o., OIB 27074347923, Drage Gervaisa 15/3, 10000 Zagreb</izvorni_sadrzaj>
    <derivirana_varijabla naziv="DomainObject.Predmet.ProtustrankaFormatedWithAdressOIB_1"> ADRIJANO-INŽENJERING d.o.o., OIB 27074347923, Drage Gervaisa 15/3, 10000 Zagreb</derivirana_varijabla>
  </DomainObject.Predmet.ProtustrankaFormatedWithAdressOIB>
  <DomainObject.Predmet.ProtustrankaWithAdress>
    <izvorni_sadrzaj>ADRIJANO-INŽENJERING d.o.o. Drage Gervaisa 15/3, 10000 Zagreb</izvorni_sadrzaj>
    <derivirana_varijabla naziv="DomainObject.Predmet.ProtustrankaWithAdress_1">ADRIJANO-INŽENJERING d.o.o. Drage Gervaisa 15/3, 10000 Zagreb</derivirana_varijabla>
  </DomainObject.Predmet.ProtustrankaWithAdress>
  <DomainObject.Predmet.ProtustrankaWithAdressOIB>
    <izvorni_sadrzaj>ADRIJANO-INŽENJERING d.o.o., OIB 27074347923, Drage Gervaisa 15/3, 10000 Zagreb</izvorni_sadrzaj>
    <derivirana_varijabla naziv="DomainObject.Predmet.ProtustrankaWithAdressOIB_1">ADRIJANO-INŽENJERING d.o.o., OIB 27074347923, Drage Gervaisa 15/3, 10000 Zagreb</derivirana_varijabla>
  </DomainObject.Predmet.ProtustrankaWithAdressOIB>
  <DomainObject.Predmet.ProtustrankaNazivFormated>
    <izvorni_sadrzaj>ADRIJANO-INŽENJERING d.o.o.</izvorni_sadrzaj>
    <derivirana_varijabla naziv="DomainObject.Predmet.ProtustrankaNazivFormated_1">ADRIJANO-INŽENJERING d.o.o.</derivirana_varijabla>
  </DomainObject.Predmet.ProtustrankaNazivFormated>
  <DomainObject.Predmet.ProtustrankaNazivFormatedOIB>
    <izvorni_sadrzaj>ADRIJANO-INŽENJERING d.o.o., OIB 27074347923</izvorni_sadrzaj>
    <derivirana_varijabla naziv="DomainObject.Predmet.ProtustrankaNazivFormatedOIB_1">ADRIJANO-INŽENJERING d.o.o., OIB 27074347923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ADRIJANO-INŽENJERING d.o.o.</item>
    </izvorni_sadrzaj>
    <derivirana_varijabla naziv="DomainObject.Predmet.ProtuStrankaListFormated_1">
      <item>ADRIJANO-INŽENJERING d.o.o.</item>
    </derivirana_varijabla>
  </DomainObject.Predmet.ProtuStrankaListFormated>
  <DomainObject.Predmet.ProtuStrankaListFormatedOIB>
    <izvorni_sadrzaj>
      <item>ADRIJANO-INŽENJERING d.o.o., OIB 27074347923</item>
    </izvorni_sadrzaj>
    <derivirana_varijabla naziv="DomainObject.Predmet.ProtuStrankaListFormatedOIB_1">
      <item>ADRIJANO-INŽENJERING d.o.o., OIB 27074347923</item>
    </derivirana_varijabla>
  </DomainObject.Predmet.ProtuStrankaListFormatedOIB>
  <DomainObject.Predmet.ProtuStrankaListFormatedWithAdress>
    <izvorni_sadrzaj>
      <item>ADRIJANO-INŽENJERING d.o.o., Drage Gervaisa 15/3, 10000 Zagreb</item>
    </izvorni_sadrzaj>
    <derivirana_varijabla naziv="DomainObject.Predmet.ProtuStrankaListFormatedWithAdress_1">
      <item>ADRIJANO-INŽENJERING d.o.o., Drage Gervaisa 15/3, 10000 Zagreb</item>
    </derivirana_varijabla>
  </DomainObject.Predmet.ProtuStrankaListFormatedWithAdress>
  <DomainObject.Predmet.ProtuStrankaListFormatedWithAdressOIB>
    <izvorni_sadrzaj>
      <item>ADRIJANO-INŽENJERING d.o.o., OIB 27074347923, Drage Gervaisa 15/3, 10000 Zagreb</item>
    </izvorni_sadrzaj>
    <derivirana_varijabla naziv="DomainObject.Predmet.ProtuStrankaListFormatedWithAdressOIB_1">
      <item>ADRIJANO-INŽENJERING d.o.o., OIB 27074347923, Drage Gervaisa 15/3, 10000 Zagreb</item>
    </derivirana_varijabla>
  </DomainObject.Predmet.ProtuStrankaListFormatedWithAdressOIB>
  <DomainObject.Predmet.ProtuStrankaListNazivFormated>
    <izvorni_sadrzaj>
      <item>ADRIJANO-INŽENJERING d.o.o.</item>
    </izvorni_sadrzaj>
    <derivirana_varijabla naziv="DomainObject.Predmet.ProtuStrankaListNazivFormated_1">
      <item>ADRIJANO-INŽENJERING d.o.o.</item>
    </derivirana_varijabla>
  </DomainObject.Predmet.ProtuStrankaListNazivFormated>
  <DomainObject.Predmet.ProtuStrankaListNazivFormatedOIB>
    <izvorni_sadrzaj>
      <item>ADRIJANO-INŽENJERING d.o.o., OIB 27074347923</item>
    </izvorni_sadrzaj>
    <derivirana_varijabla naziv="DomainObject.Predmet.ProtuStrankaListNazivFormatedOIB_1">
      <item>ADRIJANO-INŽENJERING d.o.o., OIB 27074347923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ADRIJANO-INŽENJERING d.o.o.</izvorni_sadrzaj>
    <derivirana_varijabla naziv="DomainObject.Predmet.ProtustrankaIDrugi_1">ADRIJANO-INŽENJERING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ADRIJANO-INŽENJERING d.o.o., OIB 27074347923, Drage Gervaisa 15/3, 10000 Zagreb</izvorni_sadrzaj>
    <derivirana_varijabla naziv="DomainObject.Predmet.ProtustrankaIDrugiAdressOIB_1">ADRIJANO-INŽENJERING d.o.o., OIB 27074347923, Drage Gervaisa 15/3,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ADRIJANO-INŽENJERING d.o.o.</item>
    </izvorni_sadrzaj>
    <derivirana_varijabla naziv="DomainObject.Predmet.SudioniciListNaziv_1">
      <item>FINA Regionalni centar Zagreb</item>
      <item>ADRIJANO-INŽENJERING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ADRIJANO-INŽENJERING d.o.o., OIB 27074347923, Drage Gervaisa 15/3,10000 Zagreb</item>
    </izvorni_sadrzaj>
    <derivirana_varijabla naziv="DomainObject.Predmet.SudioniciListAdressOIB_1">
      <item>FINA Regionalni centar Zagreb, OIB 85821130368, Trg svibanjskih žrtava 1995. 1,10000 Zagreb</item>
      <item>ADRIJANO-INŽENJERING d.o.o., OIB 27074347923, Drage Gervaisa 15/3,10000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27074347923</item>
    </izvorni_sadrzaj>
    <derivirana_varijabla naziv="DomainObject.Predmet.SudioniciListNazivOIB_1">
      <item>, OIB 85821130368</item>
      <item>, OIB 27074347923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1770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2016-01-22T06:48:00Z</dcterms:created>
  <dc:creator>Maja Jurovicki</dc:creator>
  <cp:lastModifiedBy>Mirjana Gašparić</cp:lastModifiedBy>
  <cp:lastPrinted>2016-01-22T12:49:00Z</cp:lastPrinted>
  <dcterms:modified xmlns:xsi="http://www.w3.org/2001/XMLSchema-instance" xsi:type="dcterms:W3CDTF">2016-01-22T12:49:00Z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