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f9c8f" w14:paraId="f9f9c8f" w:rsidRDefault="00353238" w:rsidR="00353238" w:rsidRPr="00C8121D">
      <w:pPr>
        <w15:collapsed w:val="false"/>
      </w:pPr>
      <w:bookmarkStart w:name="_GoBack" w:id="0"/>
      <w:bookmarkEnd w:id="0"/>
    </w:p>
    <w:p w:rsidRDefault="00701442" w:rsidR="00353238" w:rsidRPr="00C8121D"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3238" w:rsidR="00353238" w:rsidRPr="00C8121D">
      <w:pPr>
        <w:rPr>
          <w:bCs/>
        </w:rPr>
      </w:pPr>
      <w:r w:rsidRPr="00C8121D">
        <w:t xml:space="preserve">    </w:t>
      </w:r>
      <w:r w:rsidRPr="00C8121D">
        <w:rPr>
          <w:bCs/>
        </w:rPr>
        <w:t xml:space="preserve">REPUBLIKA HRVATSKA </w:t>
      </w:r>
    </w:p>
    <w:p w:rsidRDefault="00353238" w:rsidR="000B7674" w:rsidRPr="00C8121D">
      <w:pPr>
        <w:rPr>
          <w:bCs/>
        </w:rPr>
      </w:pPr>
      <w:r w:rsidRPr="00C8121D">
        <w:rPr>
          <w:bCs/>
        </w:rPr>
        <w:t>TRGOVAČKI</w:t>
      </w:r>
      <w:r w:rsidR="00BD2110" w:rsidRPr="00C8121D">
        <w:rPr>
          <w:bCs/>
        </w:rPr>
        <w:t xml:space="preserve"> SUD U ZAGREBU</w:t>
      </w:r>
      <w:r w:rsidR="00BD2110" w:rsidRPr="00C8121D">
        <w:rPr>
          <w:bCs/>
        </w:rPr>
        <w:tab/>
      </w:r>
    </w:p>
    <w:p w:rsidRDefault="000B7674" w:rsidR="00353238">
      <w:pPr>
        <w:rPr>
          <w:bCs/>
        </w:rPr>
      </w:pPr>
      <w:r w:rsidRPr="00C8121D">
        <w:rPr>
          <w:bCs/>
        </w:rPr>
        <w:t>Zagreb, Amruševa 2/II</w:t>
      </w:r>
      <w:r w:rsidRPr="00C8121D">
        <w:rPr>
          <w:bCs/>
        </w:rPr>
        <w:tab/>
      </w:r>
      <w:r w:rsidR="00BD2110" w:rsidRPr="00C8121D">
        <w:rPr>
          <w:bCs/>
        </w:rPr>
        <w:tab/>
      </w:r>
      <w:r w:rsidR="00BD2110" w:rsidRPr="00C8121D">
        <w:rPr>
          <w:bCs/>
        </w:rPr>
        <w:tab/>
      </w:r>
      <w:r w:rsidR="00BD2110" w:rsidRPr="00C8121D">
        <w:rPr>
          <w:bCs/>
        </w:rPr>
        <w:tab/>
      </w:r>
      <w:r w:rsidR="00CF067D" w:rsidRPr="00C8121D">
        <w:rPr>
          <w:bCs/>
        </w:rPr>
        <w:tab/>
      </w:r>
      <w:r w:rsidR="00CF067D" w:rsidRPr="00C8121D">
        <w:rPr>
          <w:bCs/>
        </w:rPr>
        <w:tab/>
        <w:t>31-ST-</w:t>
      </w:r>
      <w:r w:rsidR="007777D0">
        <w:rPr>
          <w:bCs/>
        </w:rPr>
        <w:t>72/15-24</w:t>
      </w:r>
    </w:p>
    <w:p w:rsidRDefault="00701442" w:rsidP="00701442" w:rsidR="00701442" w:rsidRPr="00C8121D">
      <w:pPr>
        <w:rPr>
          <w:bCs/>
        </w:rPr>
      </w:pPr>
    </w:p>
    <w:p w:rsidRDefault="00701442" w:rsidP="00701442" w:rsidR="00353238" w:rsidRPr="00C8121D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353238" w:rsidR="00353238" w:rsidRPr="00C8121D">
      <w:pPr>
        <w:pStyle w:val="Naslov1"/>
        <w:rPr>
          <w:b w:val="false"/>
        </w:rPr>
      </w:pPr>
      <w:r w:rsidRPr="00C8121D">
        <w:rPr>
          <w:b w:val="false"/>
        </w:rPr>
        <w:t xml:space="preserve">R J E Š E N J E </w:t>
      </w:r>
    </w:p>
    <w:p w:rsidRDefault="00353238" w:rsidR="00353238" w:rsidRPr="00C8121D"/>
    <w:p w:rsidRDefault="00353238" w:rsidR="00353238" w:rsidRPr="00C8121D">
      <w:r w:rsidRPr="00C8121D">
        <w:tab/>
      </w:r>
      <w:r w:rsidRPr="00C8121D">
        <w:rPr>
          <w:bCs/>
        </w:rPr>
        <w:t xml:space="preserve">TRGOVAČKI SUD U ZAGREBU </w:t>
      </w:r>
      <w:r w:rsidRPr="00C8121D">
        <w:t>po stečajnom sucu Nadi Kraljić u stečajnom pre</w:t>
      </w:r>
      <w:r w:rsidR="002D46D2" w:rsidRPr="00C8121D">
        <w:t>dmetu stečajnog dužnika</w:t>
      </w:r>
      <w:r w:rsidR="00701442" w:rsidRPr="00701442">
        <w:t xml:space="preserve"> </w:t>
      </w:r>
      <w:r w:rsidR="007777D0" w:rsidRPr="00342AD8">
        <w:t xml:space="preserve">CROATIAŠPORT d.o.o. </w:t>
      </w:r>
      <w:r w:rsidR="007777D0">
        <w:t xml:space="preserve">– u stečaju </w:t>
      </w:r>
      <w:r w:rsidR="007777D0" w:rsidRPr="00342AD8">
        <w:t xml:space="preserve">Velika Gorica, Kolodvorska bb, MBS: 080030465 OIB: 16889348027 </w:t>
      </w:r>
      <w:r w:rsidR="002D46D2" w:rsidRPr="00C8121D">
        <w:t xml:space="preserve">dana </w:t>
      </w:r>
      <w:r w:rsidR="007777D0">
        <w:t xml:space="preserve">13. siječnja 2016. </w:t>
      </w:r>
      <w:r w:rsidR="000C349F">
        <w:t xml:space="preserve"> </w:t>
      </w:r>
      <w:r w:rsidR="00CF067D" w:rsidRPr="00C8121D">
        <w:t xml:space="preserve"> godine </w:t>
      </w:r>
    </w:p>
    <w:p w:rsidRDefault="00353238" w:rsidR="00353238" w:rsidRPr="00C8121D"/>
    <w:p w:rsidRDefault="00353238" w:rsidR="00353238" w:rsidRPr="00C8121D">
      <w:pPr>
        <w:jc w:val="center"/>
        <w:rPr>
          <w:bCs/>
        </w:rPr>
      </w:pPr>
      <w:r w:rsidRPr="00C8121D">
        <w:rPr>
          <w:bCs/>
        </w:rPr>
        <w:t xml:space="preserve">r i j e š i o   j e </w:t>
      </w:r>
    </w:p>
    <w:p w:rsidRDefault="00353238" w:rsidR="00353238" w:rsidRPr="00C8121D">
      <w:pPr>
        <w:jc w:val="center"/>
        <w:rPr>
          <w:bCs/>
        </w:rPr>
      </w:pPr>
    </w:p>
    <w:p w:rsidRDefault="00353238" w:rsidR="00353238" w:rsidRPr="00C8121D">
      <w:r w:rsidRPr="00C8121D">
        <w:tab/>
      </w:r>
      <w:r w:rsidRPr="00C8121D">
        <w:rPr>
          <w:bCs/>
        </w:rPr>
        <w:t>I</w:t>
      </w:r>
      <w:r w:rsidRPr="00C8121D">
        <w:tab/>
      </w:r>
      <w:r w:rsidRPr="00C8121D">
        <w:rPr>
          <w:bCs/>
        </w:rPr>
        <w:t xml:space="preserve">Posebno ispitno ročište </w:t>
      </w:r>
      <w:r w:rsidRPr="00C8121D">
        <w:t xml:space="preserve">u </w:t>
      </w:r>
      <w:r w:rsidR="002D46D2" w:rsidRPr="00C8121D">
        <w:t xml:space="preserve">predmetu </w:t>
      </w:r>
      <w:r w:rsidR="007777D0" w:rsidRPr="00342AD8">
        <w:t xml:space="preserve">CROATIAŠPORT d.o.o. </w:t>
      </w:r>
      <w:r w:rsidR="007777D0">
        <w:t xml:space="preserve">– u stečaju </w:t>
      </w:r>
      <w:r w:rsidR="007777D0" w:rsidRPr="00342AD8">
        <w:t xml:space="preserve">Velika Gorica, Kolodvorska bb, MBS: 080030465 OIB: 16889348027 </w:t>
      </w:r>
      <w:r w:rsidR="00353B1F">
        <w:t>određuje se za dan</w:t>
      </w:r>
      <w:r w:rsidR="00BD2110" w:rsidRPr="00C8121D">
        <w:t xml:space="preserve"> </w:t>
      </w:r>
      <w:r w:rsidR="00CF067D" w:rsidRPr="00C8121D">
        <w:t xml:space="preserve"> </w:t>
      </w:r>
      <w:r w:rsidR="007777D0">
        <w:rPr>
          <w:bCs/>
        </w:rPr>
        <w:t>10. veljače 2016</w:t>
      </w:r>
      <w:r w:rsidR="000C349F">
        <w:rPr>
          <w:bCs/>
        </w:rPr>
        <w:t>.</w:t>
      </w:r>
      <w:r w:rsidR="00CF067D" w:rsidRPr="00C8121D">
        <w:rPr>
          <w:bCs/>
        </w:rPr>
        <w:t xml:space="preserve"> </w:t>
      </w:r>
      <w:r w:rsidR="000B7674" w:rsidRPr="00C8121D">
        <w:rPr>
          <w:bCs/>
        </w:rPr>
        <w:t xml:space="preserve"> </w:t>
      </w:r>
      <w:r w:rsidR="00040484" w:rsidRPr="00C8121D">
        <w:rPr>
          <w:bCs/>
        </w:rPr>
        <w:t xml:space="preserve">godine </w:t>
      </w:r>
      <w:r w:rsidR="002D46D2" w:rsidRPr="00C8121D">
        <w:rPr>
          <w:bCs/>
        </w:rPr>
        <w:t xml:space="preserve"> u </w:t>
      </w:r>
      <w:r w:rsidR="00701442">
        <w:rPr>
          <w:bCs/>
        </w:rPr>
        <w:t>09,30</w:t>
      </w:r>
      <w:r w:rsidR="00CF067D" w:rsidRPr="00C8121D">
        <w:rPr>
          <w:bCs/>
        </w:rPr>
        <w:t xml:space="preserve"> </w:t>
      </w:r>
      <w:r w:rsidR="002D46D2" w:rsidRPr="00C8121D">
        <w:rPr>
          <w:bCs/>
        </w:rPr>
        <w:t>sati</w:t>
      </w:r>
      <w:r w:rsidRPr="00C8121D">
        <w:rPr>
          <w:bCs/>
        </w:rPr>
        <w:t xml:space="preserve"> </w:t>
      </w:r>
      <w:r w:rsidRPr="00C8121D">
        <w:t xml:space="preserve">u Trgovačkom sudu </w:t>
      </w:r>
      <w:r w:rsidR="00040484" w:rsidRPr="00C8121D">
        <w:t>u Zagrebu, Petrinjska 8, soba 89</w:t>
      </w:r>
      <w:r w:rsidRPr="00C8121D">
        <w:t>/II</w:t>
      </w:r>
      <w:r w:rsidR="00040484" w:rsidRPr="00C8121D">
        <w:t xml:space="preserve"> (ulična zgrada)</w:t>
      </w:r>
      <w:r w:rsidRPr="00C8121D">
        <w:t>.</w:t>
      </w:r>
    </w:p>
    <w:p w:rsidRDefault="00353238" w:rsidR="00353238" w:rsidRPr="00C8121D">
      <w:pPr>
        <w:pStyle w:val="Naslov1"/>
        <w:rPr>
          <w:b w:val="false"/>
        </w:rPr>
      </w:pPr>
      <w:r w:rsidRPr="00C8121D">
        <w:rPr>
          <w:b w:val="false"/>
        </w:rPr>
        <w:t xml:space="preserve">Obrazloženje </w:t>
      </w:r>
    </w:p>
    <w:p w:rsidRDefault="00353238" w:rsidR="00353238" w:rsidRPr="00C8121D">
      <w:pPr>
        <w:jc w:val="center"/>
        <w:rPr>
          <w:bCs/>
        </w:rPr>
      </w:pPr>
    </w:p>
    <w:p w:rsidRDefault="00353238" w:rsidR="00353238" w:rsidRPr="00C8121D">
      <w:r w:rsidRPr="00C8121D">
        <w:tab/>
        <w:t xml:space="preserve">Temeljem odredbe čl. 176 Stečajnog zakona određeno je posebno ispitno ročište za tražbine prijavljene u roku od 3 mjeseca nakon prvog ispitnog ročišta. </w:t>
      </w:r>
    </w:p>
    <w:p w:rsidRDefault="00353238" w:rsidR="00353238" w:rsidRPr="00C8121D"/>
    <w:p w:rsidRDefault="002D46D2" w:rsidR="002D46D2" w:rsidRPr="00C8121D">
      <w:pPr>
        <w:jc w:val="center"/>
      </w:pPr>
      <w:r w:rsidRPr="00C8121D">
        <w:t xml:space="preserve">U Zagrebu, </w:t>
      </w:r>
      <w:r w:rsidR="007777D0">
        <w:t xml:space="preserve">13. siječnja 2016. </w:t>
      </w:r>
      <w:r w:rsidR="000C349F">
        <w:t xml:space="preserve"> </w:t>
      </w:r>
      <w:r w:rsidR="00CF067D" w:rsidRPr="00C8121D">
        <w:t xml:space="preserve"> </w:t>
      </w:r>
    </w:p>
    <w:p w:rsidRDefault="00353238" w:rsidR="00353238" w:rsidRPr="00C8121D">
      <w:pPr>
        <w:jc w:val="center"/>
      </w:pPr>
      <w:r w:rsidRPr="00C8121D">
        <w:t xml:space="preserve">  </w:t>
      </w:r>
    </w:p>
    <w:p w:rsidRDefault="00353238" w:rsidR="00353238" w:rsidRPr="00C8121D">
      <w:pPr>
        <w:jc w:val="center"/>
      </w:pPr>
    </w:p>
    <w:p w:rsidRDefault="00353238" w:rsidR="00353238" w:rsidRPr="00C8121D"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  <w:t xml:space="preserve">STEČAJNI SUDAC </w:t>
      </w:r>
    </w:p>
    <w:p w:rsidRDefault="00353238" w:rsidR="00353238" w:rsidRPr="00C8121D"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  <w:t xml:space="preserve"> Nada Kraljić</w:t>
      </w:r>
      <w:r w:rsidR="00C37696">
        <w:t>,v.r.</w:t>
      </w:r>
      <w:r w:rsidRPr="00C8121D">
        <w:t xml:space="preserve"> </w:t>
      </w:r>
    </w:p>
    <w:p w:rsidRDefault="00353238" w:rsidR="00353238" w:rsidRPr="00C8121D"/>
    <w:p w:rsidRDefault="00353238" w:rsidR="00353238" w:rsidRPr="00C8121D"/>
    <w:p w:rsidRDefault="00C37696" w:rsidR="00C376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C37696" w:rsidP="00C37696" w:rsidR="00C37696">
      <w:pPr>
        <w:ind w:firstLine="708" w:left="6372"/>
      </w:pPr>
      <w:r>
        <w:t>Vinka Mihalinčić</w:t>
      </w:r>
    </w:p>
    <w:p w:rsidRDefault="00CF067D" w:rsidP="00AB7C4C" w:rsidR="00AB7C4C" w:rsidRPr="00C8121D">
      <w:pPr>
        <w:ind w:left="360"/>
      </w:pPr>
      <w:r w:rsidRPr="00C8121D">
        <w:t xml:space="preserve"> </w:t>
      </w:r>
    </w:p>
    <w:sectPr w:rsidSect="00701442" w:rsidR="00AB7C4C" w:rsidRPr="00C8121D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D1F06"/>
    <w:multiLevelType w:val="hybridMultilevel"/>
    <w:tmpl w:val="B7280F4C"/>
    <w:lvl w:tplc="ABAC968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18D7B61"/>
    <w:multiLevelType w:val="hybridMultilevel"/>
    <w:tmpl w:val="682E0A7A"/>
    <w:lvl w:tplc="8A5A39D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46D2"/>
    <w:rsid w:val="00040484"/>
    <w:rsid w:val="000B7674"/>
    <w:rsid w:val="000C349F"/>
    <w:rsid w:val="002D46D2"/>
    <w:rsid w:val="00353238"/>
    <w:rsid w:val="00353B1F"/>
    <w:rsid w:val="00701442"/>
    <w:rsid w:val="007777D0"/>
    <w:rsid w:val="00AB7C4C"/>
    <w:rsid w:val="00BD2110"/>
    <w:rsid w:val="00C179F4"/>
    <w:rsid w:val="00C37696"/>
    <w:rsid w:val="00C8121D"/>
    <w:rsid w:val="00CF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14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144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76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6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76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76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76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14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144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76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6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6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6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6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St-72/2015</izvorni_sadrzaj>
    <derivirana_varijabla naziv="DomainObject.Predmet.OznakaBroj_1">St-72/2015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CROATIAŠPORT d.o.o.</izvorni_sadrzaj>
    <derivirana_varijabla naziv="DomainObject.Predmet.ProtustrankaFormated_1">  CROATIAŠPORT d.o.o.</derivirana_varijabla>
  </DomainObject.Predmet.ProtustrankaFormated>
  <DomainObject.Predmet.ProtustrankaFormatedOIB>
    <izvorni_sadrzaj>  CROATIAŠPORT d.o.o., OIB 16889348027</izvorni_sadrzaj>
    <derivirana_varijabla naziv="DomainObject.Predmet.ProtustrankaFormatedOIB_1">  CROATIAŠPORT d.o.o., OIB 16889348027</derivirana_varijabla>
  </DomainObject.Predmet.ProtustrankaFormatedOIB>
  <DomainObject.Predmet.ProtustrankaFormatedWithAdress>
    <izvorni_sadrzaj> CROATIAŠPORT d.o.o., Kolodvorska/bb, 10410 Velika Gorica</izvorni_sadrzaj>
    <derivirana_varijabla naziv="DomainObject.Predmet.ProtustrankaFormatedWithAdress_1"> CROATIAŠPORT d.o.o., Kolodvorska/bb, 10410 Velika Gorica</derivirana_varijabla>
  </DomainObject.Predmet.ProtustrankaFormatedWithAdress>
  <DomainObject.Predmet.ProtustrankaFormatedWithAdressOIB>
    <izvorni_sadrzaj> CROATIAŠPORT d.o.o., OIB 16889348027, Kolodvorska/bb, 10410 Velika Gorica</izvorni_sadrzaj>
    <derivirana_varijabla naziv="DomainObject.Predmet.ProtustrankaFormatedWithAdressOIB_1"> CROATIAŠPORT d.o.o., OIB 16889348027, Kolodvorska/bb, 10410 Velika Gorica</derivirana_varijabla>
  </DomainObject.Predmet.ProtustrankaFormatedWithAdressOIB>
  <DomainObject.Predmet.ProtustrankaWithAdress>
    <izvorni_sadrzaj>CROATIAŠPORT d.o.o. Kolodvorska/bb, 10410 Velika Gorica</izvorni_sadrzaj>
    <derivirana_varijabla naziv="DomainObject.Predmet.ProtustrankaWithAdress_1">CROATIAŠPORT d.o.o. Kolodvorska/bb, 10410 Velika Gorica</derivirana_varijabla>
  </DomainObject.Predmet.ProtustrankaWithAdress>
  <DomainObject.Predmet.ProtustrankaWithAdressOIB>
    <izvorni_sadrzaj>CROATIAŠPORT d.o.o., OIB 16889348027, Kolodvorska/bb, 10410 Velika Gorica</izvorni_sadrzaj>
    <derivirana_varijabla naziv="DomainObject.Predmet.ProtustrankaWithAdressOIB_1">CROATIAŠPORT d.o.o., OIB 16889348027, Kolodvorska/bb, 10410 Velika Gorica</derivirana_varijabla>
  </DomainObject.Predmet.ProtustrankaWithAdressOIB>
  <DomainObject.Predmet.ProtustrankaNazivFormated>
    <izvorni_sadrzaj>CROATIAŠPORT d.o.o.</izvorni_sadrzaj>
    <derivirana_varijabla naziv="DomainObject.Predmet.ProtustrankaNazivFormated_1">CROATIAŠPORT d.o.o.</derivirana_varijabla>
  </DomainObject.Predmet.ProtustrankaNazivFormated>
  <DomainObject.Predmet.ProtustrankaNazivFormatedOIB>
    <izvorni_sadrzaj>CROATIAŠPORT d.o.o., OIB 16889348027</izvorni_sadrzaj>
    <derivirana_varijabla naziv="DomainObject.Predmet.ProtustrankaNazivFormatedOIB_1">CROATIAŠPORT d.o.o., OIB 16889348027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PUNGARTNIK SREĆKO zastupanog po punomoćniku Irena Radić</izvorni_sadrzaj>
    <derivirana_varijabla naziv="DomainObject.Predmet.StrankaFormated_1">  PUNGARTNIK SREĆKO zastupanog po punomoćniku Irena Radić</derivirana_varijabla>
  </DomainObject.Predmet.StrankaFormated>
  <DomainObject.Predmet.StrankaFormatedOIB>
    <izvorni_sadrzaj>  PUNGARTNIK SREĆKO, OIB 31556242938 zastupanog po punomoćniku Irena Radić</izvorni_sadrzaj>
    <derivirana_varijabla naziv="DomainObject.Predmet.StrankaFormatedOIB_1">  PUNGARTNIK SREĆKO, OIB 31556242938 zastupanog po punomoćniku Irena Radić</derivirana_varijabla>
  </DomainObject.Predmet.StrankaFormatedOIB>
  <DomainObject.Predmet.StrankaFormatedWithAdress>
    <izvorni_sadrzaj> PUNGARTNIK SREĆKO, Voćarska 13, 10298 Jablanovec zastupanog po punomoćniku Irena Radić</izvorni_sadrzaj>
    <derivirana_varijabla naziv="DomainObject.Predmet.StrankaFormatedWithAdress_1"> PUNGARTNIK SREĆKO, Voćarska 13, 10298 Jablanovec zastupanog po punomoćniku Irena Radić</derivirana_varijabla>
  </DomainObject.Predmet.StrankaFormatedWithAdress>
  <DomainObject.Predmet.StrankaFormatedWithAdressOIB>
    <izvorni_sadrzaj> PUNGARTNIK SREĆKO, OIB 31556242938, Voćarska 13, 10298 Jablanovec zastupanog po punomoćniku Irena Radić</izvorni_sadrzaj>
    <derivirana_varijabla naziv="DomainObject.Predmet.StrankaFormatedWithAdressOIB_1"> PUNGARTNIK SREĆKO, OIB 31556242938, Voćarska 13, 10298 Jablanovec zastupanog po punomoćniku Irena Radić</derivirana_varijabla>
  </DomainObject.Predmet.StrankaFormatedWithAdressOIB>
  <DomainObject.Predmet.StrankaWithAdress>
    <izvorni_sadrzaj>PUNGARTNIK SREĆKO Voćarska 13,10298 Jablanovec</izvorni_sadrzaj>
    <derivirana_varijabla naziv="DomainObject.Predmet.StrankaWithAdress_1">PUNGARTNIK SREĆKO Voćarska 13,10298 Jablanovec</derivirana_varijabla>
  </DomainObject.Predmet.StrankaWithAdress>
  <DomainObject.Predmet.StrankaWithAdressOIB>
    <izvorni_sadrzaj>PUNGARTNIK SREĆKO, OIB 31556242938, Voćarska 13,10298 Jablanovec</izvorni_sadrzaj>
    <derivirana_varijabla naziv="DomainObject.Predmet.StrankaWithAdressOIB_1">PUNGARTNIK SREĆKO, OIB 31556242938, Voćarska 13,10298 Jablanovec</derivirana_varijabla>
  </DomainObject.Predmet.StrankaWithAdressOIB>
  <DomainObject.Predmet.StrankaNazivFormated>
    <izvorni_sadrzaj>PUNGARTNIK SREĆKO</izvorni_sadrzaj>
    <derivirana_varijabla naziv="DomainObject.Predmet.StrankaNazivFormated_1">PUNGARTNIK SREĆKO</derivirana_varijabla>
  </DomainObject.Predmet.StrankaNazivFormated>
  <DomainObject.Predmet.StrankaNazivFormatedOIB>
    <izvorni_sadrzaj>PUNGARTNIK SREĆKO, OIB 31556242938</izvorni_sadrzaj>
    <derivirana_varijabla naziv="DomainObject.Predmet.StrankaNazivFormatedOIB_1">PUNGARTNIK SREĆKO, OIB 31556242938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PUNGARTNIK SREĆKO zastupanog po punomoćniku Irena Radić</item>
    </izvorni_sadrzaj>
    <derivirana_varijabla naziv="DomainObject.Predmet.StrankaListFormated_1">
      <item>PUNGARTNIK SREĆKO zastupanog po punomoćniku Irena Radić</item>
    </derivirana_varijabla>
  </DomainObject.Predmet.StrankaListFormated>
  <DomainObject.Predmet.StrankaListFormatedOIB>
    <izvorni_sadrzaj>
      <item>PUNGARTNIK SREĆKO, OIB 31556242938 zastupanog po punomoćniku Irena Radić</item>
    </izvorni_sadrzaj>
    <derivirana_varijabla naziv="DomainObject.Predmet.StrankaListFormatedOIB_1">
      <item>PUNGARTNIK SREĆKO, OIB 31556242938 zastupanog po punomoćniku Irena Radić</item>
    </derivirana_varijabla>
  </DomainObject.Predmet.StrankaListFormatedOIB>
  <DomainObject.Predmet.StrankaListFormatedWithAdress>
    <izvorni_sadrzaj>
      <item>PUNGARTNIK SREĆKO, Voćarska 13, 10298 Jablanovec zastupanog po punomoćniku Irena Radić</item>
    </izvorni_sadrzaj>
    <derivirana_varijabla naziv="DomainObject.Predmet.StrankaListFormatedWithAdress_1">
      <item>PUNGARTNIK SREĆKO, Voćarska 13, 10298 Jablanovec zastupanog po punomoćniku Irena Radić</item>
    </derivirana_varijabla>
  </DomainObject.Predmet.StrankaListFormatedWithAdress>
  <DomainObject.Predmet.StrankaListFormatedWithAdressOIB>
    <izvorni_sadrzaj>
      <item>PUNGARTNIK SREĆKO, OIB 31556242938, Voćarska 13, 10298 Jablanovec zastupanog po punomoćniku Irena Radić</item>
    </izvorni_sadrzaj>
    <derivirana_varijabla naziv="DomainObject.Predmet.StrankaListFormatedWithAdressOIB_1">
      <item>PUNGARTNIK SREĆKO, OIB 31556242938, Voćarska 13, 10298 Jablanovec zastupanog po punomoćniku Irena Radić</item>
    </derivirana_varijabla>
  </DomainObject.Predmet.StrankaListFormatedWithAdressOIB>
  <DomainObject.Predmet.StrankaListNazivFormated>
    <izvorni_sadrzaj>
      <item>PUNGARTNIK SREĆKO</item>
    </izvorni_sadrzaj>
    <derivirana_varijabla naziv="DomainObject.Predmet.StrankaListNazivFormated_1">
      <item>PUNGARTNIK SREĆKO</item>
    </derivirana_varijabla>
  </DomainObject.Predmet.StrankaListNazivFormated>
  <DomainObject.Predmet.StrankaListNazivFormatedOIB>
    <izvorni_sadrzaj>
      <item>PUNGARTNIK SREĆKO, OIB 31556242938</item>
    </izvorni_sadrzaj>
    <derivirana_varijabla naziv="DomainObject.Predmet.StrankaListNazivFormatedOIB_1">
      <item>PUNGARTNIK SREĆKO, OIB 31556242938</item>
    </derivirana_varijabla>
  </DomainObject.Predmet.StrankaListNazivFormatedOIB>
  <DomainObject.Predmet.ProtuStrankaListFormated>
    <izvorni_sadrzaj>
      <item>CROATIAŠPORT d.o.o.</item>
    </izvorni_sadrzaj>
    <derivirana_varijabla naziv="DomainObject.Predmet.ProtuStrankaListFormated_1">
      <item>CROATIAŠPORT d.o.o.</item>
    </derivirana_varijabla>
  </DomainObject.Predmet.ProtuStrankaListFormated>
  <DomainObject.Predmet.ProtuStrankaListFormatedOIB>
    <izvorni_sadrzaj>
      <item>CROATIAŠPORT d.o.o., OIB 16889348027</item>
    </izvorni_sadrzaj>
    <derivirana_varijabla naziv="DomainObject.Predmet.ProtuStrankaListFormatedOIB_1">
      <item>CROATIAŠPORT d.o.o., OIB 16889348027</item>
    </derivirana_varijabla>
  </DomainObject.Predmet.ProtuStrankaListFormatedOIB>
  <DomainObject.Predmet.ProtuStrankaListFormatedWithAdress>
    <izvorni_sadrzaj>
      <item>CROATIAŠPORT d.o.o., Kolodvorska/bb, 10410 Velika Gorica</item>
    </izvorni_sadrzaj>
    <derivirana_varijabla naziv="DomainObject.Predmet.ProtuStrankaListFormatedWithAdress_1">
      <item>CROATIAŠPORT d.o.o., Kolodvorska/bb, 10410 Velika Gorica</item>
    </derivirana_varijabla>
  </DomainObject.Predmet.ProtuStrankaListFormatedWithAdress>
  <DomainObject.Predmet.ProtuStrankaListFormatedWithAdressOIB>
    <izvorni_sadrzaj>
      <item>CROATIAŠPORT d.o.o., OIB 16889348027, Kolodvorska/bb, 10410 Velika Gorica</item>
    </izvorni_sadrzaj>
    <derivirana_varijabla naziv="DomainObject.Predmet.ProtuStrankaListFormatedWithAdressOIB_1">
      <item>CROATIAŠPORT d.o.o., OIB 16889348027, Kolodvorska/bb, 10410 Velika Gorica</item>
    </derivirana_varijabla>
  </DomainObject.Predmet.ProtuStrankaListFormatedWithAdressOIB>
  <DomainObject.Predmet.ProtuStrankaListNazivFormated>
    <izvorni_sadrzaj>
      <item>CROATIAŠPORT d.o.o.</item>
    </izvorni_sadrzaj>
    <derivirana_varijabla naziv="DomainObject.Predmet.ProtuStrankaListNazivFormated_1">
      <item>CROATIAŠPORT d.o.o.</item>
    </derivirana_varijabla>
  </DomainObject.Predmet.ProtuStrankaListNazivFormated>
  <DomainObject.Predmet.ProtuStrankaListNazivFormatedOIB>
    <izvorni_sadrzaj>
      <item>CROATIAŠPORT d.o.o., OIB 16889348027</item>
    </izvorni_sadrzaj>
    <derivirana_varijabla naziv="DomainObject.Predmet.ProtuStrankaListNazivFormatedOIB_1">
      <item>CROATIAŠPORT d.o.o., OIB 16889348027</item>
    </derivirana_varijabla>
  </DomainObject.Predmet.ProtuStrankaListNazivFormatedOIB>
  <DomainObject.Predmet.OstaliListFormated>
    <izvorni_sadrzaj>
      <item>Irena Radić punomoćnik sudionika u postupku PUNGARTNIK SREĆKO</item>
      <item>Ohran Bečić</item>
      <item>Martin Lukin</item>
    </izvorni_sadrzaj>
    <derivirana_varijabla naziv="DomainObject.Predmet.OstaliListFormated_1">
      <item>Irena Radić punomoćnik sudionika u postupku PUNGARTNIK SREĆKO</item>
      <item>Ohran Bečić</item>
      <item>Martin Lukin</item>
    </derivirana_varijabla>
  </DomainObject.Predmet.OstaliListFormated>
  <DomainObject.Predmet.OstaliListFormatedOIB>
    <izvorni_sadrzaj>
      <item>Irena Radić punomoćnik sudionika u postupku PUNGARTNIK SREĆKO</item>
      <item>Ohran Bečić, OIB 49921988736</item>
      <item>Martin Lukin, OIB 12398076495</item>
    </izvorni_sadrzaj>
    <derivirana_varijabla naziv="DomainObject.Predmet.OstaliListFormatedOIB_1">
      <item>Irena Radić punomoćnik sudionika u postupku PUNGARTNIK SREĆKO</item>
      <item>Ohran Bečić, OIB 49921988736</item>
      <item>Martin Lukin, OIB 12398076495</item>
    </derivirana_varijabla>
  </DomainObject.Predmet.OstaliListFormatedOIB>
  <DomainObject.Predmet.OstaliListFormatedWithAdress>
    <izvorni_sadrzaj>
      <item>Irena Radić, Đorđićeva 24., 10000 Zagreb punomoćnik sudionika u postupku PUNGARTNIK SREĆKO</item>
      <item>Ohran Bečić, Kozarčeva 16, 10000 Zagreb</item>
      <item>Martin Lukin, Gračanska cesta 145f, 10000 Zagreb</item>
    </izvorni_sadrzaj>
    <derivirana_varijabla naziv="DomainObject.Predmet.OstaliListFormatedWithAdress_1">
      <item>Irena Radić, Đorđićeva 24., 10000 Zagreb punomoćnik sudionika u postupku PUNGARTNIK SREĆKO</item>
      <item>Ohran Bečić, Kozarčeva 16, 10000 Zagreb</item>
      <item>Martin Lukin, Gračanska cesta 145f, 10000 Zagreb</item>
    </derivirana_varijabla>
  </DomainObject.Predmet.OstaliListFormatedWithAdress>
  <DomainObject.Predmet.OstaliListFormatedWithAdressOIB>
    <izvorni_sadrzaj>
      <item>Irena Radić, Đorđićeva 24., 10000 Zagreb punomoćnik sudionika u postupku PUNGARTNIK SREĆKO</item>
      <item>Ohran Bečić, OIB 49921988736, Kozarčeva 16, 10000 Zagreb</item>
      <item>Martin Lukin, OIB 12398076495, Gračanska cesta 145f, 10000 Zagreb</item>
    </izvorni_sadrzaj>
    <derivirana_varijabla naziv="DomainObject.Predmet.OstaliListFormatedWithAdressOIB_1">
      <item>Irena Radić, Đorđićeva 24., 10000 Zagreb punomoćnik sudionika u postupku PUNGARTNIK SREĆKO</item>
      <item>Ohran Bečić, OIB 49921988736, Kozarčeva 16, 10000 Zagreb</item>
      <item>Martin Lukin, OIB 12398076495, Gračanska cesta 145f, 10000 Zagreb</item>
    </derivirana_varijabla>
  </DomainObject.Predmet.OstaliListFormatedWithAdressOIB>
  <DomainObject.Predmet.OstaliListNazivFormated>
    <izvorni_sadrzaj>
      <item>Irena Radić</item>
      <item>Ohran Bečić</item>
      <item>Martin Lukin</item>
    </izvorni_sadrzaj>
    <derivirana_varijabla naziv="DomainObject.Predmet.OstaliListNazivFormated_1">
      <item>Irena Radić</item>
      <item>Ohran Bečić</item>
      <item>Martin Lukin</item>
    </derivirana_varijabla>
  </DomainObject.Predmet.OstaliListNazivFormated>
  <DomainObject.Predmet.OstaliListNazivFormatedOIB>
    <izvorni_sadrzaj>
      <item>Irena Radić</item>
      <item>Ohran Bečić, OIB 49921988736</item>
      <item>Martin Lukin, OIB 12398076495</item>
    </izvorni_sadrzaj>
    <derivirana_varijabla naziv="DomainObject.Predmet.OstaliListNazivFormatedOIB_1">
      <item>Irena Radić</item>
      <item>Ohran Bečić, OIB 49921988736</item>
      <item>Martin Lukin, OIB 12398076495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PUNGARTNIK SREĆKO</izvorni_sadrzaj>
    <derivirana_varijabla naziv="DomainObject.Predmet.StrankaIDrugi_1">PUNGARTNIK SREĆKO</derivirana_varijabla>
  </DomainObject.Predmet.StrankaIDrugi>
  <DomainObject.Predmet.ProtustrankaIDrugi>
    <izvorni_sadrzaj>CROATIAŠPORT d.o.o.</izvorni_sadrzaj>
    <derivirana_varijabla naziv="DomainObject.Predmet.ProtustrankaIDrugi_1">CROATIAŠPORT d.o.o.</derivirana_varijabla>
  </DomainObject.Predmet.ProtustrankaIDrugi>
  <DomainObject.Predmet.StrankaIDrugiAdressOIB>
    <izvorni_sadrzaj>PUNGARTNIK SREĆKO, OIB 31556242938, Voćarska 13, 10298 Jablanovec</izvorni_sadrzaj>
    <derivirana_varijabla naziv="DomainObject.Predmet.StrankaIDrugiAdressOIB_1">PUNGARTNIK SREĆKO, OIB 31556242938, Voćarska 13, 10298 Jablanovec</derivirana_varijabla>
  </DomainObject.Predmet.StrankaIDrugiAdressOIB>
  <DomainObject.Predmet.ProtustrankaIDrugiAdressOIB>
    <izvorni_sadrzaj>CROATIAŠPORT d.o.o., OIB 16889348027, Kolodvorska/bb, 10410 Velika Gorica</izvorni_sadrzaj>
    <derivirana_varijabla naziv="DomainObject.Predmet.ProtustrankaIDrugiAdressOIB_1">CROATIAŠPORT d.o.o., OIB 16889348027, Kolodvorska/bb,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PUNGARTNIK SREĆKO</item>
      <item>CROATIAŠPORT d.o.o.</item>
      <item>Irena Radić</item>
      <item>Ohran Bečić</item>
      <item>Martin Lukin</item>
    </izvorni_sadrzaj>
    <derivirana_varijabla naziv="DomainObject.Predmet.SudioniciListNaziv_1">
      <item>PUNGARTNIK SREĆKO</item>
      <item>CROATIAŠPORT d.o.o.</item>
      <item>Irena Radić</item>
      <item>Ohran Bečić</item>
      <item>Martin Lukin</item>
    </derivirana_varijabla>
  </DomainObject.Predmet.SudioniciListNaziv>
  <DomainObject.Predmet.SudioniciListAdressOIB>
    <izvorni_sadrzaj>
      <item>PUNGARTNIK SREĆKO, OIB 31556242938, Voćarska 13,10298 Jablanovec</item>
      <item>CROATIAŠPORT d.o.o., OIB 16889348027, Kolodvorska/bb,10410 Velika Gorica</item>
      <item>Irena Radić, Đorđićeva 24.,10000 Zagreb</item>
      <item>Ohran Bečić, OIB 49921988736, Kozarčeva 16,10000 Zagreb</item>
      <item>Martin Lukin, OIB 12398076495, Gračanska cesta 145f,10000 Zagreb</item>
    </izvorni_sadrzaj>
    <derivirana_varijabla naziv="DomainObject.Predmet.SudioniciListAdressOIB_1">
      <item>PUNGARTNIK SREĆKO, OIB 31556242938, Voćarska 13,10298 Jablanovec</item>
      <item>CROATIAŠPORT d.o.o., OIB 16889348027, Kolodvorska/bb,10410 Velika Gorica</item>
      <item>Irena Radić, Đorđićeva 24.,10000 Zagreb</item>
      <item>Ohran Bečić, OIB 49921988736, Kozarčeva 16,10000 Zagreb</item>
      <item>Martin Lukin, OIB 12398076495, Gračanska cesta 145f,10000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31556242938</item>
      <item>, OIB 16889348027</item>
      <item>, OIB null</item>
      <item>, OIB 49921988736</item>
      <item>, OIB 12398076495</item>
    </izvorni_sadrzaj>
    <derivirana_varijabla naziv="DomainObject.Predmet.SudioniciListNazivOIB_1">
      <item>, OIB 31556242938</item>
      <item>, OIB 16889348027</item>
      <item>, OIB null</item>
      <item>, OIB 49921988736</item>
      <item>, OIB 12398076495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153</properties:Words>
  <properties:Characters>752</properties:Characters>
  <properties:Lines>34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2016-01-13T13:43:00Z</dcterms:created>
  <dc:creator>Nada Kraljić</dc:creator>
  <cp:lastModifiedBy>Vinka Mihalinčić</cp:lastModifiedBy>
  <cp:lastPrinted>2004-03-03T12:49:00Z</cp:lastPrinted>
  <dcterms:modified xmlns:xsi="http://www.w3.org/2001/XMLSchema-instance" xsi:type="dcterms:W3CDTF">2016-01-13T13:44:00Z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