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af74" w14:paraId="e27af74" w:rsidRDefault="00E022E9" w:rsidP="00281BC7" w:rsidR="00E022E9" w:rsidRPr="008B337C">
      <w:pPr>
        <w15:collapsed w:val="false"/>
        <w:rPr>
          <w:b/>
          <w:bCs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63317" w:rsidR="000323D6" w:rsidRPr="002A37B5">
        <w:trPr>
          <w:gridAfter w:val="1"/>
          <w:wAfter w:type="dxa" w:w="284"/>
        </w:trPr>
        <w:tc>
          <w:tcPr>
            <w:tcW w:type="dxa" w:w="2943"/>
          </w:tcPr>
          <w:p w:rsidRDefault="000323D6" w:rsidP="00F63317" w:rsidR="000323D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63317" w:rsidR="000323D6" w:rsidRPr="002A37B5">
        <w:tc>
          <w:tcPr>
            <w:tcW w:type="dxa" w:w="3227"/>
            <w:gridSpan w:val="2"/>
          </w:tcPr>
          <w:p w:rsidRDefault="000323D6" w:rsidP="00F63317" w:rsidR="000323D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0323D6" w:rsidP="00F63317" w:rsidR="000323D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0323D6" w:rsidP="00F63317" w:rsidR="000323D6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E022E9" w:rsidP="00281BC7" w:rsidR="00E022E9" w:rsidRPr="00FC20FD">
      <w:pPr>
        <w:rPr>
          <w:bCs/>
        </w:rPr>
      </w:pPr>
    </w:p>
    <w:p w:rsidRDefault="00EF7C9A" w:rsidP="00EF7C9A" w:rsidR="00EF7C9A" w:rsidRPr="00FC20FD">
      <w:pPr>
        <w:jc w:val="center"/>
        <w:rPr>
          <w:bCs/>
        </w:rPr>
      </w:pPr>
      <w:r w:rsidRPr="00FC20FD">
        <w:rPr>
          <w:bCs/>
        </w:rPr>
        <w:t>R E P U B L I K A   H R V A T S K A</w:t>
      </w:r>
    </w:p>
    <w:p w:rsidRDefault="00281BC7" w:rsidP="00281BC7" w:rsidR="00281BC7" w:rsidRPr="00FC20FD">
      <w:pPr>
        <w:rPr>
          <w:bCs/>
        </w:rPr>
      </w:pPr>
      <w:r w:rsidRPr="00FC20FD">
        <w:rPr>
          <w:bCs/>
        </w:rPr>
        <w:tab/>
      </w:r>
      <w:r w:rsidRPr="00FC20FD">
        <w:rPr>
          <w:bCs/>
        </w:rPr>
        <w:tab/>
      </w:r>
      <w:r w:rsidRPr="00FC20FD">
        <w:rPr>
          <w:bCs/>
        </w:rPr>
        <w:tab/>
      </w:r>
      <w:r w:rsidRPr="00FC20FD">
        <w:rPr>
          <w:bCs/>
        </w:rPr>
        <w:tab/>
      </w:r>
      <w:r w:rsidRPr="00FC20FD">
        <w:rPr>
          <w:bCs/>
        </w:rPr>
        <w:tab/>
      </w:r>
    </w:p>
    <w:p w:rsidRDefault="00C04252" w:rsidP="00281BC7" w:rsidR="00C04252" w:rsidRPr="00FC20FD">
      <w:pPr>
        <w:jc w:val="center"/>
      </w:pPr>
      <w:r w:rsidRPr="00FC20FD">
        <w:t>Z A K L J U Č A K</w:t>
      </w:r>
    </w:p>
    <w:p w:rsidRDefault="00900D49" w:rsidP="00281BC7" w:rsidR="00900D49" w:rsidRPr="00FC20FD">
      <w:pPr>
        <w:jc w:val="center"/>
      </w:pPr>
    </w:p>
    <w:p w:rsidRDefault="00900D49" w:rsidP="00900D49" w:rsidR="00900D49" w:rsidRPr="00FC20FD">
      <w:pPr>
        <w:ind w:firstLine="708"/>
        <w:jc w:val="both"/>
      </w:pPr>
      <w:r w:rsidRPr="00FC20FD">
        <w:t>Trgovački sud u Zadru, po sutkinji Ana Markač, u stečajnom postupku nad stečajnim dužnikom</w:t>
      </w:r>
      <w:r w:rsidR="000A69C8">
        <w:t xml:space="preserve"> OPTO</w:t>
      </w:r>
      <w:r w:rsidR="00FC20FD">
        <w:t xml:space="preserve"> LEANS j.d.o.o., Fažana, </w:t>
      </w:r>
      <w:proofErr w:type="spellStart"/>
      <w:r w:rsidR="00FC20FD">
        <w:t>Proštin</w:t>
      </w:r>
      <w:proofErr w:type="spellEnd"/>
      <w:r w:rsidR="00FC20FD">
        <w:t xml:space="preserve"> 13, OIB:31800722689</w:t>
      </w:r>
      <w:r w:rsidRPr="00FC20FD">
        <w:t xml:space="preserve">, kojeg zastupa stečajni upravitelj </w:t>
      </w:r>
      <w:r w:rsidR="00FC20FD">
        <w:t xml:space="preserve">Damir Šebetić iz Zagreba, </w:t>
      </w:r>
      <w:r w:rsidR="00736ECB">
        <w:t>25. siječnja 2019.,</w:t>
      </w:r>
    </w:p>
    <w:p w:rsidRDefault="00C04252" w:rsidP="009D7950" w:rsidR="00C04252" w:rsidRPr="00FC20FD">
      <w:pPr>
        <w:pStyle w:val="Tijeloteksta"/>
        <w:ind w:firstLine="708"/>
        <w:rPr>
          <w:szCs w:val="24"/>
        </w:rPr>
      </w:pPr>
    </w:p>
    <w:p w:rsidRDefault="00C04252" w:rsidP="0094137A" w:rsidR="00C04252" w:rsidRPr="00FC20FD">
      <w:pPr>
        <w:pStyle w:val="Tijeloteksta"/>
        <w:ind w:firstLine="708" w:left="2832"/>
        <w:rPr>
          <w:szCs w:val="24"/>
        </w:rPr>
      </w:pPr>
      <w:r w:rsidRPr="00FC20FD">
        <w:rPr>
          <w:szCs w:val="24"/>
        </w:rPr>
        <w:t xml:space="preserve">z a k l j u č i o   j e </w:t>
      </w:r>
    </w:p>
    <w:p w:rsidRDefault="00C04252" w:rsidP="00C04252" w:rsidR="00C04252" w:rsidRPr="00FC20FD">
      <w:pPr>
        <w:pStyle w:val="Tijeloteksta"/>
        <w:ind w:firstLine="708"/>
        <w:jc w:val="center"/>
        <w:rPr>
          <w:szCs w:val="24"/>
        </w:rPr>
      </w:pPr>
    </w:p>
    <w:p w:rsidRDefault="00736ECB" w:rsidP="00736ECB" w:rsidR="008B337C">
      <w:pPr>
        <w:jc w:val="both"/>
        <w:rPr>
          <w:bCs/>
        </w:rPr>
      </w:pPr>
      <w:r>
        <w:tab/>
        <w:t xml:space="preserve">Nalaže se stečajnom upravitelju Damiru </w:t>
      </w:r>
      <w:proofErr w:type="spellStart"/>
      <w:r>
        <w:t>Šebetiću</w:t>
      </w:r>
      <w:proofErr w:type="spellEnd"/>
      <w:r>
        <w:t xml:space="preserve"> iz Zagreba, da odmah po primitku prijepisa ovog zaključka sudu dostavi prijave tražbina i isprava</w:t>
      </w:r>
      <w:r w:rsidR="008B337C">
        <w:rPr>
          <w:bCs/>
        </w:rPr>
        <w:t xml:space="preserve"> </w:t>
      </w:r>
      <w:r>
        <w:rPr>
          <w:bCs/>
        </w:rPr>
        <w:t>vjerovnika u odnosu na koje je dostavio tablicu prijavljenih tražbina razlučnih i izlučnih prava sudu dana 24. siječnja 2019., a sve kako bi se isto moglo izložiti u sudskoj pisarnici sukladno čl. 259. st. 3. Stečajnog zakona.</w:t>
      </w:r>
    </w:p>
    <w:p w:rsidRDefault="00901D99" w:rsidP="00901D99" w:rsidR="00901D99" w:rsidRPr="008B337C">
      <w:pPr>
        <w:jc w:val="both"/>
      </w:pPr>
    </w:p>
    <w:p w:rsidRDefault="008F3AD6" w:rsidP="005E7AE1" w:rsidR="008F03DE" w:rsidRPr="008B337C">
      <w:pPr>
        <w:jc w:val="center"/>
      </w:pPr>
      <w:r w:rsidRPr="008B337C">
        <w:t>U Zadru</w:t>
      </w:r>
      <w:r w:rsidR="00FC20FD">
        <w:t xml:space="preserve"> </w:t>
      </w:r>
      <w:r w:rsidR="00736ECB">
        <w:t>25. siječnja 2019</w:t>
      </w:r>
      <w:r w:rsidR="004E7E9B" w:rsidRPr="008B337C">
        <w:t xml:space="preserve">. </w:t>
      </w:r>
    </w:p>
    <w:p w:rsidRDefault="0055636D" w:rsidP="0055636D" w:rsidR="0055636D" w:rsidRPr="008B337C">
      <w:pPr>
        <w:jc w:val="both"/>
      </w:pPr>
    </w:p>
    <w:p w:rsidRDefault="00DB20C5" w:rsidP="00DB20C5" w:rsidR="00DB20C5">
      <w:pPr>
        <w:rPr>
          <w:szCs w:val="22"/>
        </w:rPr>
      </w:pPr>
    </w:p>
    <w:p w:rsidRDefault="00DB20C5" w:rsidP="00DB20C5" w:rsidR="00DB20C5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</w:t>
      </w:r>
      <w:r w:rsidRPr="006F3E15">
        <w:t>Sutkinja</w:t>
      </w:r>
    </w:p>
    <w:p w:rsidRDefault="00736ECB" w:rsidP="00DB20C5" w:rsidR="00DB20C5" w:rsidRPr="006F3E15">
      <w:r>
        <w:t>Martina Kalmeta</w:t>
      </w:r>
      <w:r w:rsidR="00DB20C5">
        <w:tab/>
      </w:r>
      <w:r w:rsidR="00DB20C5">
        <w:tab/>
      </w:r>
      <w:r w:rsidR="00DB20C5">
        <w:tab/>
      </w:r>
      <w:r w:rsidR="00DB20C5">
        <w:tab/>
      </w:r>
      <w:r w:rsidR="00DB20C5">
        <w:tab/>
      </w:r>
      <w:r w:rsidR="00DB20C5">
        <w:tab/>
      </w:r>
      <w:r w:rsidR="00DB20C5">
        <w:tab/>
        <w:t xml:space="preserve">     </w:t>
      </w:r>
      <w:r w:rsidR="009922BA">
        <w:t xml:space="preserve">            </w:t>
      </w:r>
      <w:r w:rsidR="00DB20C5" w:rsidRPr="006F3E15">
        <w:t>Ana Markač, v.r.</w:t>
      </w:r>
    </w:p>
    <w:p w:rsidRDefault="00DB20C5" w:rsidP="00DB20C5" w:rsidR="00DB20C5" w:rsidRPr="006F3E15"/>
    <w:p w:rsidRDefault="00D16430" w:rsidP="00DB20C5" w:rsidR="00D16430">
      <w:pPr>
        <w:jc w:val="center"/>
      </w:pPr>
    </w:p>
    <w:p w:rsidRDefault="00752EA4" w:rsidP="008F03DE" w:rsidR="00752EA4"/>
    <w:p w:rsidRDefault="008F3AD6" w:rsidP="008F03DE" w:rsidR="008F3AD6" w:rsidRPr="008B337C">
      <w:r w:rsidRPr="008B337C">
        <w:t>POUKA O PRAVNOM LIJEKU</w:t>
      </w:r>
    </w:p>
    <w:p w:rsidRDefault="008F3AD6" w:rsidP="00C04252" w:rsidR="008F3AD6" w:rsidRPr="008B337C">
      <w:r w:rsidRPr="008B337C">
        <w:t xml:space="preserve">Protiv ovog </w:t>
      </w:r>
      <w:r w:rsidR="00C04252" w:rsidRPr="008B337C">
        <w:t xml:space="preserve">zaključka </w:t>
      </w:r>
      <w:r w:rsidR="00E235B4" w:rsidRPr="008B337C">
        <w:t>žalba nije dopuštena.</w:t>
      </w:r>
    </w:p>
    <w:p w:rsidRDefault="00C04252" w:rsidP="008F3AD6" w:rsidR="00C04252" w:rsidRPr="008B337C"/>
    <w:p w:rsidRDefault="00B65045" w:rsidP="008F3AD6" w:rsidR="00B65045" w:rsidRPr="008B337C"/>
    <w:p w:rsidRDefault="008F3AD6" w:rsidP="005E7AE1" w:rsidR="008F3AD6">
      <w:r w:rsidRPr="008B337C">
        <w:t xml:space="preserve"> Dostaviti: </w:t>
      </w:r>
    </w:p>
    <w:p w:rsidRDefault="00D16430" w:rsidP="009068CC" w:rsidR="00FC20FD">
      <w:pPr>
        <w:numPr>
          <w:ilvl w:val="0"/>
          <w:numId w:val="1"/>
        </w:numPr>
      </w:pPr>
      <w:r>
        <w:t>stečajnom upravitelju</w:t>
      </w:r>
      <w:r w:rsidR="00360794">
        <w:t xml:space="preserve"> </w:t>
      </w:r>
      <w:r w:rsidR="00FC20FD">
        <w:t xml:space="preserve">Damiru </w:t>
      </w:r>
      <w:proofErr w:type="spellStart"/>
      <w:r w:rsidR="00FC20FD">
        <w:t>Šebetiću</w:t>
      </w:r>
      <w:proofErr w:type="spellEnd"/>
      <w:r w:rsidR="00FC20FD">
        <w:t xml:space="preserve"> iz Zagreba, putem e-mail</w:t>
      </w:r>
    </w:p>
    <w:p w:rsidRDefault="008B337C" w:rsidP="009068CC" w:rsidR="008B337C" w:rsidRPr="008B337C">
      <w:pPr>
        <w:numPr>
          <w:ilvl w:val="0"/>
          <w:numId w:val="1"/>
        </w:numPr>
      </w:pPr>
      <w:r>
        <w:t xml:space="preserve">e-Oglasna ploča </w:t>
      </w:r>
      <w:r w:rsidR="00255413">
        <w:t>sudova</w:t>
      </w:r>
      <w:r w:rsidR="00360794">
        <w:t>,</w:t>
      </w:r>
    </w:p>
    <w:p w:rsidRDefault="008F3AD6" w:rsidP="009068CC" w:rsidR="00842CEB" w:rsidRPr="008B337C">
      <w:pPr>
        <w:numPr>
          <w:ilvl w:val="0"/>
          <w:numId w:val="1"/>
        </w:numPr>
      </w:pPr>
      <w:r w:rsidRPr="008B337C">
        <w:t>u spis</w:t>
      </w:r>
      <w:r w:rsidR="00360794">
        <w:t xml:space="preserve">. </w:t>
      </w:r>
      <w:r w:rsidRPr="008B337C">
        <w:t xml:space="preserve">      </w:t>
      </w:r>
    </w:p>
    <w:p w:rsidRDefault="008B337C" w:rsidP="00D16430" w:rsidR="008B337C" w:rsidRPr="008B337C">
      <w:pPr>
        <w:ind w:left="360"/>
      </w:pPr>
    </w:p>
    <w:sectPr w:rsidSect="009C0FF2" w:rsidR="008B337C" w:rsidRPr="008B337C"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324091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736ECB">
      <w:t>17/2017-45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23D6"/>
    <w:rsid w:val="00077BD9"/>
    <w:rsid w:val="0008053D"/>
    <w:rsid w:val="000A69C8"/>
    <w:rsid w:val="000C1954"/>
    <w:rsid w:val="0013102B"/>
    <w:rsid w:val="001840A0"/>
    <w:rsid w:val="001A363B"/>
    <w:rsid w:val="001C347E"/>
    <w:rsid w:val="0020672D"/>
    <w:rsid w:val="00243782"/>
    <w:rsid w:val="00255413"/>
    <w:rsid w:val="00281BC7"/>
    <w:rsid w:val="003024D4"/>
    <w:rsid w:val="00323F63"/>
    <w:rsid w:val="00324091"/>
    <w:rsid w:val="00342BE6"/>
    <w:rsid w:val="00360794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65069"/>
    <w:rsid w:val="006A6847"/>
    <w:rsid w:val="006B0580"/>
    <w:rsid w:val="006D77E9"/>
    <w:rsid w:val="006E5E65"/>
    <w:rsid w:val="007002A2"/>
    <w:rsid w:val="00736ECB"/>
    <w:rsid w:val="0074396A"/>
    <w:rsid w:val="00752EA4"/>
    <w:rsid w:val="00766A92"/>
    <w:rsid w:val="007B6657"/>
    <w:rsid w:val="007C75BF"/>
    <w:rsid w:val="007F26FC"/>
    <w:rsid w:val="00842CEB"/>
    <w:rsid w:val="008B337C"/>
    <w:rsid w:val="008F03DE"/>
    <w:rsid w:val="008F3AD6"/>
    <w:rsid w:val="00900D49"/>
    <w:rsid w:val="00901D99"/>
    <w:rsid w:val="009068CC"/>
    <w:rsid w:val="0094137A"/>
    <w:rsid w:val="009922BA"/>
    <w:rsid w:val="009B4456"/>
    <w:rsid w:val="009C0FF2"/>
    <w:rsid w:val="009D7950"/>
    <w:rsid w:val="009F2F92"/>
    <w:rsid w:val="009F62F2"/>
    <w:rsid w:val="00A5292A"/>
    <w:rsid w:val="00B310F0"/>
    <w:rsid w:val="00B65045"/>
    <w:rsid w:val="00BB4F73"/>
    <w:rsid w:val="00BE6E59"/>
    <w:rsid w:val="00C02DE3"/>
    <w:rsid w:val="00C04252"/>
    <w:rsid w:val="00C30170"/>
    <w:rsid w:val="00C85781"/>
    <w:rsid w:val="00C9120F"/>
    <w:rsid w:val="00D16430"/>
    <w:rsid w:val="00DB20C5"/>
    <w:rsid w:val="00E022E9"/>
    <w:rsid w:val="00E235B4"/>
    <w:rsid w:val="00EA3143"/>
    <w:rsid w:val="00EB3FAB"/>
    <w:rsid w:val="00EF7C9A"/>
    <w:rsid w:val="00FC20FD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323D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24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09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09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09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09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0323D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24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09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09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09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09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696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70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OPTO LENS  j.d.o.o. FAŽANA</izvorni_sadrzaj>
    <derivirana_varijabla naziv="DomainObject.Predmet.ProtustrankaFormated_1">  OPTO LENS  j.d.o.o. FAŽANA</derivirana_varijabla>
  </DomainObject.Predmet.ProtustrankaFormated>
  <DomainObject.Predmet.ProtustrankaFormatedOIB>
    <izvorni_sadrzaj>  OPTO LENS  j.d.o.o. FAŽANA, OIB 31800722689</izvorni_sadrzaj>
    <derivirana_varijabla naziv="DomainObject.Predmet.ProtustrankaFormatedOIB_1">  OPTO LENS  j.d.o.o. FAŽANA, OIB 31800722689</derivirana_varijabla>
  </DomainObject.Predmet.ProtustrankaFormatedOIB>
  <DomainObject.Predmet.ProtustrankaFormatedWithAdress>
    <izvorni_sadrzaj> OPTO LENS  j.d.o.o. FAŽANA, Proštin 13, 52100 Fažana</izvorni_sadrzaj>
    <derivirana_varijabla naziv="DomainObject.Predmet.ProtustrankaFormatedWithAdress_1"> OPTO LENS  j.d.o.o. FAŽANA, Proštin 13, 52100 Fažana</derivirana_varijabla>
  </DomainObject.Predmet.ProtustrankaFormatedWithAdress>
  <DomainObject.Predmet.ProtustrankaFormatedWithAdressOIB>
    <izvorni_sadrzaj> OPTO LENS  j.d.o.o. FAŽANA, OIB 31800722689, Proštin 13, 52100 Fažana</izvorni_sadrzaj>
    <derivirana_varijabla naziv="DomainObject.Predmet.ProtustrankaFormatedWithAdressOIB_1"> OPTO LENS  j.d.o.o. FAŽANA, OIB 31800722689, Proštin 13, 52100 Fažana</derivirana_varijabla>
  </DomainObject.Predmet.ProtustrankaFormatedWithAdressOIB>
  <DomainObject.Predmet.ProtustrankaWithAdress>
    <izvorni_sadrzaj>OPTO LENS  j.d.o.o. FAŽANA Proštin 13, 52100 Fažana</izvorni_sadrzaj>
    <derivirana_varijabla naziv="DomainObject.Predmet.ProtustrankaWithAdress_1">OPTO LENS  j.d.o.o. FAŽANA Proštin 13, 52100 Fažana</derivirana_varijabla>
  </DomainObject.Predmet.ProtustrankaWithAdress>
  <DomainObject.Predmet.ProtustrankaWithAdressOIB>
    <izvorni_sadrzaj>OPTO LENS  j.d.o.o. FAŽANA, OIB 31800722689, Proštin 13, 52100 Fažana</izvorni_sadrzaj>
    <derivirana_varijabla naziv="DomainObject.Predmet.ProtustrankaWithAdressOIB_1">OPTO LENS  j.d.o.o. FAŽANA, OIB 31800722689, Proštin 13, 52100 Fažana</derivirana_varijabla>
  </DomainObject.Predmet.ProtustrankaWithAdressOIB>
  <DomainObject.Predmet.ProtustrankaNazivFormated>
    <izvorni_sadrzaj>OPTO LENS  j.d.o.o. FAŽANA</izvorni_sadrzaj>
    <derivirana_varijabla naziv="DomainObject.Predmet.ProtustrankaNazivFormated_1">OPTO LENS  j.d.o.o. FAŽANA</derivirana_varijabla>
  </DomainObject.Predmet.ProtustrankaNazivFormated>
  <DomainObject.Predmet.ProtustrankaNazivFormatedOIB>
    <izvorni_sadrzaj>OPTO LENS  j.d.o.o. FAŽANA, OIB 31800722689</izvorni_sadrzaj>
    <derivirana_varijabla naziv="DomainObject.Predmet.ProtustrankaNazivFormatedOIB_1">OPTO LENS  j.d.o.o. FAŽANA, OIB 31800722689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OPTO LENS  j.d.o.o. FAŽANA</item>
    </izvorni_sadrzaj>
    <derivirana_varijabla naziv="DomainObject.Predmet.ProtuStrankaListFormated_1">
      <item>OPTO LENS  j.d.o.o. FAŽANA</item>
    </derivirana_varijabla>
  </DomainObject.Predmet.ProtuStrankaListFormated>
  <DomainObject.Predmet.ProtuStrankaListFormatedOIB>
    <izvorni_sadrzaj>
      <item>OPTO LENS  j.d.o.o. FAŽANA, OIB 31800722689</item>
    </izvorni_sadrzaj>
    <derivirana_varijabla naziv="DomainObject.Predmet.ProtuStrankaListFormatedOIB_1">
      <item>OPTO LENS  j.d.o.o. FAŽANA, OIB 31800722689</item>
    </derivirana_varijabla>
  </DomainObject.Predmet.ProtuStrankaListFormatedOIB>
  <DomainObject.Predmet.ProtuStrankaListFormatedWithAdress>
    <izvorni_sadrzaj>
      <item>OPTO LENS  j.d.o.o. FAŽANA, Proštin 13, 52100 Fažana</item>
    </izvorni_sadrzaj>
    <derivirana_varijabla naziv="DomainObject.Predmet.ProtuStrankaListFormatedWithAdress_1">
      <item>OPTO LENS  j.d.o.o. FAŽANA, Proštin 13, 52100 Fažana</item>
    </derivirana_varijabla>
  </DomainObject.Predmet.ProtuStrankaListFormatedWithAdress>
  <DomainObject.Predmet.ProtuStrankaListFormatedWithAdressOIB>
    <izvorni_sadrzaj>
      <item>OPTO LENS  j.d.o.o. FAŽANA, OIB 31800722689, Proštin 13, 52100 Fažana</item>
    </izvorni_sadrzaj>
    <derivirana_varijabla naziv="DomainObject.Predmet.ProtuStrankaListFormatedWithAdressOIB_1">
      <item>OPTO LENS  j.d.o.o. FAŽANA, OIB 31800722689, Proštin 13, 52100 Fažana</item>
    </derivirana_varijabla>
  </DomainObject.Predmet.ProtuStrankaListFormatedWithAdressOIB>
  <DomainObject.Predmet.ProtuStrankaListNazivFormated>
    <izvorni_sadrzaj>
      <item>OPTO LENS  j.d.o.o. FAŽANA</item>
    </izvorni_sadrzaj>
    <derivirana_varijabla naziv="DomainObject.Predmet.ProtuStrankaListNazivFormated_1">
      <item>OPTO LENS  j.d.o.o. FAŽANA</item>
    </derivirana_varijabla>
  </DomainObject.Predmet.ProtuStrankaListNazivFormated>
  <DomainObject.Predmet.ProtuStrankaListNazivFormatedOIB>
    <izvorni_sadrzaj>
      <item>OPTO LENS  j.d.o.o. FAŽANA, OIB 31800722689</item>
    </izvorni_sadrzaj>
    <derivirana_varijabla naziv="DomainObject.Predmet.ProtuStrankaListNazivFormatedOIB_1">
      <item>OPTO LENS  j.d.o.o. FAŽANA, OIB 31800722689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OPTO LENS  j.d.o.o. FAŽANA</izvorni_sadrzaj>
    <derivirana_varijabla naziv="DomainObject.Predmet.ProtustrankaIDrugi_1">OPTO LENS  j.d.o.o.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OPTO LENS  j.d.o.o. FAŽANA, OIB 31800722689, Proštin 13, 52100 Fažana</izvorni_sadrzaj>
    <derivirana_varijabla naziv="DomainObject.Predmet.ProtustrankaIDrugiAdressOIB_1">OPTO LENS  j.d.o.o. FAŽANA, OIB 31800722689, Proštin 13,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OPTO LENS  j.d.o.o. FAŽANA</item>
      <item>FINANCIJSKA AGENCIJA, RC RIJEKA, PODRUŽNICA PULA, PULA</item>
    </izvorni_sadrzaj>
    <derivirana_varijabla naziv="DomainObject.Predmet.SudioniciListNaziv_1">
      <item>OPTO LENS  j.d.o.o. FAŽANA</item>
      <item>FINANCIJSKA AGENCIJA, RC RIJEKA, PODRUŽNICA PULA, PULA</item>
    </derivirana_varijabla>
  </DomainObject.Predmet.SudioniciListNaziv>
  <DomainObject.Predmet.SudioniciListAdressOIB>
    <izvorni_sadrzaj>
      <item>OPTO LENS  j.d.o.o. FAŽANA, OIB 31800722689, Proštin 13,52100 Fažana</item>
      <item>FINANCIJSKA AGENCIJA, RC RIJEKA, PODRUŽNICA PULA, PULA, OIB 85821130368, Giardini 5,52100 Pula</item>
    </izvorni_sadrzaj>
    <derivirana_varijabla naziv="DomainObject.Predmet.SudioniciListAdressOIB_1">
      <item>OPTO LENS  j.d.o.o. FAŽANA, OIB 31800722689, Proštin 13,52100 Fažana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31800722689</item>
      <item>, OIB 85821130368</item>
    </izvorni_sadrzaj>
    <derivirana_varijabla naziv="DomainObject.Predmet.SudioniciListNazivOIB_1">
      <item>, OIB 31800722689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St-17/2017-21</izvorni_sadrzaj>
    <derivirana_varijabla naziv="DomainObject.PredzadnjaOdlukaIzPredmeta.Oznaka_1">St-17/2017-21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50D39-AFA4-4AC1-A037-460068189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180</properties:Words>
  <properties:Characters>855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2019-01-25T07:41:00Z</dcterms:created>
  <dc:creator>Ardena Bajlo</dc:creator>
  <cp:lastModifiedBy>Martina Kalmeta</cp:lastModifiedBy>
  <cp:lastPrinted>2019-01-25T07:41:00Z</cp:lastPrinted>
  <dcterms:modified xmlns:xsi="http://www.w3.org/2001/XMLSchema-instance" xsi:type="dcterms:W3CDTF">2019-01-25T09:09:00Z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(St-17-17 OPTO LEANS  - st. upr. - dostava dokumentacije.docx)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