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c4a" w14:paraId="0e5fc4a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EE7ABB">
        <w:t>7</w:t>
      </w:r>
      <w:r w:rsidR="00322367">
        <w:t>8</w:t>
      </w:r>
      <w:r w:rsidR="001D7548">
        <w:t>/18</w:t>
      </w:r>
      <w:r w:rsidR="00D76812">
        <w:t>-</w:t>
      </w:r>
      <w:r w:rsidR="006E6C80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EB33BB">
        <w:t>EKO SJEČKA d.o.o. Lukinić Brdo, Lukinić Brdo 112 c, OIB: 99281504151, MBS: 080720519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B33BB">
        <w:t>EKO SJEČKA d.o.o. Lukinić Brdo, Lukinić Brdo 112 c, OIB: 99281504151, MBS: 080720519,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2BCD">
        <w:t>6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97660C">
        <w:t>1,</w:t>
      </w:r>
      <w:r w:rsidR="00EB33BB">
        <w:t>4</w:t>
      </w:r>
      <w:r w:rsidR="0097660C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6E6C80">
        <w:t>Ivana Kalkan, Osijek, Županijska 2, OIB: 47574637103.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97660C">
        <w:t>2</w:t>
      </w:r>
      <w:r w:rsidR="00EB33BB">
        <w:t>6</w:t>
      </w:r>
      <w:r w:rsidR="008C7F5B">
        <w:t>. listopada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EB33BB">
        <w:t>EKO SJEČKA d.o.o. Lukinić Brdo, Lukinić Brdo 112 c, OIB: 99281504151, MBS: 080720519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D66BB2">
        <w:t>7</w:t>
      </w:r>
      <w:r w:rsidR="00EB33BB">
        <w:t>8</w:t>
      </w:r>
      <w:r w:rsidR="00046F88">
        <w:t>/1</w:t>
      </w:r>
      <w:r w:rsidR="00A322BC">
        <w:t>8</w:t>
      </w:r>
      <w:r w:rsidR="006E6C80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24</w:t>
      </w:r>
      <w:r w:rsidR="00C50E72">
        <w:t>.</w:t>
      </w:r>
      <w:r w:rsidR="008C7F5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EB33BB">
        <w:t>18.201,53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B33B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6E6C80">
        <w:t xml:space="preserve">Ivana Kalkan, Osijek, Županijska 2, OIB: 47574637103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B2BCD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BE2" w:rsidR="00517BE2">
      <w:r>
        <w:separator/>
      </w:r>
    </w:p>
  </w:endnote>
  <w:endnote w:id="0" w:type="continuationSeparator">
    <w:p w:rsidRDefault="00517BE2" w:rsidR="00517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BE2" w:rsidR="00517BE2">
      <w:r>
        <w:separator/>
      </w:r>
    </w:p>
  </w:footnote>
  <w:footnote w:id="0" w:type="continuationSeparator">
    <w:p w:rsidRDefault="00517BE2" w:rsidR="00517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B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17BE2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E6C80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C7BF5"/>
    <w:rsid w:val="00DD004A"/>
    <w:rsid w:val="00DD513C"/>
    <w:rsid w:val="00DD5956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5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EKO SJEČKA d.o.o.</izvorni_sadrzaj>
    <derivirana_varijabla naziv="DomainObject.Predmet.ProtustrankaFormated_1">  EKO SJEČKA d.o.o.</derivirana_varijabla>
  </DomainObject.Predmet.ProtustrankaFormated>
  <DomainObject.Predmet.ProtustrankaFormatedOIB>
    <izvorni_sadrzaj>  EKO SJEČKA d.o.o., OIB 99281504151</izvorni_sadrzaj>
    <derivirana_varijabla naziv="DomainObject.Predmet.ProtustrankaFormatedOIB_1">  EKO SJEČKA d.o.o., OIB 99281504151</derivirana_varijabla>
  </DomainObject.Predmet.ProtustrankaFormatedOIB>
  <DomainObject.Predmet.ProtustrankaFormatedWithAdress>
    <izvorni_sadrzaj> EKO SJEČKA d.o.o., Lukinić Brdo 112/c, 10414 Lukinić Brdo</izvorni_sadrzaj>
    <derivirana_varijabla naziv="DomainObject.Predmet.ProtustrankaFormatedWithAdress_1"> EKO SJEČKA d.o.o., Lukinić Brdo 112/c, 10414 Lukinić Brdo</derivirana_varijabla>
  </DomainObject.Predmet.ProtustrankaFormatedWithAdress>
  <DomainObject.Predmet.ProtustrankaFormatedWithAdressOIB>
    <izvorni_sadrzaj> EKO SJEČKA d.o.o., OIB 99281504151, Lukinić Brdo 112/c, 10414 Lukinić Brdo</izvorni_sadrzaj>
    <derivirana_varijabla naziv="DomainObject.Predmet.ProtustrankaFormatedWithAdressOIB_1"> EKO SJEČKA d.o.o., OIB 99281504151, Lukinić Brdo 112/c, 10414 Lukinić Brdo</derivirana_varijabla>
  </DomainObject.Predmet.ProtustrankaFormatedWithAdressOIB>
  <DomainObject.Predmet.ProtustrankaWithAdress>
    <izvorni_sadrzaj>EKO SJEČKA d.o.o. Lukinić Brdo 112/c, 10414 Lukinić Brdo</izvorni_sadrzaj>
    <derivirana_varijabla naziv="DomainObject.Predmet.ProtustrankaWithAdress_1">EKO SJEČKA d.o.o. Lukinić Brdo 112/c, 10414 Lukinić Brdo</derivirana_varijabla>
  </DomainObject.Predmet.ProtustrankaWithAdress>
  <DomainObject.Predmet.ProtustrankaWithAdressOIB>
    <izvorni_sadrzaj>EKO SJEČKA d.o.o., OIB 99281504151, Lukinić Brdo 112/c, 10414 Lukinić Brdo</izvorni_sadrzaj>
    <derivirana_varijabla naziv="DomainObject.Predmet.ProtustrankaWithAdressOIB_1">EKO SJEČKA d.o.o., OIB 99281504151, Lukinić Brdo 112/c, 10414 Lukinić Brdo</derivirana_varijabla>
  </DomainObject.Predmet.ProtustrankaWithAdressOIB>
  <DomainObject.Predmet.ProtustrankaNazivFormated>
    <izvorni_sadrzaj>EKO SJEČKA d.o.o.</izvorni_sadrzaj>
    <derivirana_varijabla naziv="DomainObject.Predmet.ProtustrankaNazivFormated_1">EKO SJEČKA d.o.o.</derivirana_varijabla>
  </DomainObject.Predmet.ProtustrankaNazivFormated>
  <DomainObject.Predmet.ProtustrankaNazivFormatedOIB>
    <izvorni_sadrzaj>EKO SJEČKA d.o.o., OIB 99281504151</izvorni_sadrzaj>
    <derivirana_varijabla naziv="DomainObject.Predmet.ProtustrankaNazivFormatedOIB_1">EKO SJEČKA d.o.o., OIB 99281504151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SJEČKA d.o.o.</item>
    </izvorni_sadrzaj>
    <derivirana_varijabla naziv="DomainObject.Predmet.ProtuStrankaListFormated_1">
      <item>EKO SJEČKA d.o.o.</item>
    </derivirana_varijabla>
  </DomainObject.Predmet.ProtuStrankaListFormated>
  <DomainObject.Predmet.ProtuStrankaListFormatedOIB>
    <izvorni_sadrzaj>
      <item>EKO SJEČKA d.o.o., OIB 99281504151</item>
    </izvorni_sadrzaj>
    <derivirana_varijabla naziv="DomainObject.Predmet.ProtuStrankaListFormatedOIB_1">
      <item>EKO SJEČKA d.o.o., OIB 99281504151</item>
    </derivirana_varijabla>
  </DomainObject.Predmet.ProtuStrankaListFormatedOIB>
  <DomainObject.Predmet.ProtuStrankaListFormatedWithAdress>
    <izvorni_sadrzaj>
      <item>EKO SJEČKA d.o.o., Lukinić Brdo 112/c, 10414 Lukinić Brdo</item>
    </izvorni_sadrzaj>
    <derivirana_varijabla naziv="DomainObject.Predmet.ProtuStrankaListFormatedWithAdress_1">
      <item>EKO SJEČKA d.o.o., Lukinić Brdo 112/c, 10414 Lukinić Brdo</item>
    </derivirana_varijabla>
  </DomainObject.Predmet.ProtuStrankaListFormatedWithAdress>
  <DomainObject.Predmet.ProtuStrankaListFormatedWithAdressOIB>
    <izvorni_sadrzaj>
      <item>EKO SJEČKA d.o.o., OIB 99281504151, Lukinić Brdo 112/c, 10414 Lukinić Brdo</item>
    </izvorni_sadrzaj>
    <derivirana_varijabla naziv="DomainObject.Predmet.ProtuStrankaListFormatedWithAdressOIB_1">
      <item>EKO SJEČKA d.o.o., OIB 99281504151, Lukinić Brdo 112/c, 10414 Lukinić Brdo</item>
    </derivirana_varijabla>
  </DomainObject.Predmet.ProtuStrankaListFormatedWithAdressOIB>
  <DomainObject.Predmet.ProtuStrankaListNazivFormated>
    <izvorni_sadrzaj>
      <item>EKO SJEČKA d.o.o.</item>
    </izvorni_sadrzaj>
    <derivirana_varijabla naziv="DomainObject.Predmet.ProtuStrankaListNazivFormated_1">
      <item>EKO SJEČKA d.o.o.</item>
    </derivirana_varijabla>
  </DomainObject.Predmet.ProtuStrankaListNazivFormated>
  <DomainObject.Predmet.ProtuStrankaListNazivFormatedOIB>
    <izvorni_sadrzaj>
      <item>EKO SJEČKA d.o.o., OIB 99281504151</item>
    </izvorni_sadrzaj>
    <derivirana_varijabla naziv="DomainObject.Predmet.ProtuStrankaListNazivFormatedOIB_1">
      <item>EKO SJEČKA d.o.o., OIB 99281504151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SJEČKA d.o.o.</izvorni_sadrzaj>
    <derivirana_varijabla naziv="DomainObject.Predmet.ProtustrankaIDrugi_1">EKO SJEČKA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SJEČKA d.o.o., OIB 99281504151, Lukinić Brdo 112/c, 10414 Lukinić Brdo</izvorni_sadrzaj>
    <derivirana_varijabla naziv="DomainObject.Predmet.ProtustrankaIDrugiAdressOIB_1">EKO SJEČKA d.o.o., OIB 99281504151, Lukinić Brdo 112/c, 10414 Lukinić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SJEČKA d.o.o.</item>
      <item>FINA Regionalni centar Zagreb</item>
    </izvorni_sadrzaj>
    <derivirana_varijabla naziv="DomainObject.Predmet.SudioniciListNaziv_1">
      <item>EKO SJEČKA d.o.o.</item>
      <item>FINA Regionalni centar Zagreb</item>
    </derivirana_varijabla>
  </DomainObject.Predmet.SudioniciListNaziv>
  <DomainObject.Predmet.SudioniciListAdressOIB>
    <izvorni_sadrzaj>
      <item>EKO SJEČKA d.o.o., OIB 99281504151, Lukinić Brdo 112/c,10414 Lukinić Brdo</item>
      <item>FINA Regionalni centar Zagreb, OIB 85821130368, Trg svibanjskih žrtava 1995. 1,10000 Zagreb</item>
    </izvorni_sadrzaj>
    <derivirana_varijabla naziv="DomainObject.Predmet.SudioniciListAdressOIB_1">
      <item>EKO SJEČKA d.o.o., OIB 99281504151, Lukinić Brdo 112/c,10414 Lukinić Brdo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99281504151</item>
      <item>, OIB 85821130368</item>
    </izvorni_sadrzaj>
    <derivirana_varijabla naziv="DomainObject.Predmet.SudioniciListNazivOIB_1">
      <item>, OIB 99281504151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CFEA4-7C95-42A4-A8CA-1AACE1B3A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2461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2018-07-06T09:11:00Z</dcterms:created>
  <dc:creator>hermanj</dc:creator>
  <cp:lastModifiedBy>Zvjezdana Kovačić</cp:lastModifiedBy>
  <cp:lastPrinted>2018-07-06T09:11:00Z</cp:lastPrinted>
  <dcterms:modified xmlns:xsi="http://www.w3.org/2001/XMLSchema-instance" xsi:type="dcterms:W3CDTF">2018-07-06T09:12:00Z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St-678-18.docx)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