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d859b" w14:paraId="65d859b" w:rsidRDefault="008D4B68" w:rsidP="008D4B68" w:rsidR="008D4B68" w:rsidRPr="00C8347A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it-IT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4B68" w:rsidP="008D4B68" w:rsidR="008D4B68" w:rsidRPr="00C8347A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it-IT"/>
        </w:rPr>
      </w:pPr>
      <w:r w:rsidRPr="00C8347A">
        <w:rPr>
          <w:rFonts w:cs="Times New Roman" w:eastAsia="Times New Roman"/>
          <w:bCs/>
          <w:szCs w:val="20"/>
          <w:lang w:eastAsia="en-US" w:val="it-IT"/>
        </w:rPr>
        <w:t xml:space="preserve">     REPUBLIKA HRVATSKA</w:t>
      </w:r>
    </w:p>
    <w:p w:rsidRDefault="008D4B68" w:rsidP="008D4B68" w:rsidR="008D4B6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C8347A">
        <w:rPr>
          <w:rFonts w:cs="Times New Roman" w:eastAsia="Times New Roman"/>
          <w:bCs/>
          <w:szCs w:val="20"/>
          <w:lang w:eastAsia="en-US" w:val="it-IT"/>
        </w:rPr>
        <w:t xml:space="preserve"> TRGOVAČKI SUD U PAZINU</w:t>
      </w:r>
    </w:p>
    <w:p w:rsidRDefault="008D4B68" w:rsidP="008D4B68" w:rsidR="008D4B6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8D4B68" w:rsidP="008D4B68" w:rsidR="008D4B68" w:rsidRPr="00C8347A">
      <w:pPr>
        <w:rPr>
          <w:rFonts w:cs="Times New Roman" w:eastAsia="Times New Roman"/>
          <w:bCs/>
          <w:szCs w:val="20"/>
          <w:lang w:eastAsia="en-US" w:val="it-IT"/>
        </w:rPr>
      </w:pPr>
    </w:p>
    <w:p w:rsidRDefault="008D4B68" w:rsidP="008D4B68" w:rsidR="008D4B68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8D4B68" w:rsidP="008D4B68" w:rsidR="008D4B68" w:rsidRPr="005D578C">
      <w:pPr>
        <w:jc w:val="center"/>
        <w:rPr>
          <w:rFonts w:cs="Times New Roman" w:eastAsia="Times New Roman"/>
          <w:szCs w:val="24"/>
        </w:rPr>
      </w:pPr>
    </w:p>
    <w:p w:rsidRDefault="008D4B68" w:rsidP="008D4B68" w:rsidR="008D4B6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8D4B68" w:rsidP="008D4B68" w:rsidR="008D4B68" w:rsidRPr="005D578C">
      <w:pPr>
        <w:rPr>
          <w:rFonts w:cs="Times New Roman" w:eastAsia="Times New Roman"/>
          <w:szCs w:val="24"/>
        </w:rPr>
      </w:pPr>
    </w:p>
    <w:p w:rsidRDefault="008D4B68" w:rsidP="008D4B68" w:rsidR="008D4B68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ENERGIJA NATURALIS d. o. o. Pula, Tartinijeva 15, OIB 27142425853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130021393,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C8347A">
        <w:rPr>
          <w:rFonts w:cs="Times New Roman" w:eastAsia="Times New Roman"/>
          <w:szCs w:val="24"/>
        </w:rPr>
        <w:t>22</w:t>
      </w:r>
      <w:r>
        <w:rPr>
          <w:rFonts w:cs="Times New Roman" w:eastAsia="Times New Roman"/>
          <w:szCs w:val="24"/>
        </w:rPr>
        <w:t>. ožujka 2016.</w:t>
      </w:r>
    </w:p>
    <w:p w:rsidRDefault="008D4B68" w:rsidP="008D4B68" w:rsidR="008D4B68" w:rsidRPr="005D578C">
      <w:pPr>
        <w:rPr>
          <w:rFonts w:cs="Times New Roman" w:eastAsia="Times New Roman"/>
          <w:szCs w:val="24"/>
        </w:rPr>
      </w:pPr>
    </w:p>
    <w:p w:rsidRDefault="008D4B68" w:rsidP="008D4B68" w:rsidR="008D4B6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8D4B68" w:rsidP="008D4B68" w:rsidR="008D4B68" w:rsidRPr="005D578C">
      <w:pPr>
        <w:rPr>
          <w:rFonts w:cs="Times New Roman" w:eastAsia="Times New Roman"/>
          <w:szCs w:val="24"/>
        </w:rPr>
      </w:pPr>
    </w:p>
    <w:p w:rsidRDefault="008D4B68" w:rsidP="008D4B68" w:rsidR="008D4B68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ENERGIJA NATURALIS d. o. o. Pula, Tartinijeva 15, OIB 27142425853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130021393,</w:t>
      </w:r>
      <w:r w:rsidRPr="005D578C">
        <w:rPr>
          <w:rFonts w:cs="Times New Roman" w:eastAsia="Times New Roman"/>
          <w:szCs w:val="24"/>
        </w:rPr>
        <w:t xml:space="preserve"> s danom </w:t>
      </w:r>
      <w:r>
        <w:rPr>
          <w:rFonts w:cs="Times New Roman" w:eastAsia="Times New Roman"/>
          <w:szCs w:val="24"/>
        </w:rPr>
        <w:t xml:space="preserve">17.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8D4B68" w:rsidP="008D4B68" w:rsidR="008D4B68" w:rsidRPr="005D578C">
      <w:pPr>
        <w:rPr>
          <w:rFonts w:cs="Times New Roman" w:eastAsia="Times New Roman"/>
          <w:szCs w:val="24"/>
        </w:rPr>
      </w:pPr>
    </w:p>
    <w:p w:rsidRDefault="008D4B68" w:rsidP="008D4B68" w:rsidR="008D4B68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Nikola Delić iz Pule, Kranjčevićeva 16, OIB 58474163165.</w:t>
      </w:r>
    </w:p>
    <w:p w:rsidRDefault="008D4B68" w:rsidP="008D4B68" w:rsidR="008D4B68">
      <w:pPr>
        <w:rPr>
          <w:rFonts w:cs="Times New Roman" w:eastAsia="Times New Roman"/>
          <w:szCs w:val="20"/>
        </w:rPr>
      </w:pPr>
    </w:p>
    <w:p w:rsidRDefault="008D4B68" w:rsidP="008D4B68" w:rsidR="008D4B6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ENERGIJA NATURALIS d. o. o. Pula, Tartinijeva 15, OIB 27142425853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130021393.</w:t>
      </w:r>
    </w:p>
    <w:p w:rsidRDefault="008D4B68" w:rsidP="008D4B68" w:rsidR="008D4B68">
      <w:pPr>
        <w:ind w:firstLine="709"/>
        <w:rPr>
          <w:rFonts w:cs="Times New Roman" w:eastAsia="Times New Roman"/>
          <w:szCs w:val="24"/>
        </w:rPr>
      </w:pPr>
    </w:p>
    <w:p w:rsidRDefault="008D4B68" w:rsidP="008D4B68" w:rsidR="008D4B6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ENERGIJA NATURALIS d. o. o. Pula, Tartinijeva 15, OIB 27142425853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130021393.</w:t>
      </w:r>
    </w:p>
    <w:p w:rsidRDefault="008D4B68" w:rsidP="008D4B68" w:rsidR="008D4B68">
      <w:pPr>
        <w:rPr>
          <w:rFonts w:cs="Times New Roman" w:eastAsia="Times New Roman"/>
          <w:szCs w:val="24"/>
        </w:rPr>
      </w:pPr>
    </w:p>
    <w:p w:rsidRDefault="008D4B68" w:rsidP="008D4B68" w:rsidR="008D4B68" w:rsidRPr="005D578C">
      <w:pPr>
        <w:rPr>
          <w:rFonts w:cs="Times New Roman" w:eastAsia="Times New Roman"/>
          <w:szCs w:val="24"/>
        </w:rPr>
      </w:pPr>
    </w:p>
    <w:p w:rsidRDefault="008D4B68" w:rsidP="008D4B68" w:rsidR="008D4B68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8D4B68" w:rsidP="008D4B68" w:rsidR="008D4B68">
      <w:pPr>
        <w:ind w:firstLine="708"/>
        <w:rPr>
          <w:rFonts w:cs="Times New Roman" w:eastAsia="Times New Roman"/>
          <w:szCs w:val="24"/>
        </w:rPr>
      </w:pPr>
    </w:p>
    <w:p w:rsidRDefault="008D4B68" w:rsidP="008D4B68" w:rsidR="008D4B6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ENERGIJA NATURALIS d. o. o. Pula.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12.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St-922/2015-3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8D4B68" w:rsidP="008D4B68" w:rsidR="008D4B68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8D4B68" w:rsidP="008D4B68" w:rsidR="008D4B68" w:rsidRPr="005D578C">
      <w:pPr>
        <w:rPr>
          <w:rFonts w:cs="Times New Roman" w:eastAsia="Times New Roman"/>
          <w:szCs w:val="24"/>
        </w:rPr>
      </w:pPr>
    </w:p>
    <w:p w:rsidRDefault="008D4B68" w:rsidP="008D4B68" w:rsidR="008D4B6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C8347A">
        <w:rPr>
          <w:rFonts w:cs="Times New Roman" w:eastAsia="Times New Roman"/>
          <w:szCs w:val="24"/>
        </w:rPr>
        <w:t>22</w:t>
      </w:r>
      <w:r>
        <w:rPr>
          <w:rFonts w:cs="Times New Roman" w:eastAsia="Times New Roman"/>
          <w:szCs w:val="24"/>
        </w:rPr>
        <w:t>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8D4B68" w:rsidP="008D4B68" w:rsidR="008D4B68">
      <w:pPr>
        <w:rPr>
          <w:rFonts w:cs="Times New Roman" w:eastAsia="Times New Roman"/>
          <w:szCs w:val="24"/>
        </w:rPr>
      </w:pPr>
    </w:p>
    <w:p w:rsidRDefault="008D4B68" w:rsidP="008D4B68" w:rsidR="008D4B68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8D4B68" w:rsidP="008D4B68" w:rsidR="008D4B68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</w:t>
      </w:r>
      <w:r w:rsidR="00020F4B">
        <w:rPr>
          <w:rFonts w:cs="Times New Roman" w:eastAsia="Times New Roman"/>
          <w:szCs w:val="24"/>
        </w:rPr>
        <w:t>, v. r.</w:t>
      </w:r>
    </w:p>
    <w:p w:rsidRDefault="008D4B68" w:rsidP="008D4B68" w:rsidR="008D4B68">
      <w:pPr>
        <w:jc w:val="left"/>
        <w:rPr>
          <w:rFonts w:cs="Times New Roman" w:eastAsia="Times New Roman"/>
          <w:szCs w:val="24"/>
        </w:rPr>
      </w:pPr>
    </w:p>
    <w:p w:rsidRDefault="008D4B68" w:rsidP="008D4B68" w:rsidR="008D4B68" w:rsidRPr="005D578C">
      <w:pPr>
        <w:jc w:val="left"/>
        <w:rPr>
          <w:rFonts w:cs="Times New Roman" w:eastAsia="Times New Roman"/>
          <w:szCs w:val="24"/>
        </w:rPr>
      </w:pPr>
    </w:p>
    <w:p w:rsidRDefault="008D4B68" w:rsidP="008D4B68" w:rsidR="008D4B68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8D4B68" w:rsidP="008D4B68" w:rsidR="008D4B68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8D4B68" w:rsidP="008D4B68" w:rsidR="008D4B6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8D4B68" w:rsidP="008D4B68" w:rsidR="008D4B68">
      <w:pPr>
        <w:rPr>
          <w:rFonts w:cs="Times New Roman" w:eastAsia="Times New Roman"/>
          <w:szCs w:val="24"/>
        </w:rPr>
      </w:pPr>
    </w:p>
    <w:p w:rsidRDefault="008D4B68" w:rsidP="008D4B68" w:rsidR="008D4B68" w:rsidRPr="005D578C">
      <w:pPr>
        <w:rPr>
          <w:rFonts w:cs="Times New Roman" w:eastAsia="Times New Roman"/>
          <w:szCs w:val="24"/>
        </w:rPr>
      </w:pPr>
    </w:p>
    <w:p w:rsidRDefault="008D4B68" w:rsidP="008D4B68" w:rsidR="008D4B68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8D4B68" w:rsidP="008D4B68" w:rsidR="008D4B6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8D4B68" w:rsidP="008D4B68" w:rsidR="008D4B6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ENERGIJA NATURALIS d. o. o. Pula, Tartinijeva 15,</w:t>
      </w:r>
    </w:p>
    <w:p w:rsidRDefault="008D4B68" w:rsidP="008D4B68" w:rsidR="008D4B6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Giancarlo Virgilio, R. Italija, Grantorto (PD), Via Regina Elena 70, </w:t>
      </w:r>
    </w:p>
    <w:p w:rsidRDefault="008D4B68" w:rsidP="008D4B68" w:rsidR="008D4B68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8D4B68" w:rsidP="008D4B68" w:rsidR="008D4B6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8D4B68" w:rsidP="008D4B68" w:rsidR="008D4B68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Nikola Delić, Pula, Kranjčevićeva 16, </w:t>
      </w:r>
    </w:p>
    <w:p w:rsidRDefault="008D4B68" w:rsidP="008D4B68" w:rsidR="008D4B68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8D4B68" w:rsidP="008D4B68" w:rsidR="008D4B6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8D4B68" w:rsidP="008D4B68" w:rsidR="008D4B6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8D4B68" w:rsidP="008D4B68" w:rsidR="008D4B68"/>
    <w:p w:rsidRDefault="008D4B68" w:rsidP="008D4B68" w:rsidR="008D4B68"/>
    <w:p w:rsidRDefault="008D4B68" w:rsidP="008D4B68" w:rsidR="008D4B68"/>
    <w:p w:rsidRDefault="008D4B68" w:rsidP="008D4B68" w:rsidR="008D4B68"/>
    <w:p w:rsidRDefault="00020F4B" w:rsidR="00387208"/>
    <w:sectPr w:rsidSect="00A75449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4B68" w:rsidP="008D4B68" w:rsidR="008D4B68">
      <w:r>
        <w:separator/>
      </w:r>
    </w:p>
  </w:endnote>
  <w:endnote w:id="0" w:type="continuationSeparator">
    <w:p w:rsidRDefault="008D4B68" w:rsidP="008D4B68" w:rsidR="008D4B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4B68" w:rsidP="008D4B68" w:rsidR="008D4B68">
      <w:r>
        <w:separator/>
      </w:r>
    </w:p>
  </w:footnote>
  <w:footnote w:id="0" w:type="continuationSeparator">
    <w:p w:rsidRDefault="008D4B68" w:rsidP="008D4B68" w:rsidR="008D4B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4B68" w:rsidP="00A75449" w:rsidR="00A75449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020F4B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St-922/2015-5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4B68" w:rsidP="00A75449" w:rsidR="00A75449" w:rsidRPr="00A074C3">
    <w:pPr>
      <w:pStyle w:val="Zaglavlje"/>
      <w:jc w:val="right"/>
      <w:rPr>
        <w:szCs w:val="24"/>
      </w:rPr>
    </w:pPr>
    <w:r>
      <w:rPr>
        <w:szCs w:val="24"/>
      </w:rPr>
      <w:t>8 St-922/2015-5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C7A45"/>
    <w:rsid w:val="00020F4B"/>
    <w:rsid w:val="006C7A45"/>
    <w:rsid w:val="0075528E"/>
    <w:rsid w:val="0079403F"/>
    <w:rsid w:val="008D4B68"/>
    <w:rsid w:val="00C8347A"/>
    <w:rsid w:val="00D22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4B68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4B6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8D4B68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D4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D4B68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D4B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D4B68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20F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0F4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20F4B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20F4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20F4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4B68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4B6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8D4B68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D4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D4B68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D4B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D4B68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20F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0F4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20F4B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20F4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20F4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</izvorni_sadrzaj>
    <derivirana_varijabla naziv="DomainObject.DonositeljOdluke.Prezime_1">Marinac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922</izvorni_sadrzaj>
    <derivirana_varijabla naziv="DomainObject.Predmet.Broj_1">922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St-922/2015</izvorni_sadrzaj>
    <derivirana_varijabla naziv="DomainObject.Predmet.OznakaBroj_1">St-922/2015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ENERGIJA NATURALIS d.o.o. PULA</izvorni_sadrzaj>
    <derivirana_varijabla naziv="DomainObject.Predmet.ProtustrankaFormated_1">  ENERGIJA NATURALIS d.o.o. PULA</derivirana_varijabla>
  </DomainObject.Predmet.ProtustrankaFormated>
  <DomainObject.Predmet.ProtustrankaFormatedOIB>
    <izvorni_sadrzaj>  ENERGIJA NATURALIS d.o.o. PULA, OIB 27142425853</izvorni_sadrzaj>
    <derivirana_varijabla naziv="DomainObject.Predmet.ProtustrankaFormatedOIB_1">  ENERGIJA NATURALIS d.o.o. PULA, OIB 27142425853</derivirana_varijabla>
  </DomainObject.Predmet.ProtustrankaFormatedOIB>
  <DomainObject.Predmet.ProtustrankaFormatedWithAdress>
    <izvorni_sadrzaj> ENERGIJA NATURALIS d.o.o. PULA, Tartinijeva 15, 52100 Pula</izvorni_sadrzaj>
    <derivirana_varijabla naziv="DomainObject.Predmet.ProtustrankaFormatedWithAdress_1"> ENERGIJA NATURALIS d.o.o. PULA, Tartinijeva 15, 52100 Pula</derivirana_varijabla>
  </DomainObject.Predmet.ProtustrankaFormatedWithAdress>
  <DomainObject.Predmet.ProtustrankaFormatedWithAdressOIB>
    <izvorni_sadrzaj> ENERGIJA NATURALIS d.o.o. PULA, OIB 27142425853, Tartinijeva 15, 52100 Pula</izvorni_sadrzaj>
    <derivirana_varijabla naziv="DomainObject.Predmet.ProtustrankaFormatedWithAdressOIB_1"> ENERGIJA NATURALIS d.o.o. PULA, OIB 27142425853, Tartinijeva 15, 52100 Pula</derivirana_varijabla>
  </DomainObject.Predmet.ProtustrankaFormatedWithAdressOIB>
  <DomainObject.Predmet.ProtustrankaWithAdress>
    <izvorni_sadrzaj>ENERGIJA NATURALIS d.o.o. PULA Tartinijeva 15, 52100 Pula</izvorni_sadrzaj>
    <derivirana_varijabla naziv="DomainObject.Predmet.ProtustrankaWithAdress_1">ENERGIJA NATURALIS d.o.o. PULA Tartinijeva 15, 52100 Pula</derivirana_varijabla>
  </DomainObject.Predmet.ProtustrankaWithAdress>
  <DomainObject.Predmet.ProtustrankaWithAdressOIB>
    <izvorni_sadrzaj>ENERGIJA NATURALIS d.o.o. PULA, OIB 27142425853, Tartinijeva 15, 52100 Pula</izvorni_sadrzaj>
    <derivirana_varijabla naziv="DomainObject.Predmet.ProtustrankaWithAdressOIB_1">ENERGIJA NATURALIS d.o.o. PULA, OIB 27142425853, Tartinijeva 15, 52100 Pula</derivirana_varijabla>
  </DomainObject.Predmet.ProtustrankaWithAdressOIB>
  <DomainObject.Predmet.ProtustrankaNazivFormated>
    <izvorni_sadrzaj>ENERGIJA NATURALIS d.o.o. PULA</izvorni_sadrzaj>
    <derivirana_varijabla naziv="DomainObject.Predmet.ProtustrankaNazivFormated_1">ENERGIJA NATURALIS d.o.o. PULA</derivirana_varijabla>
  </DomainObject.Predmet.ProtustrankaNazivFormated>
  <DomainObject.Predmet.ProtustrankaNazivFormatedOIB>
    <izvorni_sadrzaj>ENERGIJA NATURALIS d.o.o. PULA, OIB 27142425853</izvorni_sadrzaj>
    <derivirana_varijabla naziv="DomainObject.Predmet.ProtustrankaNazivFormatedOIB_1">ENERGIJA NATURALIS d.o.o. PULA, OIB 27142425853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</izvorni_sadrzaj>
    <derivirana_varijabla naziv="DomainObject.Predmet.Referada.Sudac_1">Sonja Marinac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3750.36</izvorni_sadrzaj>
    <derivirana_varijabla naziv="DomainObject.Predmet.TrenutnaVrijednost_1">3750.36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ENERGIJA NATURALIS d.o.o. PULA</item>
    </izvorni_sadrzaj>
    <derivirana_varijabla naziv="DomainObject.Predmet.ProtuStrankaListFormated_1">
      <item>ENERGIJA NATURALIS d.o.o. PULA</item>
    </derivirana_varijabla>
  </DomainObject.Predmet.ProtuStrankaListFormated>
  <DomainObject.Predmet.ProtuStrankaListFormatedOIB>
    <izvorni_sadrzaj>
      <item>ENERGIJA NATURALIS d.o.o. PULA, OIB 27142425853</item>
    </izvorni_sadrzaj>
    <derivirana_varijabla naziv="DomainObject.Predmet.ProtuStrankaListFormatedOIB_1">
      <item>ENERGIJA NATURALIS d.o.o. PULA, OIB 27142425853</item>
    </derivirana_varijabla>
  </DomainObject.Predmet.ProtuStrankaListFormatedOIB>
  <DomainObject.Predmet.ProtuStrankaListFormatedWithAdress>
    <izvorni_sadrzaj>
      <item>ENERGIJA NATURALIS d.o.o. PULA, Tartinijeva 15, 52100 Pula</item>
    </izvorni_sadrzaj>
    <derivirana_varijabla naziv="DomainObject.Predmet.ProtuStrankaListFormatedWithAdress_1">
      <item>ENERGIJA NATURALIS d.o.o. PULA, Tartinijeva 15, 52100 Pula</item>
    </derivirana_varijabla>
  </DomainObject.Predmet.ProtuStrankaListFormatedWithAdress>
  <DomainObject.Predmet.ProtuStrankaListFormatedWithAdressOIB>
    <izvorni_sadrzaj>
      <item>ENERGIJA NATURALIS d.o.o. PULA, OIB 27142425853, Tartinijeva 15, 52100 Pula</item>
    </izvorni_sadrzaj>
    <derivirana_varijabla naziv="DomainObject.Predmet.ProtuStrankaListFormatedWithAdressOIB_1">
      <item>ENERGIJA NATURALIS d.o.o. PULA, OIB 27142425853, Tartinijeva 15, 52100 Pula</item>
    </derivirana_varijabla>
  </DomainObject.Predmet.ProtuStrankaListFormatedWithAdressOIB>
  <DomainObject.Predmet.ProtuStrankaListNazivFormated>
    <izvorni_sadrzaj>
      <item>ENERGIJA NATURALIS d.o.o. PULA</item>
    </izvorni_sadrzaj>
    <derivirana_varijabla naziv="DomainObject.Predmet.ProtuStrankaListNazivFormated_1">
      <item>ENERGIJA NATURALIS d.o.o. PULA</item>
    </derivirana_varijabla>
  </DomainObject.Predmet.ProtuStrankaListNazivFormated>
  <DomainObject.Predmet.ProtuStrankaListNazivFormatedOIB>
    <izvorni_sadrzaj>
      <item>ENERGIJA NATURALIS d.o.o. PULA, OIB 27142425853</item>
    </izvorni_sadrzaj>
    <derivirana_varijabla naziv="DomainObject.Predmet.ProtuStrankaListNazivFormatedOIB_1">
      <item>ENERGIJA NATURALIS d.o.o. PULA, OIB 27142425853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ENERGIJA NATURALIS d.o.o. PULA</izvorni_sadrzaj>
    <derivirana_varijabla naziv="DomainObject.Predmet.ProtustrankaIDrugi_1">ENERGIJA NATURALIS d.o.o. PULA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ENERGIJA NATURALIS d.o.o. PULA, OIB 27142425853, Tartinijeva 15, 52100 Pula</izvorni_sadrzaj>
    <derivirana_varijabla naziv="DomainObject.Predmet.ProtustrankaIDrugiAdressOIB_1">ENERGIJA NATURALIS d.o.o. PULA, OIB 27142425853, Tartinijeva 15,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ENERGIJA NATURALIS d.o.o. PULA</item>
    </izvorni_sadrzaj>
    <derivirana_varijabla naziv="DomainObject.Predmet.SudioniciListNaziv_1">
      <item>FINANCIJSKA AGENCIJA, RC RIJEKA, PODRUŽNICA PULA, PULA</item>
      <item>ENERGIJA NATURALIS d.o.o. PULA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ENERGIJA NATURALIS d.o.o. PULA, OIB 27142425853, Tartinijeva 15,52100 Pula</item>
    </izvorni_sadrzaj>
    <derivirana_varijabla naziv="DomainObject.Predmet.SudioniciListAdressOIB_1">
      <item>FINANCIJSKA AGENCIJA, RC RIJEKA, PODRUŽNICA PULA, PULA, OIB 85821130368, Ulica grada Vukovara 70,Zagreb</item>
      <item>ENERGIJA NATURALIS d.o.o. PULA, OIB 27142425853, Tartinijeva 15,52100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27142425853</item>
    </izvorni_sadrzaj>
    <derivirana_varijabla naziv="DomainObject.Predmet.SudioniciListNazivOIB_1">
      <item>, OIB 85821130368</item>
      <item>, OIB 27142425853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577</properties:Words>
  <properties:Characters>3104</properties:Characters>
  <properties:Lines>82</properties:Lines>
  <properties:Paragraphs>30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2016-03-15T11:03:00Z</dcterms:created>
  <dc:creator>Mihaela Kaligari</dc:creator>
  <dc:description/>
  <cp:keywords/>
  <cp:lastModifiedBy>Jasmina Matika</cp:lastModifiedBy>
  <cp:lastPrinted>2016-03-22T08:07:00Z</cp:lastPrinted>
  <dcterms:modified xmlns:xsi="http://www.w3.org/2001/XMLSchema-instance" xsi:type="dcterms:W3CDTF">2016-03-22T09:40:00Z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