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71D66" w:rsidR="00371D66">
        <w:tc>
          <w:tcPr>
            <w:tcW w:type="dxa" w:w="2985"/>
            <w:hideMark/>
          </w:tcPr>
          <w:p w:rsidRDefault="00371D66" w:rsidP="00371D66" w:rsidR="00371D6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1D66" w:rsidP="00371D66" w:rsidR="00371D66">
            <w:pPr>
              <w:spacing w:after="0"/>
              <w:jc w:val="center"/>
            </w:pPr>
            <w:r>
              <w:t>Republika Hrvatska</w:t>
            </w:r>
          </w:p>
          <w:p w:rsidRDefault="00371D66" w:rsidP="00371D66" w:rsidR="00371D66">
            <w:pPr>
              <w:spacing w:after="0"/>
              <w:jc w:val="center"/>
            </w:pPr>
            <w:r>
              <w:t>Trgovački sud u Varaždinu</w:t>
            </w:r>
          </w:p>
          <w:p w:rsidRDefault="00371D66" w:rsidP="00371D66" w:rsidR="00371D6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3faa0c" w14:paraId="83faa0c" w:rsidRDefault="00371D66" w:rsidP="00371D66" w:rsidR="00371D66">
      <w:pPr>
        <w:spacing w:after="0"/>
        <w15:collapsed w:val="false"/>
      </w:pPr>
    </w:p>
    <w:p w:rsidRDefault="00371D66" w:rsidP="00371D66" w:rsidR="00371D66">
      <w:pPr>
        <w:spacing w:after="0"/>
      </w:pPr>
    </w:p>
    <w:p w:rsidRDefault="00371D66" w:rsidP="00371D66" w:rsidR="00371D66">
      <w:pPr>
        <w:spacing w:after="0"/>
        <w:jc w:val="right"/>
      </w:pPr>
      <w:r>
        <w:t>Poslovni broj: 3 St-430/2013-127</w:t>
      </w:r>
    </w:p>
    <w:p w:rsidRDefault="00371D66" w:rsidP="00371D66" w:rsidR="00371D66">
      <w:pPr>
        <w:spacing w:after="0"/>
        <w:jc w:val="right"/>
      </w:pPr>
    </w:p>
    <w:p w:rsidRDefault="00371D66" w:rsidP="00371D66" w:rsidR="00371D66">
      <w:pPr>
        <w:spacing w:after="0"/>
      </w:pPr>
    </w:p>
    <w:p w:rsidRDefault="00371D66" w:rsidP="00371D66" w:rsidR="00371D66">
      <w:pPr>
        <w:spacing w:after="0"/>
      </w:pPr>
    </w:p>
    <w:p w:rsidRDefault="00371D66" w:rsidP="00371D66" w:rsidR="00371D66">
      <w:pPr>
        <w:spacing w:after="0"/>
      </w:pPr>
    </w:p>
    <w:p w:rsidRDefault="00371D66" w:rsidP="00371D66" w:rsidR="00371D66">
      <w:pPr>
        <w:spacing w:after="0"/>
        <w:jc w:val="center"/>
      </w:pPr>
      <w:r>
        <w:t>R E P U B L I K A   H R V A T S K A</w:t>
      </w:r>
    </w:p>
    <w:p w:rsidRDefault="00371D66" w:rsidP="00371D66" w:rsidR="00371D66">
      <w:pPr>
        <w:spacing w:after="0"/>
        <w:jc w:val="center"/>
      </w:pPr>
    </w:p>
    <w:p w:rsidRDefault="00371D66" w:rsidP="00371D66" w:rsidR="00371D66">
      <w:pPr>
        <w:spacing w:after="0"/>
        <w:jc w:val="center"/>
      </w:pPr>
      <w:r>
        <w:t>R J E Š E NJ E</w:t>
      </w:r>
    </w:p>
    <w:p w:rsidRDefault="00371D66" w:rsidP="00371D66" w:rsidR="00371D66">
      <w:pPr>
        <w:spacing w:after="0"/>
      </w:pPr>
    </w:p>
    <w:p w:rsidRDefault="00371D66" w:rsidP="00371D66" w:rsidR="00371D66">
      <w:pPr>
        <w:spacing w:after="0"/>
      </w:pPr>
    </w:p>
    <w:p w:rsidRDefault="00371D66" w:rsidP="00371D66" w:rsidR="00371D66">
      <w:pPr>
        <w:spacing w:after="0"/>
        <w:jc w:val="both"/>
      </w:pPr>
      <w:r>
        <w:tab/>
        <w:t xml:space="preserve">Trgovački sud u Varaždinu, po sucu toga suda Jasni Lekić, u stečajnom postupku nad stečajnom masom iza ART-KOMERC – d.o.o. u stečaju, Koprivnica, Dravska 1, OIB: 20656320635, radi naknadne diobe, dana 01. ožujka 2019. godine, 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center"/>
      </w:pPr>
      <w:r>
        <w:t>r i j e š i o   j e: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  <w:t>I/ Određuje se nastavak stečajnog postupka radi naknadne diobe, jer se pronašla imovina koja ulazi u stečajnu masu.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  <w:t>II/ Odobrava se naknadna dioba u ukupnom iznosu od 81.400,27 kn, što iznosi 4,50% priznatih tražbina vjerovnika II višeg isplatnog reda.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</w:r>
    </w:p>
    <w:p w:rsidRDefault="00371D66" w:rsidP="00371D66" w:rsidR="00371D66">
      <w:pPr>
        <w:spacing w:after="0"/>
        <w:jc w:val="center"/>
      </w:pPr>
      <w:r>
        <w:t>Obrazloženje</w:t>
      </w:r>
    </w:p>
    <w:p w:rsidRDefault="00371D66" w:rsidP="00371D66" w:rsidR="00371D66">
      <w:pPr>
        <w:spacing w:after="0"/>
        <w:jc w:val="center"/>
        <w:rPr>
          <w:b/>
        </w:rPr>
      </w:pPr>
    </w:p>
    <w:p w:rsidRDefault="00371D66" w:rsidP="00371D66" w:rsidR="00371D66">
      <w:pPr>
        <w:spacing w:after="0"/>
        <w:jc w:val="both"/>
      </w:pPr>
      <w:r>
        <w:tab/>
        <w:t>Rješenjem Trgovačkog suda u Varaždinu broj 3 St-430/13-113 od 29.9.2016. zaključen je stečajni postupak nad stečajnim dužnikom ART-KOMERC – d.o.o. Koprivnica,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  <w:t>Stečajni upravitelj je izvješćem od 14.1.2019. obavijestio sud da je došlo do priljeva sredstava u iznosu od 106.064,76 kn, te predlaže drugu djelomičnu diobu odnosno naknadnu diobu vjerovnika II višeg isplatnog reda u iznosu od 81.400,27 kn prema diobnom popisu koji se dostavlja u privitku. Diobni popis objavljen je na e-Oglasnoj ploči suda 21.2.2019. Na isti nije bilo primjedbi. Nadalje, nastali su troškovi postupka u ukupnom iznosu od 10.080,00 kn za vođenje knjigovodstva i zatvaranje računa koje valja odobriti. Stečajni upravitelj zatražio je nagradu u skladu s člankom 13. Uredbe o kriterijima i načinu obračuna i plaćanja nagrade stečajnim upraviteljima (Narodne novine 105/15, dalje skraćeno: Uredbe) u iznosu od 13.024,04 kn koju je sud odobrio jer je zatražena u skladu s Uredbom.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lastRenderedPageBreak/>
        <w:tab/>
        <w:t>Slijedom svega naprijed navedenog, primjenom članka 289. Stečajnog zakona (N.N. 71/15 i 104/17, dalje skraćeno: SZ-a), sud je riješio kao u izreci.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Varaždin, 1. ožujka 2019. 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              Jasna Lekić, v. r.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  <w:t>POUKA O PRAVNOM LIJEKU: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ab/>
        <w:t>Protiv ovog rješenja može se uložiti žalba u roku od 8 dana od proteka osmog dana od objave rješenja na e-Oglasnoj ploči ovoga suda, u 3 primjerka, putem ovog suda, a o žalbi odlučuje Visoki trgovački sud Republike Hrvatske u Zagrebu.</w:t>
      </w: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</w:p>
    <w:p w:rsidRDefault="00371D66" w:rsidP="00371D66" w:rsidR="00371D66">
      <w:pPr>
        <w:spacing w:after="0"/>
        <w:jc w:val="both"/>
      </w:pPr>
      <w:r>
        <w:t>DNA: 1. e-Oglasna ploča suda</w:t>
      </w:r>
    </w:p>
    <w:p w:rsidRDefault="00AE649C" w:rsidP="00371D66" w:rsidR="00AE649C" w:rsidRPr="00B76F3C">
      <w:pPr>
        <w:pStyle w:val="NormaleSPIS"/>
        <w:spacing w:after="0"/>
      </w:pPr>
    </w:p>
    <w:p w:rsidRDefault="00AB4602" w:rsidP="00371D6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71D6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D01" w:rsidP="00537B78" w:rsidR="00437D01">
      <w:r>
        <w:separator/>
      </w:r>
    </w:p>
  </w:endnote>
  <w:endnote w:id="0" w:type="continuationSeparator">
    <w:p w:rsidRDefault="00437D01" w:rsidP="00537B78" w:rsidR="00437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D01" w:rsidP="00537B78" w:rsidR="00437D01">
      <w:r>
        <w:separator/>
      </w:r>
    </w:p>
  </w:footnote>
  <w:footnote w:id="0" w:type="continuationSeparator">
    <w:p w:rsidRDefault="00437D01" w:rsidP="00537B78" w:rsidR="00437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D6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D0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1EA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734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St-430/2013-127</izvorni_sadrzaj>
    <derivirana_varijabla naziv="DomainObject.Oznaka_1">St-430/2013-127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2016.</izvorni_sadrzaj>
    <derivirana_varijabla naziv="DomainObject.Predmet.DatumRjesavanja_1">29.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48000 Koprivnica</izvorni_sadrzaj>
    <derivirana_varijabla naziv="DomainObject.Predmet.ProtustrankaFormatedWithAdress_1"> ART-KOMERC - trgovačko društvo za proizvodnju, trgovinu i ugostiteljstvo, d.o.o., Mije Šimeka 15, 48000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48000 Koprivnica</izvorni_sadrzaj>
    <derivirana_varijabla naziv="DomainObject.Predmet.ProtustrankaFormatedWithAdressOIB_1"> ART-KOMERC - trgovačko društvo za proizvodnju, trgovinu i ugostiteljstvo, d.o.o., OIB 83762458667, Mije Šimeka 15, 48000 Koprivnica</derivirana_varijabla>
  </DomainObject.Predmet.ProtustrankaFormatedWithAdressOIB>
  <DomainObject.Predmet.ProtustrankaWithAdress>
    <izvorni_sadrzaj>ART-KOMERC - trgovačko društvo za proizvodnju, trgovinu i ugostiteljstvo, d.o.o. Mije Šimeka 15, 48000 Koprivnica</izvorni_sadrzaj>
    <derivirana_varijabla naziv="DomainObject.Predmet.ProtustrankaWithAdress_1">ART-KOMERC - trgovačko društvo za proizvodnju, trgovinu i ugostiteljstvo, d.o.o. Mije Šimeka 15, 48000 Koprivnica</derivirana_varijabla>
  </DomainObject.Predmet.ProtustrankaWithAdress>
  <DomainObject.Predmet.ProtustrankaWithAdressOIB>
    <izvorni_sadrzaj>ART-KOMERC - trgovačko društvo za proizvodnju, trgovinu i ugostiteljstvo, d.o.o., OIB 83762458667, Mije Šimeka 15, 48000 Koprivnica</izvorni_sadrzaj>
    <derivirana_varijabla naziv="DomainObject.Predmet.ProtustrankaWithAdressOIB_1">ART-KOMERC - trgovačko društvo za proizvodnju, trgovinu i ugostiteljstvo, d.o.o., OIB 83762458667, Mije Šimeka 15, 48000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48000 Koprivnica</item>
    </izvorni_sadrzaj>
    <derivirana_varijabla naziv="DomainObject.Predmet.ProtuStrankaListFormatedWithAdress_1">
      <item>ART-KOMERC - trgovačko društvo za proizvodnju, trgovinu i ugostiteljstvo, d.o.o., Mije Šimeka 15, 48000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48000 Koprivnica</item>
    </izvorni_sadrzaj>
    <derivirana_varijabla naziv="DomainObject.Predmet.ProtuStrankaListFormatedWithAdressOIB_1">
      <item>ART-KOMERC - trgovačko društvo za proizvodnju, trgovinu i ugostiteljstvo, d.o.o., OIB 83762458667, Mije Šimeka 15, 48000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St-430/2013-127</izvorni_sadrzaj>
    <derivirana_varijabla naziv="DomainObject.PoslovniBrojDokumenta_1">St-430/2013-127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48000 Koprivnica</izvorni_sadrzaj>
    <derivirana_varijabla naziv="DomainObject.Predmet.ProtustrankaIDrugiAdressOIB_1">ART-KOMERC - trgovačko društvo za proizvodnju, trgovinu i ugostiteljstvo, d.o.o., OIB 83762458667, Mije Šimeka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2016.</izvorni_sadrzaj>
    <derivirana_varijabla naziv="DomainObject.Predmet.OdlukaRjesenje.DatumDonosenjaOdluke_1">29.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St-430/2013-113</izvorni_sadrzaj>
    <derivirana_varijabla naziv="DomainObject.Predmet.OdlukaRjesenje.Oznaka_1">St-430/2013-113</derivirana_varijabla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6DBB3-B048-48E3-9449-E5BD84D6F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1796</properties:Characters>
  <properties:Lines>75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2019-03-01T08:39:00Z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St-430/2013-127 / Odluka - Rješenje - nastavak postupka zbog naknadne diobe (odluka_St-430_2013-127.docx)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