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b2de" w14:paraId="dd9b2de" w:rsidRDefault="008E6ED6" w:rsidR="008E6ED6">
      <w:pPr>
        <w15:collapsed w:val="false"/>
      </w:pPr>
      <w:bookmarkStart w:name="_GoBack" w:id="0"/>
      <w:bookmarkEnd w:id="0"/>
    </w:p>
    <w:p w:rsidRDefault="005C32AB" w:rsidP="00BA0429" w:rsidR="00BA0429" w:rsidRPr="00323158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806D5D">
        <w:rPr>
          <w:b/>
        </w:rPr>
        <w:t>1/</w:t>
      </w:r>
      <w:r w:rsidR="008E6ED6" w:rsidRPr="006F47C4">
        <w:rPr>
          <w:b/>
        </w:rPr>
        <w:t>St-</w:t>
      </w:r>
      <w:r w:rsidR="00DD5CE5">
        <w:rPr>
          <w:b/>
        </w:rPr>
        <w:t>790/2018-11</w:t>
      </w:r>
    </w:p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DD5CE5">
        <w:t>SLAVONSKOM BRODU, po stečajnoj sutkinji</w:t>
      </w:r>
      <w:r>
        <w:t xml:space="preserve"> Vesni Vukelić, u </w:t>
      </w:r>
      <w:r w:rsidR="00C44A23">
        <w:t>prethodnom</w:t>
      </w:r>
      <w:r w:rsidR="009C3A1F">
        <w:t xml:space="preserve"> postupku </w:t>
      </w:r>
      <w:r w:rsidR="00C44A23">
        <w:t xml:space="preserve">radi utvrđivanja pretpostavki za otvaranje stečajnog postupka </w:t>
      </w:r>
      <w:r w:rsidR="009C3A1F">
        <w:t xml:space="preserve">nad dužnikom </w:t>
      </w:r>
      <w:r w:rsidR="00DD5CE5">
        <w:rPr>
          <w:b/>
        </w:rPr>
        <w:t>TE-EM SREDIŠĆE j.d.o.o. za usluge čišćenja, Zagreb, Maksimirska 100 D, OIB 81293870709</w:t>
      </w:r>
      <w:r w:rsidR="00621B42">
        <w:rPr>
          <w:b/>
        </w:rPr>
        <w:t>,</w:t>
      </w:r>
      <w:r w:rsidR="00806D5D">
        <w:t xml:space="preserve"> </w:t>
      </w:r>
      <w:r w:rsidR="00914385">
        <w:t xml:space="preserve">dana </w:t>
      </w:r>
      <w:r w:rsidR="00DD5CE5">
        <w:t>08. studenog</w:t>
      </w:r>
      <w:r w:rsidR="00BB0BA5">
        <w:t xml:space="preserve"> </w:t>
      </w:r>
      <w:r w:rsidR="00DD5CE5">
        <w:t>2018.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4B4167" w:rsidR="001E2081">
      <w:pPr>
        <w:ind w:firstLine="720"/>
        <w:jc w:val="both"/>
      </w:pPr>
      <w:r>
        <w:t xml:space="preserve">Poziva se </w:t>
      </w:r>
      <w:r w:rsidR="00C44A23">
        <w:t>privremen</w:t>
      </w:r>
      <w:r w:rsidR="001E4EF8">
        <w:t>i stečajni</w:t>
      </w:r>
      <w:r>
        <w:t xml:space="preserve"> upravitelj</w:t>
      </w:r>
      <w:r w:rsidR="001E4EF8">
        <w:t xml:space="preserve"> </w:t>
      </w:r>
      <w:r w:rsidR="00AF0040" w:rsidRPr="00CB4092">
        <w:rPr>
          <w:b/>
        </w:rPr>
        <w:t>Vinko Ljubičić</w:t>
      </w:r>
      <w:r w:rsidR="001E4EF8" w:rsidRPr="00CB4092">
        <w:rPr>
          <w:b/>
        </w:rPr>
        <w:t>, dipl.</w:t>
      </w:r>
      <w:r w:rsidR="00AF0040" w:rsidRPr="00CB4092">
        <w:rPr>
          <w:b/>
        </w:rPr>
        <w:t>pravnik</w:t>
      </w:r>
      <w:r w:rsidR="001E4EF8" w:rsidRPr="00CB4092">
        <w:rPr>
          <w:b/>
        </w:rPr>
        <w:t xml:space="preserve"> iz </w:t>
      </w:r>
      <w:r w:rsidR="00AF0040" w:rsidRPr="00CB4092">
        <w:rPr>
          <w:b/>
        </w:rPr>
        <w:t>Osijeka, Orljavska 4 A</w:t>
      </w:r>
      <w:r w:rsidR="001E4EF8">
        <w:t>,</w:t>
      </w:r>
      <w:r>
        <w:t xml:space="preserve"> </w:t>
      </w:r>
      <w:r w:rsidR="003630D2">
        <w:t>u rok</w:t>
      </w:r>
      <w:r w:rsidR="0059548C">
        <w:t>u od 8</w:t>
      </w:r>
      <w:r>
        <w:t xml:space="preserve"> dana </w:t>
      </w:r>
      <w:r w:rsidR="002E3EC8">
        <w:t>od dana primitka ovog zaključ</w:t>
      </w:r>
      <w:r w:rsidR="00BB0BA5">
        <w:t>k</w:t>
      </w:r>
      <w:r w:rsidR="002E3EC8">
        <w:t>a</w:t>
      </w:r>
      <w:r w:rsidR="00C44A23">
        <w:t xml:space="preserve"> </w:t>
      </w:r>
      <w:r w:rsidR="001E4EF8">
        <w:t>dostaviti ovome sudu pisano izvješće</w:t>
      </w:r>
      <w:r w:rsidR="00C44A23">
        <w:t xml:space="preserve"> </w:t>
      </w:r>
      <w:r w:rsidR="00257F59">
        <w:t xml:space="preserve">koje je bio dužan dostaviti po nalogu stečajnog suca rješenjem </w:t>
      </w:r>
      <w:r w:rsidR="00AF0040">
        <w:t>posl.</w:t>
      </w:r>
      <w:r w:rsidR="00257F59">
        <w:t>br.</w:t>
      </w:r>
      <w:r w:rsidR="00AF0040">
        <w:t>1/</w:t>
      </w:r>
      <w:r w:rsidR="00257F59">
        <w:t>St-</w:t>
      </w:r>
      <w:r w:rsidR="00AF0040">
        <w:t>790/2018-10</w:t>
      </w:r>
      <w:r w:rsidR="00257F59">
        <w:t xml:space="preserve"> od </w:t>
      </w:r>
      <w:r w:rsidR="00AF0040">
        <w:t>24. rujna 2018</w:t>
      </w:r>
      <w:r w:rsidR="00257F59">
        <w:t>.</w:t>
      </w:r>
    </w:p>
    <w:p w:rsidRDefault="004E7FCB" w:rsidP="00C30A04" w:rsidR="0006788C">
      <w:pPr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49207E" w:rsidP="00806D5D" w:rsidR="00B97F5B">
      <w:pPr>
        <w:jc w:val="center"/>
      </w:pPr>
      <w:r>
        <w:t>U Slav</w:t>
      </w:r>
      <w:r w:rsidR="00AF0040">
        <w:t>onskom</w:t>
      </w:r>
      <w:r>
        <w:t xml:space="preserve"> </w:t>
      </w:r>
      <w:r w:rsidR="000A24DF">
        <w:t xml:space="preserve">Brodu, </w:t>
      </w:r>
      <w:r w:rsidR="00AF0040">
        <w:t>08.studenog</w:t>
      </w:r>
      <w:r w:rsidR="00784978">
        <w:t xml:space="preserve"> </w:t>
      </w:r>
      <w:r w:rsidR="00AF0040">
        <w:t>2018</w:t>
      </w:r>
      <w:r w:rsidR="001E4EF8">
        <w:t>.</w:t>
      </w:r>
    </w:p>
    <w:p w:rsidRDefault="001E4EF8" w:rsidP="00806D5D" w:rsidR="001E4EF8">
      <w:pPr>
        <w:jc w:val="center"/>
      </w:pPr>
    </w:p>
    <w:p w:rsidRDefault="000A24DF" w:rsidP="00B97F5B" w:rsidR="000A24D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AF0040">
        <w:t xml:space="preserve">                        STEČAJNA</w:t>
      </w:r>
      <w:r>
        <w:t xml:space="preserve"> SU</w:t>
      </w:r>
      <w:r w:rsidR="00AF0040">
        <w:t>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AF0040" w:rsidP="00B97F5B" w:rsidR="00AF0040">
      <w:pPr>
        <w:jc w:val="both"/>
      </w:pPr>
    </w:p>
    <w:p w:rsidRDefault="009732EF" w:rsidP="00B97F5B" w:rsidR="009732EF">
      <w:pPr>
        <w:jc w:val="both"/>
      </w:pPr>
    </w:p>
    <w:p w:rsidRDefault="00AF0040" w:rsidP="00B97F5B" w:rsidR="00AF0040">
      <w:pPr>
        <w:jc w:val="both"/>
      </w:pPr>
      <w:r>
        <w:t>Dostaviti putem mrežne stranice e-Oglasna ploča suda:</w:t>
      </w:r>
    </w:p>
    <w:p w:rsidRDefault="00AF0040" w:rsidP="00B97F5B" w:rsidR="00AF0040">
      <w:pPr>
        <w:jc w:val="both"/>
      </w:pPr>
      <w:r>
        <w:t>- privremenom stečajnom upravitelju, i putem pošte</w:t>
      </w:r>
    </w:p>
    <w:sectPr w:rsidR="00AF00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E4EF8"/>
    <w:rsid w:val="001F489D"/>
    <w:rsid w:val="00212F75"/>
    <w:rsid w:val="00237AA7"/>
    <w:rsid w:val="0025631C"/>
    <w:rsid w:val="00257F59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9207E"/>
    <w:rsid w:val="004B4167"/>
    <w:rsid w:val="004E2388"/>
    <w:rsid w:val="004E7FCB"/>
    <w:rsid w:val="00500605"/>
    <w:rsid w:val="00510AA6"/>
    <w:rsid w:val="00515DB0"/>
    <w:rsid w:val="00526BA5"/>
    <w:rsid w:val="005609F2"/>
    <w:rsid w:val="0059548C"/>
    <w:rsid w:val="005A5D25"/>
    <w:rsid w:val="005C32AB"/>
    <w:rsid w:val="005D38AC"/>
    <w:rsid w:val="00605769"/>
    <w:rsid w:val="00621B42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C5B3C"/>
    <w:rsid w:val="007C7C8C"/>
    <w:rsid w:val="007E107D"/>
    <w:rsid w:val="007F3433"/>
    <w:rsid w:val="00800359"/>
    <w:rsid w:val="00803167"/>
    <w:rsid w:val="00806D5D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62C99"/>
    <w:rsid w:val="009732EF"/>
    <w:rsid w:val="009C3A1F"/>
    <w:rsid w:val="009E3472"/>
    <w:rsid w:val="009E3B4B"/>
    <w:rsid w:val="009E5C74"/>
    <w:rsid w:val="009F2570"/>
    <w:rsid w:val="00A00B87"/>
    <w:rsid w:val="00A0730D"/>
    <w:rsid w:val="00A164E3"/>
    <w:rsid w:val="00A202FF"/>
    <w:rsid w:val="00A61C71"/>
    <w:rsid w:val="00A82470"/>
    <w:rsid w:val="00AB525D"/>
    <w:rsid w:val="00AB61B7"/>
    <w:rsid w:val="00AC48E4"/>
    <w:rsid w:val="00AC7EB8"/>
    <w:rsid w:val="00AD6624"/>
    <w:rsid w:val="00AF0040"/>
    <w:rsid w:val="00B06497"/>
    <w:rsid w:val="00B07E23"/>
    <w:rsid w:val="00B2200C"/>
    <w:rsid w:val="00B406BD"/>
    <w:rsid w:val="00B701F9"/>
    <w:rsid w:val="00B76303"/>
    <w:rsid w:val="00B967C9"/>
    <w:rsid w:val="00B97F5B"/>
    <w:rsid w:val="00BA0429"/>
    <w:rsid w:val="00BA4D4C"/>
    <w:rsid w:val="00BB0BA5"/>
    <w:rsid w:val="00BF3171"/>
    <w:rsid w:val="00BF5363"/>
    <w:rsid w:val="00C15E31"/>
    <w:rsid w:val="00C30A04"/>
    <w:rsid w:val="00C44A23"/>
    <w:rsid w:val="00C461F7"/>
    <w:rsid w:val="00C640CB"/>
    <w:rsid w:val="00CB4092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A2190"/>
    <w:rsid w:val="00DA2C93"/>
    <w:rsid w:val="00DB4AEF"/>
    <w:rsid w:val="00DB73BD"/>
    <w:rsid w:val="00DC43AA"/>
    <w:rsid w:val="00DD5CE5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6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3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3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3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3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6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3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3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3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3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TE-EM SREDIŠĆE j.d.o.o. za usluge čišćenja</izvorni_sadrzaj>
    <derivirana_varijabla naziv="DomainObject.Predmet.ProtustrankaFormated_1">  TE-EM SREDIŠĆE j.d.o.o. za usluge čišćenja</derivirana_varijabla>
  </DomainObject.Predmet.ProtustrankaFormated>
  <DomainObject.Predmet.ProtustrankaFormatedOIB>
    <izvorni_sadrzaj>  TE-EM SREDIŠĆE j.d.o.o. za usluge čišćenja, OIB 81293870709</izvorni_sadrzaj>
    <derivirana_varijabla naziv="DomainObject.Predmet.ProtustrankaFormatedOIB_1">  TE-EM SREDIŠĆE j.d.o.o. za usluge čišćenja, OIB 81293870709</derivirana_varijabla>
  </DomainObject.Predmet.ProtustrankaFormatedOIB>
  <DomainObject.Predmet.ProtustrankaFormatedWithAdress>
    <izvorni_sadrzaj> TE-EM SREDIŠĆE j.d.o.o. za usluge čišćenja, Maksimirska 100 D, 10000 Zagreb</izvorni_sadrzaj>
    <derivirana_varijabla naziv="DomainObject.Predmet.ProtustrankaFormatedWithAdress_1"> TE-EM SREDIŠĆE j.d.o.o. za usluge čišćenja, Maksimirska 100 D, 10000 Zagreb</derivirana_varijabla>
  </DomainObject.Predmet.ProtustrankaFormatedWithAdress>
  <DomainObject.Predmet.ProtustrankaFormatedWithAdressOIB>
    <izvorni_sadrzaj> TE-EM SREDIŠĆE j.d.o.o. za usluge čišćenja, OIB 81293870709, Maksimirska 100 D, 10000 Zagreb</izvorni_sadrzaj>
    <derivirana_varijabla naziv="DomainObject.Predmet.ProtustrankaFormatedWithAdressOIB_1"> TE-EM SREDIŠĆE j.d.o.o. za usluge čišćenja, OIB 81293870709, Maksimirska 100 D, 10000 Zagreb</derivirana_varijabla>
  </DomainObject.Predmet.ProtustrankaFormatedWithAdressOIB>
  <DomainObject.Predmet.ProtustrankaWithAdress>
    <izvorni_sadrzaj>TE-EM SREDIŠĆE j.d.o.o. za usluge čišćenja Maksimirska 100 D, 10000 Zagreb</izvorni_sadrzaj>
    <derivirana_varijabla naziv="DomainObject.Predmet.ProtustrankaWithAdress_1">TE-EM SREDIŠĆE j.d.o.o. za usluge čišćenja Maksimirska 100 D, 10000 Zagreb</derivirana_varijabla>
  </DomainObject.Predmet.ProtustrankaWithAdress>
  <DomainObject.Predmet.ProtustrankaWithAdressOIB>
    <izvorni_sadrzaj>TE-EM SREDIŠĆE j.d.o.o. za usluge čišćenja, OIB 81293870709, Maksimirska 100 D, 10000 Zagreb</izvorni_sadrzaj>
    <derivirana_varijabla naziv="DomainObject.Predmet.ProtustrankaWithAdressOIB_1">TE-EM SREDIŠĆE j.d.o.o. za usluge čišćenja, OIB 81293870709, Maksimirska 100 D, 10000 Zagreb</derivirana_varijabla>
  </DomainObject.Predmet.ProtustrankaWithAdressOIB>
  <DomainObject.Predmet.ProtustrankaNazivFormated>
    <izvorni_sadrzaj>TE-EM SREDIŠĆE j.d.o.o. za usluge čišćenja</izvorni_sadrzaj>
    <derivirana_varijabla naziv="DomainObject.Predmet.ProtustrankaNazivFormated_1">TE-EM SREDIŠĆE j.d.o.o. za usluge čišćenja</derivirana_varijabla>
  </DomainObject.Predmet.ProtustrankaNazivFormated>
  <DomainObject.Predmet.ProtustrankaNazivFormatedOIB>
    <izvorni_sadrzaj>TE-EM SREDIŠĆE j.d.o.o. za usluge čišćenja, OIB 81293870709</izvorni_sadrzaj>
    <derivirana_varijabla naziv="DomainObject.Predmet.ProtustrankaNazivFormatedOIB_1">TE-EM SREDIŠĆE j.d.o.o. za usluge čišćenja, OIB 81293870709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TE-EM SREDIŠĆE j.d.o.o. za usluge čišćenja</item>
    </izvorni_sadrzaj>
    <derivirana_varijabla naziv="DomainObject.Predmet.ProtuStrankaListFormated_1">
      <item>TE-EM SREDIŠĆE j.d.o.o. za usluge čišćenja</item>
    </derivirana_varijabla>
  </DomainObject.Predmet.ProtuStrankaListFormated>
  <DomainObject.Predmet.ProtuStrankaListFormatedOIB>
    <izvorni_sadrzaj>
      <item>TE-EM SREDIŠĆE j.d.o.o. za usluge čišćenja, OIB 81293870709</item>
    </izvorni_sadrzaj>
    <derivirana_varijabla naziv="DomainObject.Predmet.ProtuStrankaListFormatedOIB_1">
      <item>TE-EM SREDIŠĆE j.d.o.o. za usluge čišćenja, OIB 81293870709</item>
    </derivirana_varijabla>
  </DomainObject.Predmet.ProtuStrankaListFormatedOIB>
  <DomainObject.Predmet.ProtuStrankaListFormatedWithAdress>
    <izvorni_sadrzaj>
      <item>TE-EM SREDIŠĆE j.d.o.o. za usluge čišćenja, Maksimirska 100 D, 10000 Zagreb</item>
    </izvorni_sadrzaj>
    <derivirana_varijabla naziv="DomainObject.Predmet.ProtuStrankaListFormatedWithAdress_1">
      <item>TE-EM SREDIŠĆE j.d.o.o. za usluge čišćenja, Maksimirska 100 D, 10000 Zagreb</item>
    </derivirana_varijabla>
  </DomainObject.Predmet.ProtuStrankaListFormatedWithAdress>
  <DomainObject.Predmet.ProtuStrankaListFormatedWithAdressOIB>
    <izvorni_sadrzaj>
      <item>TE-EM SREDIŠĆE j.d.o.o. za usluge čišćenja, OIB 81293870709, Maksimirska 100 D, 10000 Zagreb</item>
    </izvorni_sadrzaj>
    <derivirana_varijabla naziv="DomainObject.Predmet.ProtuStrankaListFormatedWithAdressOIB_1">
      <item>TE-EM SREDIŠĆE j.d.o.o. za usluge čišćenja, OIB 81293870709, Maksimirska 100 D, 10000 Zagreb</item>
    </derivirana_varijabla>
  </DomainObject.Predmet.ProtuStrankaListFormatedWithAdressOIB>
  <DomainObject.Predmet.ProtuStrankaListNazivFormated>
    <izvorni_sadrzaj>
      <item>TE-EM SREDIŠĆE j.d.o.o. za usluge čišćenja</item>
    </izvorni_sadrzaj>
    <derivirana_varijabla naziv="DomainObject.Predmet.ProtuStrankaListNazivFormated_1">
      <item>TE-EM SREDIŠĆE j.d.o.o. za usluge čišćenja</item>
    </derivirana_varijabla>
  </DomainObject.Predmet.ProtuStrankaListNazivFormated>
  <DomainObject.Predmet.ProtuStrankaListNazivFormatedOIB>
    <izvorni_sadrzaj>
      <item>TE-EM SREDIŠĆE j.d.o.o. za usluge čišćenja, OIB 81293870709</item>
    </izvorni_sadrzaj>
    <derivirana_varijabla naziv="DomainObject.Predmet.ProtuStrankaListNazivFormatedOIB_1">
      <item>TE-EM SREDIŠĆE j.d.o.o. za usluge čišćenja, OIB 81293870709</item>
    </derivirana_varijabla>
  </DomainObject.Predmet.ProtuStrankaListNazivFormatedOIB>
  <DomainObject.Predmet.OstaliListFormated>
    <izvorni_sadrzaj>
      <item>Ivan Kondić</item>
    </izvorni_sadrzaj>
    <derivirana_varijabla naziv="DomainObject.Predmet.OstaliListFormated_1">
      <item>Ivan Kondić</item>
    </derivirana_varijabla>
  </DomainObject.Predmet.OstaliListFormated>
  <DomainObject.Predmet.OstaliListFormatedOIB>
    <izvorni_sadrzaj>
      <item>Ivan Kondić, OIB 51589556433</item>
    </izvorni_sadrzaj>
    <derivirana_varijabla naziv="DomainObject.Predmet.OstaliListFormatedOIB_1">
      <item>Ivan Kondić, OIB 51589556433</item>
    </derivirana_varijabla>
  </DomainObject.Predmet.OstaliListFormatedOIB>
  <DomainObject.Predmet.OstaliListFormatedWithAdress>
    <izvorni_sadrzaj>
      <item>Ivan Kondić, Sv. Martin Pod Okićem 47, 10435 Sveti Martin Pod Okićem</item>
    </izvorni_sadrzaj>
    <derivirana_varijabla naziv="DomainObject.Predmet.OstaliListFormatedWithAdress_1">
      <item>Ivan Kondić, Sv. Martin Pod Okićem 47, 10435 Sveti Martin Pod Okićem</item>
    </derivirana_varijabla>
  </DomainObject.Predmet.OstaliListFormatedWithAdress>
  <DomainObject.Predmet.OstaliListFormatedWithAdressOIB>
    <izvorni_sadrzaj>
      <item>Ivan Kondić, OIB 51589556433, Sv. Martin Pod Okićem 47, 10435 Sveti Martin Pod Okićem</item>
    </izvorni_sadrzaj>
    <derivirana_varijabla naziv="DomainObject.Predmet.OstaliListFormatedWithAdressOIB_1">
      <item>Ivan Kondić, OIB 51589556433, Sv. Martin Pod Okićem 47, 10435 Sveti Martin Pod Okićem</item>
    </derivirana_varijabla>
  </DomainObject.Predmet.OstaliListFormatedWithAdressOIB>
  <DomainObject.Predmet.OstaliListNazivFormated>
    <izvorni_sadrzaj>
      <item>Ivan Kondić</item>
    </izvorni_sadrzaj>
    <derivirana_varijabla naziv="DomainObject.Predmet.OstaliListNazivFormated_1">
      <item>Ivan Kondić</item>
    </derivirana_varijabla>
  </DomainObject.Predmet.OstaliListNazivFormated>
  <DomainObject.Predmet.OstaliListNazivFormatedOIB>
    <izvorni_sadrzaj>
      <item>Ivan Kondić, OIB 51589556433</item>
    </izvorni_sadrzaj>
    <derivirana_varijabla naziv="DomainObject.Predmet.OstaliListNazivFormatedOIB_1">
      <item>Ivan Kondić, OIB 51589556433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TE-EM SREDIŠĆE j.d.o.o. za usluge čišćenja</izvorni_sadrzaj>
    <derivirana_varijabla naziv="DomainObject.Predmet.ProtustrankaIDrugi_1">TE-EM SREDIŠĆE j.d.o.o. za usluge čišćenja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TE-EM SREDIŠĆE j.d.o.o. za usluge čišćenja, OIB 81293870709, Maksimirska 100 D, 10000 Zagreb</izvorni_sadrzaj>
    <derivirana_varijabla naziv="DomainObject.Predmet.ProtustrankaIDrugiAdressOIB_1">TE-EM SREDIŠĆE j.d.o.o. za usluge čišćenja, OIB 81293870709, Maksimirska 100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TE-EM SREDIŠĆE j.d.o.o. za usluge čišćenja</item>
      <item>FINA Regionalni centar Zagreb</item>
      <item>Ivan Kondić</item>
    </izvorni_sadrzaj>
    <derivirana_varijabla naziv="DomainObject.Predmet.SudioniciListNaziv_1">
      <item>TE-EM SREDIŠĆE j.d.o.o. za usluge čišćenja</item>
      <item>FINA Regionalni centar Zagreb</item>
      <item>Ivan Kondić</item>
    </derivirana_varijabla>
  </DomainObject.Predmet.SudioniciListNaziv>
  <DomainObject.Predmet.SudioniciListAdressOIB>
    <izvorni_sadrzaj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</izvorni_sadrzaj>
    <derivirana_varijabla naziv="DomainObject.Predmet.SudioniciListAdressOIB_1"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81293870709</item>
      <item>, OIB 85821130368</item>
      <item>, OIB 51589556433</item>
    </izvorni_sadrzaj>
    <derivirana_varijabla naziv="DomainObject.Predmet.SudioniciListNazivOIB_1">
      <item>, OIB 81293870709</item>
      <item>, OIB 85821130368</item>
      <item>, OIB 51589556433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St-790/2018-6</izvorni_sadrzaj>
    <derivirana_varijabla naziv="DomainObject.PredzadnjaOdlukaIzPredmeta.Oznaka_1">St-790/2018-6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147</properties:Words>
  <properties:Characters>798</properties:Characters>
  <properties:Lines>36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2017-10-02T07:03:00Z</dcterms:created>
  <dc:creator>Korisnik</dc:creator>
  <cp:lastModifiedBy>wsadmin</cp:lastModifiedBy>
  <cp:lastPrinted>2018-11-08T08:52:00Z</cp:lastPrinted>
  <dcterms:modified xmlns:xsi="http://www.w3.org/2001/XMLSchema-instance" xsi:type="dcterms:W3CDTF">2018-11-08T13:19:00Z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privr.steč.uprav 790-18.docx)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