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dfab" w14:paraId="8a0dfab" w:rsidRDefault="00952E0F" w:rsidP="00952E0F" w:rsidR="00952E0F" w:rsidRPr="005D3E93">
      <w:pPr>
        <w15:collapsed w:val="false"/>
        <w:rPr>
          <w:sz w:val="24"/>
          <w:szCs w:val="24"/>
        </w:rPr>
      </w:pPr>
      <w:bookmarkStart w:name="_GoBack" w:id="0"/>
      <w:bookmarkEnd w:id="0"/>
      <w:r w:rsidRPr="005D3E9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52E0F" w:rsidP="00952E0F" w:rsidR="00952E0F" w:rsidRPr="005D3E93">
      <w:pPr>
        <w:rPr>
          <w:sz w:val="24"/>
          <w:szCs w:val="24"/>
        </w:rPr>
      </w:pPr>
      <w:r w:rsidRPr="005D3E93">
        <w:rPr>
          <w:sz w:val="24"/>
          <w:szCs w:val="24"/>
        </w:rPr>
        <w:t>REPUBLIKA HRVATSKA</w:t>
      </w:r>
    </w:p>
    <w:p w:rsidRDefault="00952E0F" w:rsidP="00952E0F" w:rsidR="00952E0F" w:rsidRPr="005D3E93">
      <w:pPr>
        <w:rPr>
          <w:sz w:val="24"/>
          <w:szCs w:val="24"/>
        </w:rPr>
      </w:pPr>
      <w:r w:rsidRPr="005D3E93">
        <w:rPr>
          <w:sz w:val="24"/>
          <w:szCs w:val="24"/>
        </w:rPr>
        <w:t xml:space="preserve">  Trgovački sud u Zagrebu</w:t>
      </w:r>
    </w:p>
    <w:p w:rsidRDefault="00952E0F" w:rsidP="00952E0F" w:rsidR="00952E0F" w:rsidRPr="005D3E93">
      <w:pPr>
        <w:rPr>
          <w:sz w:val="24"/>
          <w:szCs w:val="24"/>
        </w:rPr>
      </w:pPr>
      <w:r w:rsidRPr="005D3E93">
        <w:rPr>
          <w:sz w:val="24"/>
          <w:szCs w:val="24"/>
        </w:rPr>
        <w:t xml:space="preserve">    Zagreb, Amruševa 2/II                                                                           </w:t>
      </w:r>
      <w:smartTag w:element="metricconverter" w:uri="urn:schemas-microsoft-com:office:smarttags">
        <w:smartTagPr>
          <w:attr w:val="72 St" w:name="ProductID"/>
        </w:smartTagPr>
        <w:r w:rsidRPr="005D3E93">
          <w:rPr>
            <w:sz w:val="24"/>
            <w:szCs w:val="24"/>
          </w:rPr>
          <w:t>72 St</w:t>
        </w:r>
      </w:smartTag>
      <w:r w:rsidRPr="005D3E93">
        <w:rPr>
          <w:sz w:val="24"/>
          <w:szCs w:val="24"/>
        </w:rPr>
        <w:t xml:space="preserve"> -1238/2011</w:t>
      </w:r>
      <w:r w:rsidR="00DF1964">
        <w:rPr>
          <w:sz w:val="24"/>
          <w:szCs w:val="24"/>
        </w:rPr>
        <w:t>-62</w:t>
      </w:r>
    </w:p>
    <w:p w:rsidRDefault="00952E0F" w:rsidP="00952E0F" w:rsidR="00952E0F" w:rsidRPr="005D3E93">
      <w:pPr>
        <w:jc w:val="center"/>
        <w:rPr>
          <w:sz w:val="24"/>
          <w:szCs w:val="24"/>
        </w:rPr>
      </w:pPr>
      <w:r w:rsidRPr="005D3E93">
        <w:rPr>
          <w:sz w:val="24"/>
          <w:szCs w:val="24"/>
        </w:rPr>
        <w:t>REPUBLIKA HRVATSKA</w:t>
      </w:r>
    </w:p>
    <w:p w:rsidRDefault="00952E0F" w:rsidP="00952E0F" w:rsidR="00952E0F" w:rsidRPr="005D3E93">
      <w:pPr>
        <w:jc w:val="center"/>
        <w:rPr>
          <w:sz w:val="24"/>
          <w:szCs w:val="24"/>
        </w:rPr>
      </w:pPr>
      <w:r w:rsidRPr="005D3E93">
        <w:rPr>
          <w:sz w:val="24"/>
          <w:szCs w:val="24"/>
        </w:rPr>
        <w:t>R J E Š E N J E</w:t>
      </w:r>
    </w:p>
    <w:p w:rsidRDefault="00952E0F" w:rsidP="00952E0F" w:rsidR="00952E0F" w:rsidRPr="005D3E93">
      <w:pPr>
        <w:jc w:val="both"/>
        <w:rPr>
          <w:sz w:val="24"/>
          <w:szCs w:val="24"/>
        </w:rPr>
      </w:pPr>
    </w:p>
    <w:p w:rsidRDefault="00952E0F" w:rsidP="00952E0F" w:rsidR="00952E0F" w:rsidRPr="005D3E93">
      <w:pPr>
        <w:ind w:firstLine="708"/>
        <w:jc w:val="both"/>
        <w:rPr>
          <w:sz w:val="24"/>
          <w:szCs w:val="24"/>
        </w:rPr>
      </w:pPr>
      <w:r w:rsidRPr="005D3E93">
        <w:rPr>
          <w:sz w:val="24"/>
          <w:szCs w:val="24"/>
        </w:rPr>
        <w:t>Trgovački sud u Zagrebu po stečajnom sucu Nikoli Ribariću, u stečajnom  postupku nad dužnikom ODVJETNIČKO DRUŠTVO DASOVIĆ I PARTNERI j.t.d., Zagreb, Frana Petrića 4, OIB: 3653</w:t>
      </w:r>
      <w:r>
        <w:rPr>
          <w:sz w:val="24"/>
          <w:szCs w:val="24"/>
        </w:rPr>
        <w:t xml:space="preserve">8271245, MBS: 080589504, dana </w:t>
      </w:r>
      <w:r w:rsidR="00301B76">
        <w:rPr>
          <w:sz w:val="24"/>
          <w:szCs w:val="24"/>
        </w:rPr>
        <w:t>23</w:t>
      </w:r>
      <w:r w:rsidRPr="005D3E93">
        <w:rPr>
          <w:sz w:val="24"/>
          <w:szCs w:val="24"/>
        </w:rPr>
        <w:t>.</w:t>
      </w:r>
      <w:r>
        <w:rPr>
          <w:sz w:val="24"/>
          <w:szCs w:val="24"/>
        </w:rPr>
        <w:t xml:space="preserve"> </w:t>
      </w:r>
      <w:r w:rsidR="00301B76">
        <w:rPr>
          <w:sz w:val="24"/>
          <w:szCs w:val="24"/>
        </w:rPr>
        <w:t>ožujka</w:t>
      </w:r>
      <w:r w:rsidRPr="005D3E93">
        <w:rPr>
          <w:sz w:val="24"/>
          <w:szCs w:val="24"/>
        </w:rPr>
        <w:t xml:space="preserve"> 201</w:t>
      </w:r>
      <w:r w:rsidR="00301B76">
        <w:rPr>
          <w:sz w:val="24"/>
          <w:szCs w:val="24"/>
        </w:rPr>
        <w:t>7</w:t>
      </w:r>
      <w:r w:rsidRPr="005D3E93">
        <w:rPr>
          <w:sz w:val="24"/>
          <w:szCs w:val="24"/>
        </w:rPr>
        <w:t>. ,</w:t>
      </w:r>
    </w:p>
    <w:p w:rsidRDefault="00CE217B" w:rsidP="00CE217B" w:rsidR="00CE217B">
      <w:pPr>
        <w:ind w:firstLine="720"/>
        <w:jc w:val="both"/>
        <w:rPr>
          <w:sz w:val="24"/>
          <w:szCs w:val="24"/>
        </w:rPr>
      </w:pPr>
      <w:r>
        <w:rPr>
          <w:sz w:val="24"/>
          <w:szCs w:val="24"/>
        </w:rPr>
        <w:t xml:space="preserve">   </w:t>
      </w: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ED52AB" w:rsidP="00EE17AD" w:rsidR="00EE17AD" w:rsidRPr="00167DB8">
      <w:pPr>
        <w:ind w:firstLine="720"/>
        <w:jc w:val="center"/>
        <w:rPr>
          <w:b/>
          <w:sz w:val="24"/>
          <w:szCs w:val="24"/>
        </w:rPr>
      </w:pPr>
      <w:r>
        <w:rPr>
          <w:b/>
          <w:sz w:val="24"/>
          <w:szCs w:val="24"/>
        </w:rPr>
        <w:t>27</w:t>
      </w:r>
      <w:r w:rsidR="00EE17AD">
        <w:rPr>
          <w:b/>
          <w:sz w:val="24"/>
          <w:szCs w:val="24"/>
        </w:rPr>
        <w:t>.</w:t>
      </w:r>
      <w:r>
        <w:rPr>
          <w:b/>
          <w:sz w:val="24"/>
          <w:szCs w:val="24"/>
        </w:rPr>
        <w:t xml:space="preserve"> travnja</w:t>
      </w:r>
      <w:r w:rsidR="00EE17AD" w:rsidRPr="00167DB8">
        <w:rPr>
          <w:b/>
          <w:sz w:val="24"/>
          <w:szCs w:val="24"/>
        </w:rPr>
        <w:t xml:space="preserve"> 201</w:t>
      </w:r>
      <w:r>
        <w:rPr>
          <w:b/>
          <w:sz w:val="24"/>
          <w:szCs w:val="24"/>
        </w:rPr>
        <w:t>7</w:t>
      </w:r>
      <w:r w:rsidR="00EE17AD" w:rsidRPr="00167DB8">
        <w:rPr>
          <w:b/>
          <w:sz w:val="24"/>
          <w:szCs w:val="24"/>
        </w:rPr>
        <w:t xml:space="preserve">. u </w:t>
      </w:r>
      <w:r>
        <w:rPr>
          <w:b/>
          <w:sz w:val="24"/>
          <w:szCs w:val="24"/>
        </w:rPr>
        <w:t>9,30</w:t>
      </w:r>
      <w:r w:rsidR="00EE17AD" w:rsidRPr="00167DB8">
        <w:rPr>
          <w:b/>
          <w:sz w:val="24"/>
          <w:szCs w:val="24"/>
        </w:rPr>
        <w:t xml:space="preserve"> sati  u prostorijama Trgovačkog suda u Zagrebu, Petrinjska 8, II kat ulične zgrade,</w:t>
      </w:r>
      <w:r w:rsidR="00D04B1A">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 xml:space="preserve">Stečajnu upravitelj je dana </w:t>
      </w:r>
      <w:r w:rsidR="00ED52AB">
        <w:rPr>
          <w:sz w:val="24"/>
          <w:szCs w:val="24"/>
        </w:rPr>
        <w:t>23</w:t>
      </w:r>
      <w:r w:rsidR="00D04B1A" w:rsidRPr="00D04B1A">
        <w:rPr>
          <w:sz w:val="24"/>
          <w:szCs w:val="24"/>
        </w:rPr>
        <w:t>.</w:t>
      </w:r>
      <w:r w:rsidR="00ED52AB">
        <w:rPr>
          <w:sz w:val="24"/>
          <w:szCs w:val="24"/>
        </w:rPr>
        <w:t>3</w:t>
      </w:r>
      <w:r w:rsidR="00382695">
        <w:rPr>
          <w:sz w:val="24"/>
          <w:szCs w:val="24"/>
        </w:rPr>
        <w:t>.201</w:t>
      </w:r>
      <w:r w:rsidR="00ED52AB">
        <w:rPr>
          <w:sz w:val="24"/>
          <w:szCs w:val="24"/>
        </w:rPr>
        <w:t>7</w:t>
      </w:r>
      <w:r w:rsidR="00382695">
        <w:rPr>
          <w:sz w:val="24"/>
          <w:szCs w:val="24"/>
        </w:rPr>
        <w:t>.</w:t>
      </w:r>
      <w:r w:rsidR="00D04B1A" w:rsidRPr="00D04B1A">
        <w:rPr>
          <w:sz w:val="24"/>
          <w:szCs w:val="24"/>
        </w:rPr>
        <w:t xml:space="preserve">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ED52AB">
        <w:rPr>
          <w:sz w:val="24"/>
          <w:szCs w:val="24"/>
        </w:rPr>
        <w:t>23</w:t>
      </w:r>
      <w:r w:rsidRPr="00167DB8">
        <w:rPr>
          <w:sz w:val="24"/>
          <w:szCs w:val="24"/>
        </w:rPr>
        <w:t>.</w:t>
      </w:r>
      <w:r w:rsidR="00ED52AB">
        <w:rPr>
          <w:sz w:val="24"/>
          <w:szCs w:val="24"/>
        </w:rPr>
        <w:t xml:space="preserve"> ožujka</w:t>
      </w:r>
      <w:r w:rsidR="007B6554" w:rsidRPr="00167DB8">
        <w:rPr>
          <w:sz w:val="24"/>
          <w:szCs w:val="24"/>
        </w:rPr>
        <w:t xml:space="preserve"> 201</w:t>
      </w:r>
      <w:r w:rsidR="00ED52AB">
        <w:rPr>
          <w:sz w:val="24"/>
          <w:szCs w:val="24"/>
        </w:rPr>
        <w:t>7</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91121" w:rsidR="00DF1964">
      <w:pPr>
        <w:pStyle w:val="Podnaslov"/>
        <w:ind w:firstLine="708" w:left="4956"/>
        <w:rPr>
          <w:rFonts w:hAnsi="Times New Roman" w:ascii="Times New Roman"/>
          <w:b w:val="false"/>
          <w:color w:val="auto"/>
          <w:szCs w:val="24"/>
        </w:rPr>
      </w:pPr>
      <w:r w:rsidRPr="00167DB8">
        <w:tab/>
      </w:r>
      <w:r w:rsidR="00DF1964">
        <w:rPr>
          <w:rFonts w:hAnsi="Times New Roman" w:ascii="Times New Roman"/>
          <w:b w:val="false"/>
          <w:color w:val="auto"/>
          <w:szCs w:val="24"/>
        </w:rPr>
        <w:t>Stečajni sudac:</w:t>
      </w:r>
    </w:p>
    <w:p w:rsidRDefault="00DF1964" w:rsidP="00E91121" w:rsidR="00DF196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F1964" w:rsidP="00E91121" w:rsidR="00DF1964">
      <w:pPr>
        <w:pStyle w:val="Podnaslov"/>
        <w:ind w:firstLine="720" w:left="4320"/>
        <w:rPr>
          <w:rFonts w:hAnsi="Times New Roman" w:ascii="Times New Roman"/>
          <w:b w:val="false"/>
          <w:color w:val="auto"/>
          <w:szCs w:val="24"/>
        </w:rPr>
      </w:pPr>
    </w:p>
    <w:p w:rsidRDefault="00DF1964" w:rsidP="00E91121" w:rsidR="00DF196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F1964" w:rsidP="00E91121" w:rsidR="00DF196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A7B88" w:rsidP="00DF1964" w:rsidR="006A7B8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6A7B88" w:rsidP="00382695" w:rsidR="006A7B88">
      <w:pPr>
        <w:rPr>
          <w:sz w:val="24"/>
          <w:szCs w:val="24"/>
        </w:rPr>
      </w:pPr>
    </w:p>
    <w:p w:rsidRDefault="00DF1964" w:rsidP="00382695" w:rsidR="00DF1964">
      <w:pPr>
        <w:rPr>
          <w:sz w:val="24"/>
          <w:szCs w:val="24"/>
        </w:rPr>
      </w:pPr>
    </w:p>
    <w:p w:rsidRDefault="00DF1964" w:rsidP="00382695" w:rsidR="00DF1964">
      <w:pPr>
        <w:rPr>
          <w:sz w:val="24"/>
          <w:szCs w:val="24"/>
        </w:rPr>
      </w:pPr>
    </w:p>
    <w:sectPr w:rsidSect="005D2CDF" w:rsidR="00DF1964">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CF2BD8">
      <w:rPr>
        <w:noProof/>
      </w:rPr>
      <w:t>2</w:t>
    </w:r>
    <w:r>
      <w:fldChar w:fldCharType="end"/>
    </w:r>
    <w:r>
      <w:t xml:space="preserve"> -</w:t>
    </w:r>
    <w:r>
      <w:tab/>
    </w:r>
    <w:r w:rsidRPr="00245C53">
      <w:rPr>
        <w:sz w:val="24"/>
        <w:szCs w:val="24"/>
      </w:rPr>
      <w:t>72 St-</w:t>
    </w:r>
    <w:r w:rsidR="00952E0F">
      <w:rPr>
        <w:sz w:val="24"/>
        <w:szCs w:val="24"/>
      </w:rPr>
      <w:t>1238/2011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B7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784"/>
    <w:rsid w:val="005C7834"/>
    <w:rsid w:val="005D2CDF"/>
    <w:rsid w:val="005F505B"/>
    <w:rsid w:val="00606F44"/>
    <w:rsid w:val="00643CFF"/>
    <w:rsid w:val="00657CD8"/>
    <w:rsid w:val="0068667B"/>
    <w:rsid w:val="0069121B"/>
    <w:rsid w:val="006934FA"/>
    <w:rsid w:val="006A55B5"/>
    <w:rsid w:val="006A7B88"/>
    <w:rsid w:val="007360AD"/>
    <w:rsid w:val="007534FF"/>
    <w:rsid w:val="007872DF"/>
    <w:rsid w:val="007B4EED"/>
    <w:rsid w:val="007B6554"/>
    <w:rsid w:val="00824AE3"/>
    <w:rsid w:val="00843011"/>
    <w:rsid w:val="008E6D84"/>
    <w:rsid w:val="00905416"/>
    <w:rsid w:val="00952E0F"/>
    <w:rsid w:val="0095744E"/>
    <w:rsid w:val="00997D3C"/>
    <w:rsid w:val="009B2CDE"/>
    <w:rsid w:val="009E3163"/>
    <w:rsid w:val="009F3A28"/>
    <w:rsid w:val="00A317D6"/>
    <w:rsid w:val="00A33219"/>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CF2BD8"/>
    <w:rsid w:val="00D0461C"/>
    <w:rsid w:val="00D04B1A"/>
    <w:rsid w:val="00D325C4"/>
    <w:rsid w:val="00DC3392"/>
    <w:rsid w:val="00DE371D"/>
    <w:rsid w:val="00DF1964"/>
    <w:rsid w:val="00E17362"/>
    <w:rsid w:val="00E46A41"/>
    <w:rsid w:val="00E75B59"/>
    <w:rsid w:val="00E81115"/>
    <w:rsid w:val="00EC331D"/>
    <w:rsid w:val="00ED4E00"/>
    <w:rsid w:val="00ED52AB"/>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CF2BD8"/>
    <w:rPr>
      <w:color w:val="808080"/>
      <w:bdr w:space="0" w:sz="0" w:color="auto" w:val="none"/>
      <w:shd w:fill="auto" w:color="auto" w:val="clear"/>
    </w:rPr>
  </w:style>
  <w:style w:customStyle="true" w:styleId="eSPISCCParagraphDefaultFont" w:type="character">
    <w:name w:val="eSPIS_CC_Paragraph Default Font"/>
    <w:basedOn w:val="Zadanifontodlomka"/>
    <w:rsid w:val="00CF2B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2BD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2B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2B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CF2BD8"/>
    <w:rPr>
      <w:color w:val="808080"/>
      <w:bdr w:color="auto" w:space="0" w:sz="0" w:val="none"/>
      <w:shd w:color="auto" w:fill="auto" w:val="clear"/>
    </w:rPr>
  </w:style>
  <w:style w:customStyle="1" w:styleId="eSPISCCParagraphDefaultFont" w:type="character">
    <w:name w:val="eSPIS_CC_Paragraph Default Font"/>
    <w:basedOn w:val="Zadanifontodlomka"/>
    <w:rsid w:val="00CF2B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2BD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2B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2B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2011.</izvorni_sadrzaj>
    <derivirana_varijabla naziv="DomainObject.Predmet.DatumOsnivanja_1">23.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St-1238/2011</izvorni_sadrzaj>
    <derivirana_varijabla naziv="DomainObject.Predmet.OznakaBroj_1">St-1238/2011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OSLOBOĐENI PLAĆANJA PREDUJMA</izvorni_sadrzaj>
    <derivirana_varijabla naziv="DomainObject.Predmet.PrimjedbaSuca_1">OSLOBOĐENI PLAĆANJA PREDUJMA</derivirana_varijabla>
  </DomainObject.Predmet.PrimjedbaSuca>
  <DomainObject.Predmet.ProtustrankaFormated>
    <izvorni_sadrzaj>  ODVJETNIČKO DRUŠTVO DASOVIĆ I PARTNERI j.t.d.</izvorni_sadrzaj>
    <derivirana_varijabla naziv="DomainObject.Predmet.ProtustrankaFormated_1">  ODVJETNIČKO DRUŠTVO DASOVIĆ I PARTNERI j.t.d.</derivirana_varijabla>
  </DomainObject.Predmet.ProtustrankaFormated>
  <DomainObject.Predmet.ProtustrankaFormatedOIB>
    <izvorni_sadrzaj>  ODVJETNIČKO DRUŠTVO DASOVIĆ I PARTNERI j.t.d., OIB 36538271245</izvorni_sadrzaj>
    <derivirana_varijabla naziv="DomainObject.Predmet.ProtustrankaFormatedOIB_1">  ODVJETNIČKO DRUŠTVO DASOVIĆ I PARTNERI j.t.d., OIB 36538271245</derivirana_varijabla>
  </DomainObject.Predmet.ProtustrankaFormatedOIB>
  <DomainObject.Predmet.ProtustrankaFormatedWithAdress>
    <izvorni_sadrzaj> ODVJETNIČKO DRUŠTVO DASOVIĆ I PARTNERI j.t.d., FRANA PETRIĆA 4, 10000 Zagreb</izvorni_sadrzaj>
    <derivirana_varijabla naziv="DomainObject.Predmet.ProtustrankaFormatedWithAdress_1"> ODVJETNIČKO DRUŠTVO DASOVIĆ I PARTNERI j.t.d., FRANA PETRIĆA 4, 10000 Zagreb</derivirana_varijabla>
  </DomainObject.Predmet.ProtustrankaFormatedWithAdress>
  <DomainObject.Predmet.ProtustrankaFormatedWithAdressOIB>
    <izvorni_sadrzaj> ODVJETNIČKO DRUŠTVO DASOVIĆ I PARTNERI j.t.d., OIB 36538271245, FRANA PETRIĆA 4, 10000 Zagreb</izvorni_sadrzaj>
    <derivirana_varijabla naziv="DomainObject.Predmet.ProtustrankaFormatedWithAdressOIB_1"> ODVJETNIČKO DRUŠTVO DASOVIĆ I PARTNERI j.t.d., OIB 36538271245, FRANA PETRIĆA 4, 10000 Zagreb</derivirana_varijabla>
  </DomainObject.Predmet.ProtustrankaFormatedWithAdressOIB>
  <DomainObject.Predmet.ProtustrankaWithAdress>
    <izvorni_sadrzaj>ODVJETNIČKO DRUŠTVO DASOVIĆ I PARTNERI j.t.d. FRANA PETRIĆA 4, 10000 Zagreb</izvorni_sadrzaj>
    <derivirana_varijabla naziv="DomainObject.Predmet.ProtustrankaWithAdress_1">ODVJETNIČKO DRUŠTVO DASOVIĆ I PARTNERI j.t.d. FRANA PETRIĆA 4, 10000 Zagreb</derivirana_varijabla>
  </DomainObject.Predmet.ProtustrankaWithAdress>
  <DomainObject.Predmet.ProtustrankaWithAdressOIB>
    <izvorni_sadrzaj>ODVJETNIČKO DRUŠTVO DASOVIĆ I PARTNERI j.t.d., OIB 36538271245, FRANA PETRIĆA 4, 10000 Zagreb</izvorni_sadrzaj>
    <derivirana_varijabla naziv="DomainObject.Predmet.ProtustrankaWithAdressOIB_1">ODVJETNIČKO DRUŠTVO DASOVIĆ I PARTNERI j.t.d., OIB 36538271245, FRANA PETRIĆA 4, 10000 Zagreb</derivirana_varijabla>
  </DomainObject.Predmet.ProtustrankaWithAdressOIB>
  <DomainObject.Predmet.ProtustrankaNazivFormated>
    <izvorni_sadrzaj>ODVJETNIČKO DRUŠTVO DASOVIĆ I PARTNERI j.t.d.</izvorni_sadrzaj>
    <derivirana_varijabla naziv="DomainObject.Predmet.ProtustrankaNazivFormated_1">ODVJETNIČKO DRUŠTVO DASOVIĆ I PARTNERI j.t.d.</derivirana_varijabla>
  </DomainObject.Predmet.ProtustrankaNazivFormated>
  <DomainObject.Predmet.ProtustrankaNazivFormatedOIB>
    <izvorni_sadrzaj>ODVJETNIČKO DRUŠTVO DASOVIĆ I PARTNERI j.t.d., OIB 36538271245</izvorni_sadrzaj>
    <derivirana_varijabla naziv="DomainObject.Predmet.ProtustrankaNazivFormatedOIB_1">ODVJETNIČKO DRUŠTVO DASOVIĆ I PARTNERI j.t.d., OIB 36538271245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ODVJETNIČKO DRUŠTVO DASOVIĆ I PARTNERI j.t.d. (osnivači 1. DANIJELA DASOVIĆ i 2. JURAJ VEDRINA)</izvorni_sadrzaj>
    <derivirana_varijabla naziv="DomainObject.Predmet.StrankaFormated_1">  ODVJETNIČKO DRUŠTVO DASOVIĆ I PARTNERI j.t.d. (osnivači 1. DANIJELA DASOVIĆ i 2. JURAJ VEDRINA)</derivirana_varijabla>
  </DomainObject.Predmet.StrankaFormated>
  <DomainObject.Predmet.StrankaFormatedOIB>
    <izvorni_sadrzaj>  ODVJETNIČKO DRUŠTVO DASOVIĆ I PARTNERI j.t.d. (osnivači 1. DANIJELA DASOVIĆ i 2. JURAJ VEDRINA), OIB 36538271245</izvorni_sadrzaj>
    <derivirana_varijabla naziv="DomainObject.Predmet.StrankaFormatedOIB_1">  ODVJETNIČKO DRUŠTVO DASOVIĆ I PARTNERI j.t.d. (osnivači 1. DANIJELA DASOVIĆ i 2. JURAJ VEDRINA), OIB 36538271245</derivirana_varijabla>
  </DomainObject.Predmet.StrankaFormatedOIB>
  <DomainObject.Predmet.StrankaFormatedWithAdress>
    <izvorni_sadrzaj> ODVJETNIČKO DRUŠTVO DASOVIĆ I PARTNERI j.t.d. (osnivači 1. DANIJELA DASOVIĆ i 2. JURAJ VEDRINA), FRANA PETRIĆA 4, 10000 Zagreb</izvorni_sadrzaj>
    <derivirana_varijabla naziv="DomainObject.Predmet.StrankaFormatedWithAdress_1"> ODVJETNIČKO DRUŠTVO DASOVIĆ I PARTNERI j.t.d. (osnivači 1. DANIJELA DASOVIĆ i 2. JURAJ VEDRINA), FRANA PETRIĆA 4, 10000 Zagreb</derivirana_varijabla>
  </DomainObject.Predmet.StrankaFormatedWithAdress>
  <DomainObject.Predmet.StrankaFormatedWithAdressOIB>
    <izvorni_sadrzaj> ODVJETNIČKO DRUŠTVO DASOVIĆ I PARTNERI j.t.d. (osnivači 1. DANIJELA DASOVIĆ i 2. JURAJ VEDRINA), OIB 36538271245, FRANA PETRIĆA 4, 10000 Zagreb</izvorni_sadrzaj>
    <derivirana_varijabla naziv="DomainObject.Predmet.StrankaFormatedWithAdressOIB_1"> ODVJETNIČKO DRUŠTVO DASOVIĆ I PARTNERI j.t.d. (osnivači 1. DANIJELA DASOVIĆ i 2. JURAJ VEDRINA), OIB 36538271245, FRANA PETRIĆA 4, 10000 Zagreb</derivirana_varijabla>
  </DomainObject.Predmet.StrankaFormatedWithAdressOIB>
  <DomainObject.Predmet.StrankaWithAdress>
    <izvorni_sadrzaj>ODVJETNIČKO DRUŠTVO DASOVIĆ I PARTNERI j.t.d. (osnivači 1. DANIJELA DASOVIĆ i 2. JURAJ VEDRINA) FRANA PETRIĆA 4,10000 Zagreb</izvorni_sadrzaj>
    <derivirana_varijabla naziv="DomainObject.Predmet.StrankaWithAdress_1">ODVJETNIČKO DRUŠTVO DASOVIĆ I PARTNERI j.t.d. (osnivači 1. DANIJELA DASOVIĆ i 2. JURAJ VEDRINA) FRANA PETRIĆA 4,10000 Zagreb</derivirana_varijabla>
  </DomainObject.Predmet.StrankaWithAdress>
  <DomainObject.Predmet.StrankaWithAdressOIB>
    <izvorni_sadrzaj>ODVJETNIČKO DRUŠTVO DASOVIĆ I PARTNERI j.t.d. (osnivači 1. DANIJELA DASOVIĆ i 2. JURAJ VEDRINA), OIB 36538271245, FRANA PETRIĆA 4,10000 Zagreb</izvorni_sadrzaj>
    <derivirana_varijabla naziv="DomainObject.Predmet.StrankaWithAdressOIB_1">ODVJETNIČKO DRUŠTVO DASOVIĆ I PARTNERI j.t.d. (osnivači 1. DANIJELA DASOVIĆ i 2. JURAJ VEDRINA), OIB 36538271245, FRANA PETRIĆA 4,10000 Zagreb</derivirana_varijabla>
  </DomainObject.Predmet.StrankaWithAdressOIB>
  <DomainObject.Predmet.StrankaNazivFormated>
    <izvorni_sadrzaj>ODVJETNIČKO DRUŠTVO DASOVIĆ I PARTNERI j.t.d. (osnivači 1. DANIJELA DASOVIĆ i 2. JURAJ VEDRINA)</izvorni_sadrzaj>
    <derivirana_varijabla naziv="DomainObject.Predmet.StrankaNazivFormated_1">ODVJETNIČKO DRUŠTVO DASOVIĆ I PARTNERI j.t.d. (osnivači 1. DANIJELA DASOVIĆ i 2. JURAJ VEDRINA)</derivirana_varijabla>
  </DomainObject.Predmet.StrankaNazivFormated>
  <DomainObject.Predmet.StrankaNazivFormatedOIB>
    <izvorni_sadrzaj>ODVJETNIČKO DRUŠTVO DASOVIĆ I PARTNERI j.t.d. (osnivači 1. DANIJELA DASOVIĆ i 2. JURAJ VEDRINA), OIB 36538271245</izvorni_sadrzaj>
    <derivirana_varijabla naziv="DomainObject.Predmet.StrankaNazivFormatedOIB_1">ODVJETNIČKO DRUŠTVO DASOVIĆ I PARTNERI j.t.d. (osnivači 1. DANIJELA DASOVIĆ i 2. JURAJ VEDRINA), OIB 36538271245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ODVJETNIČKO DRUŠTVO DASOVIĆ I PARTNERI j.t.d. (osnivači 1. DANIJELA DASOVIĆ i 2. JURAJ VEDRINA)</item>
    </izvorni_sadrzaj>
    <derivirana_varijabla naziv="DomainObject.Predmet.StrankaListFormated_1">
      <item>ODVJETNIČKO DRUŠTVO DASOVIĆ I PARTNERI j.t.d. (osnivači 1. DANIJELA DASOVIĆ i 2. JURAJ VEDRINA)</item>
    </derivirana_varijabla>
  </DomainObject.Predmet.StrankaListFormated>
  <DomainObject.Predmet.StrankaListFormatedOIB>
    <izvorni_sadrzaj>
      <item>ODVJETNIČKO DRUŠTVO DASOVIĆ I PARTNERI j.t.d. (osnivači 1. DANIJELA DASOVIĆ i 2. JURAJ VEDRINA), OIB 36538271245</item>
    </izvorni_sadrzaj>
    <derivirana_varijabla naziv="DomainObject.Predmet.StrankaListFormatedOIB_1">
      <item>ODVJETNIČKO DRUŠTVO DASOVIĆ I PARTNERI j.t.d. (osnivači 1. DANIJELA DASOVIĆ i 2. JURAJ VEDRINA), OIB 36538271245</item>
    </derivirana_varijabla>
  </DomainObject.Predmet.StrankaListFormatedOIB>
  <DomainObject.Predmet.StrankaListFormatedWithAdress>
    <izvorni_sadrzaj>
      <item>ODVJETNIČKO DRUŠTVO DASOVIĆ I PARTNERI j.t.d. (osnivači 1. DANIJELA DASOVIĆ i 2. JURAJ VEDRINA), FRANA PETRIĆA 4, 10000 Zagreb</item>
    </izvorni_sadrzaj>
    <derivirana_varijabla naziv="DomainObject.Predmet.StrankaListFormatedWithAdress_1">
      <item>ODVJETNIČKO DRUŠTVO DASOVIĆ I PARTNERI j.t.d. (osnivači 1. DANIJELA DASOVIĆ i 2. JURAJ VEDRINA), FRANA PETRIĆA 4, 10000 Zagreb</item>
    </derivirana_varijabla>
  </DomainObject.Predmet.StrankaListFormatedWithAdress>
  <DomainObject.Predmet.StrankaListFormatedWithAdressOIB>
    <izvorni_sadrzaj>
      <item>ODVJETNIČKO DRUŠTVO DASOVIĆ I PARTNERI j.t.d. (osnivači 1. DANIJELA DASOVIĆ i 2. JURAJ VEDRINA), OIB 36538271245, FRANA PETRIĆA 4, 10000 Zagreb</item>
    </izvorni_sadrzaj>
    <derivirana_varijabla naziv="DomainObject.Predmet.StrankaListFormatedWithAdressOIB_1">
      <item>ODVJETNIČKO DRUŠTVO DASOVIĆ I PARTNERI j.t.d. (osnivači 1. DANIJELA DASOVIĆ i 2. JURAJ VEDRINA), OIB 36538271245, FRANA PETRIĆA 4, 10000 Zagreb</item>
    </derivirana_varijabla>
  </DomainObject.Predmet.StrankaListFormatedWithAdressOIB>
  <DomainObject.Predmet.StrankaListNazivFormated>
    <izvorni_sadrzaj>
      <item>ODVJETNIČKO DRUŠTVO DASOVIĆ I PARTNERI j.t.d. (osnivači 1. DANIJELA DASOVIĆ i 2. JURAJ VEDRINA)</item>
    </izvorni_sadrzaj>
    <derivirana_varijabla naziv="DomainObject.Predmet.StrankaListNazivFormated_1">
      <item>ODVJETNIČKO DRUŠTVO DASOVIĆ I PARTNERI j.t.d. (osnivači 1. DANIJELA DASOVIĆ i 2. JURAJ VEDRINA)</item>
    </derivirana_varijabla>
  </DomainObject.Predmet.StrankaListNazivFormated>
  <DomainObject.Predmet.StrankaListNazivFormatedOIB>
    <izvorni_sadrzaj>
      <item>ODVJETNIČKO DRUŠTVO DASOVIĆ I PARTNERI j.t.d. (osnivači 1. DANIJELA DASOVIĆ i 2. JURAJ VEDRINA), OIB 36538271245</item>
    </izvorni_sadrzaj>
    <derivirana_varijabla naziv="DomainObject.Predmet.StrankaListNazivFormatedOIB_1">
      <item>ODVJETNIČKO DRUŠTVO DASOVIĆ I PARTNERI j.t.d. (osnivači 1. DANIJELA DASOVIĆ i 2. JURAJ VEDRINA), OIB 36538271245</item>
    </derivirana_varijabla>
  </DomainObject.Predmet.StrankaListNazivFormatedOIB>
  <DomainObject.Predmet.ProtuStrankaListFormated>
    <izvorni_sadrzaj>
      <item>ODVJETNIČKO DRUŠTVO DASOVIĆ I PARTNERI j.t.d.</item>
    </izvorni_sadrzaj>
    <derivirana_varijabla naziv="DomainObject.Predmet.ProtuStrankaListFormated_1">
      <item>ODVJETNIČKO DRUŠTVO DASOVIĆ I PARTNERI j.t.d.</item>
    </derivirana_varijabla>
  </DomainObject.Predmet.ProtuStrankaListFormated>
  <DomainObject.Predmet.ProtuStrankaListFormatedOIB>
    <izvorni_sadrzaj>
      <item>ODVJETNIČKO DRUŠTVO DASOVIĆ I PARTNERI j.t.d., OIB 36538271245</item>
    </izvorni_sadrzaj>
    <derivirana_varijabla naziv="DomainObject.Predmet.ProtuStrankaListFormatedOIB_1">
      <item>ODVJETNIČKO DRUŠTVO DASOVIĆ I PARTNERI j.t.d., OIB 36538271245</item>
    </derivirana_varijabla>
  </DomainObject.Predmet.ProtuStrankaListFormatedOIB>
  <DomainObject.Predmet.ProtuStrankaListFormatedWithAdress>
    <izvorni_sadrzaj>
      <item>ODVJETNIČKO DRUŠTVO DASOVIĆ I PARTNERI j.t.d., FRANA PETRIĆA 4, 10000 Zagreb</item>
    </izvorni_sadrzaj>
    <derivirana_varijabla naziv="DomainObject.Predmet.ProtuStrankaListFormatedWithAdress_1">
      <item>ODVJETNIČKO DRUŠTVO DASOVIĆ I PARTNERI j.t.d., FRANA PETRIĆA 4, 10000 Zagreb</item>
    </derivirana_varijabla>
  </DomainObject.Predmet.ProtuStrankaListFormatedWithAdress>
  <DomainObject.Predmet.ProtuStrankaListFormatedWithAdressOIB>
    <izvorni_sadrzaj>
      <item>ODVJETNIČKO DRUŠTVO DASOVIĆ I PARTNERI j.t.d., OIB 36538271245, FRANA PETRIĆA 4, 10000 Zagreb</item>
    </izvorni_sadrzaj>
    <derivirana_varijabla naziv="DomainObject.Predmet.ProtuStrankaListFormatedWithAdressOIB_1">
      <item>ODVJETNIČKO DRUŠTVO DASOVIĆ I PARTNERI j.t.d., OIB 36538271245, FRANA PETRIĆA 4, 10000 Zagreb</item>
    </derivirana_varijabla>
  </DomainObject.Predmet.ProtuStrankaListFormatedWithAdressOIB>
  <DomainObject.Predmet.ProtuStrankaListNazivFormated>
    <izvorni_sadrzaj>
      <item>ODVJETNIČKO DRUŠTVO DASOVIĆ I PARTNERI j.t.d.</item>
    </izvorni_sadrzaj>
    <derivirana_varijabla naziv="DomainObject.Predmet.ProtuStrankaListNazivFormated_1">
      <item>ODVJETNIČKO DRUŠTVO DASOVIĆ I PARTNERI j.t.d.</item>
    </derivirana_varijabla>
  </DomainObject.Predmet.ProtuStrankaListNazivFormated>
  <DomainObject.Predmet.ProtuStrankaListNazivFormatedOIB>
    <izvorni_sadrzaj>
      <item>ODVJETNIČKO DRUŠTVO DASOVIĆ I PARTNERI j.t.d., OIB 36538271245</item>
    </izvorni_sadrzaj>
    <derivirana_varijabla naziv="DomainObject.Predmet.ProtuStrankaListNazivFormatedOIB_1">
      <item>ODVJETNIČKO DRUŠTVO DASOVIĆ I PARTNERI j.t.d., OIB 36538271245</item>
    </derivirana_varijabla>
  </DomainObject.Predmet.ProtuStrankaListNazivFormatedOIB>
  <DomainObject.Predmet.OstaliListFormated>
    <izvorni_sadrzaj>
      <item>DAVOR PETERA</item>
      <item>Marko Paulinović</item>
      <item>Marijan Belčić</item>
      <item>CENTAR ZA VOZILA HRVATSKE, dioničko društvo</item>
      <item>ZAGREBAČKI HOLDING, društvo s ograničenom odgovornošću za javni prijevoz, opskrbu vodom, održavanje čistoće, putnička agencija, šport, upravljanje objektima i poslovanje nekretninama</item>
      <item>Marko Paulinović</item>
      <item>UniCredit Leasing Croatia društvo s ograničenom odgovornošću za leasing</item>
      <item>RAZNE USLUGE društvo s ograničenom odgovornošću za savjetovanje i usluge - u likvidaciji</item>
      <item>HRVATSKA POŠTANSKA BANKA, dioničko društvo</item>
      <item>GRAD ZAGREB</item>
      <item>GRADNJA - TRGOVINA d.o.o. za građevinarstvo i trgovinu u stečaju</item>
      <item>CROATIA osiguranje d.d.</item>
      <item>B2  KAPITAL d.o.o. za poslovne usluge</item>
    </izvorni_sadrzaj>
    <derivirana_varijabla naziv="DomainObject.Predmet.OstaliListFormated_1">
      <item>DAVOR PETERA</item>
      <item>Marko Paulinović</item>
      <item>Marijan Belčić</item>
      <item>CENTAR ZA VOZILA HRVATSKE, dioničko društvo</item>
      <item>ZAGREBAČKI HOLDING, društvo s ograničenom odgovornošću za javni prijevoz, opskrbu vodom, održavanje čistoće, putnička agencija, šport, upravljanje objektima i poslovanje nekretninama</item>
      <item>Marko Paulinović</item>
      <item>UniCredit Leasing Croatia društvo s ograničenom odgovornošću za leasing</item>
      <item>RAZNE USLUGE društvo s ograničenom odgovornošću za savjetovanje i usluge - u likvidaciji</item>
      <item>HRVATSKA POŠTANSKA BANKA, dioničko društvo</item>
      <item>GRAD ZAGREB</item>
      <item>GRADNJA - TRGOVINA d.o.o. za građevinarstvo i trgovinu u stečaju</item>
      <item>CROATIA osiguranje d.d.</item>
      <item>B2  KAPITAL d.o.o. za poslovne usluge</item>
    </derivirana_varijabla>
  </DomainObject.Predmet.OstaliListFormated>
  <DomainObject.Predmet.OstaliListFormatedOIB>
    <izvorni_sadrzaj>
      <item>DAVOR PETERA, OIB 90695323330</item>
      <item>Marko Paulinović</item>
      <item>Marijan Belčić</item>
      <item>CENTAR ZA VOZILA HRVATSKE, dioničko društvo, OIB 73294314024</item>
      <item>ZAGREBAČKI HOLDING, društvo s ograničenom odgovornošću za javni prijevoz, opskrbu vodom, održavanje čistoće, putnička agencija, šport, upravljanje objektima i poslovanje nekretninama, OIB 85584865987</item>
      <item>Marko Paulinović</item>
      <item>UniCredit Leasing Croatia društvo s ograničenom odgovornošću za leasing, OIB 18736141210</item>
      <item>RAZNE USLUGE društvo s ograničenom odgovornošću za savjetovanje i usluge - u likvidaciji, OIB 02416091389</item>
      <item>HRVATSKA POŠTANSKA BANKA, dioničko društvo, OIB 87939104217</item>
      <item>GRAD ZAGREB, OIB 61817894937</item>
      <item>GRADNJA - TRGOVINA d.o.o. za građevinarstvo i trgovinu u stečaju, OIB 86104435227</item>
      <item>CROATIA osiguranje d.d., OIB 26187994862</item>
      <item>B2  KAPITAL d.o.o. za poslovne usluge, OIB 57509775367</item>
    </izvorni_sadrzaj>
    <derivirana_varijabla naziv="DomainObject.Predmet.OstaliListFormatedOIB_1">
      <item>DAVOR PETERA, OIB 90695323330</item>
      <item>Marko Paulinović</item>
      <item>Marijan Belčić</item>
      <item>CENTAR ZA VOZILA HRVATSKE, dioničko društvo, OIB 73294314024</item>
      <item>ZAGREBAČKI HOLDING, društvo s ograničenom odgovornošću za javni prijevoz, opskrbu vodom, održavanje čistoće, putnička agencija, šport, upravljanje objektima i poslovanje nekretninama, OIB 85584865987</item>
      <item>Marko Paulinović</item>
      <item>UniCredit Leasing Croatia društvo s ograničenom odgovornošću za leasing, OIB 18736141210</item>
      <item>RAZNE USLUGE društvo s ograničenom odgovornošću za savjetovanje i usluge - u likvidaciji, OIB 02416091389</item>
      <item>HRVATSKA POŠTANSKA BANKA, dioničko društvo, OIB 87939104217</item>
      <item>GRAD ZAGREB, OIB 61817894937</item>
      <item>GRADNJA - TRGOVINA d.o.o. za građevinarstvo i trgovinu u stečaju, OIB 86104435227</item>
      <item>CROATIA osiguranje d.d., OIB 26187994862</item>
      <item>B2  KAPITAL d.o.o. za poslovne usluge, OIB 57509775367</item>
    </derivirana_varijabla>
  </DomainObject.Predmet.OstaliListFormatedOIB>
  <DomainObject.Predmet.OstaliListFormatedWithAdress>
    <izvorni_sadrzaj>
      <item>DAVOR PETERA, SREBRNJAK 84, 10000 Zagreb</item>
      <item>Marko Paulinović, Draškovićeva 82, 10000 Zagreb</item>
      <item>Marijan Belčić, Divaltova 92, 31000 Osijek</item>
      <item>CENTAR ZA VOZILA HRVATSKE, dioničko društvo, Capraška 6, 10000 Zagreb</item>
      <item>ZAGREBAČKI HOLDING, društvo s ograničenom odgovornošću za javni prijevoz, opskrbu vodom, održavanje čistoće, putnička agencija, šport, upravljanje objektima i poslovanje nekretninama, Ulica grada Vukovara 41 , 10000 Zagreb</item>
      <item>Marko Paulinović, Mrazovićeva 5, 10000 Zagreb</item>
      <item>UniCredit Leasing Croatia društvo s ograničenom odgovornošću za leasing, Heinzelova 33, 10000 Zagreb</item>
      <item>RAZNE USLUGE društvo s ograničenom odgovornošću za savjetovanje i usluge - u likvidaciji, Savska cesta 41XXII, 10000 Zagreb</item>
      <item>HRVATSKA POŠTANSKA BANKA, dioničko društvo, Jurišićeva 4, 10000 Zagreb</item>
      <item>GRAD ZAGREB, Trg Stjepana Radića 1, 10000 Zagreb</item>
      <item>GRADNJA - TRGOVINA d.o.o. za građevinarstvo i trgovinu u stečaju, Poljanički prilaz 2, 10000 Zagreb</item>
      <item>CROATIA osiguranje d.d., Vatroslava Jagića 33, 10000 Zagreb</item>
      <item>B2  KAPITAL d.o.o. za poslovne usluge, Radnička cesta 41, 10000 Zagreb</item>
    </izvorni_sadrzaj>
    <derivirana_varijabla naziv="DomainObject.Predmet.OstaliListFormatedWithAdress_1">
      <item>DAVOR PETERA, SREBRNJAK 84, 10000 Zagreb</item>
      <item>Marko Paulinović, Draškovićeva 82, 10000 Zagreb</item>
      <item>Marijan Belčić, Divaltova 92, 31000 Osijek</item>
      <item>CENTAR ZA VOZILA HRVATSKE, dioničko društvo, Capraška 6, 10000 Zagreb</item>
      <item>ZAGREBAČKI HOLDING, društvo s ograničenom odgovornošću za javni prijevoz, opskrbu vodom, održavanje čistoće, putnička agencija, šport, upravljanje objektima i poslovanje nekretninama, Ulica grada Vukovara 41 , 10000 Zagreb</item>
      <item>Marko Paulinović, Mrazovićeva 5, 10000 Zagreb</item>
      <item>UniCredit Leasing Croatia društvo s ograničenom odgovornošću za leasing, Heinzelova 33, 10000 Zagreb</item>
      <item>RAZNE USLUGE društvo s ograničenom odgovornošću za savjetovanje i usluge - u likvidaciji, Savska cesta 41XXII, 10000 Zagreb</item>
      <item>HRVATSKA POŠTANSKA BANKA, dioničko društvo, Jurišićeva 4, 10000 Zagreb</item>
      <item>GRAD ZAGREB, Trg Stjepana Radića 1, 10000 Zagreb</item>
      <item>GRADNJA - TRGOVINA d.o.o. za građevinarstvo i trgovinu u stečaju, Poljanički prilaz 2, 10000 Zagreb</item>
      <item>CROATIA osiguranje d.d., Vatroslava Jagića 33, 10000 Zagreb</item>
      <item>B2  KAPITAL d.o.o. za poslovne usluge, Radnička cesta 41, 10000 Zagreb</item>
    </derivirana_varijabla>
  </DomainObject.Predmet.OstaliListFormatedWithAdress>
  <DomainObject.Predmet.OstaliListFormatedWithAdressOIB>
    <izvorni_sadrzaj>
      <item>DAVOR PETERA, OIB 90695323330, SREBRNJAK 84, 10000 Zagreb</item>
      <item>Marko Paulinović, Draškovićeva 82, 10000 Zagreb</item>
      <item>Marijan Belčić, Divaltova 92, 31000 Osijek</item>
      <item>CENTAR ZA VOZILA HRVATSKE, dioničko društvo, OIB 73294314024, Capraška 6, 10000 Zagreb</item>
      <item>ZAGREBAČKI HOLDING, društvo s ograničenom odgovornošću za javni prijevoz, opskrbu vodom, održavanje čistoće, putnička agencija, šport, upravljanje objektima i poslovanje nekretninama, OIB 85584865987, Ulica grada Vukovara 41 , 10000 Zagreb</item>
      <item>Marko Paulinović, Mrazovićeva 5, 10000 Zagreb</item>
      <item>UniCredit Leasing Croatia društvo s ograničenom odgovornošću za leasing, OIB 18736141210, Heinzelova 33, 10000 Zagreb</item>
      <item>RAZNE USLUGE društvo s ograničenom odgovornošću za savjetovanje i usluge - u likvidaciji, OIB 02416091389, Savska cesta 41XXII, 10000 Zagreb</item>
      <item>HRVATSKA POŠTANSKA BANKA, dioničko društvo, OIB 87939104217, Jurišićeva 4, 10000 Zagreb</item>
      <item>GRAD ZAGREB, OIB 61817894937, Trg Stjepana Radića 1, 10000 Zagreb</item>
      <item>GRADNJA - TRGOVINA d.o.o. za građevinarstvo i trgovinu u stečaju, OIB 86104435227, Poljanički prilaz 2, 10000 Zagreb</item>
      <item>CROATIA osiguranje d.d., OIB 26187994862, Vatroslava Jagića 33, 10000 Zagreb</item>
      <item>B2  KAPITAL d.o.o. za poslovne usluge, OIB 57509775367, Radnička cesta 41, 10000 Zagreb</item>
    </izvorni_sadrzaj>
    <derivirana_varijabla naziv="DomainObject.Predmet.OstaliListFormatedWithAdressOIB_1">
      <item>DAVOR PETERA, OIB 90695323330, SREBRNJAK 84, 10000 Zagreb</item>
      <item>Marko Paulinović, Draškovićeva 82, 10000 Zagreb</item>
      <item>Marijan Belčić, Divaltova 92, 31000 Osijek</item>
      <item>CENTAR ZA VOZILA HRVATSKE, dioničko društvo, OIB 73294314024, Capraška 6, 10000 Zagreb</item>
      <item>ZAGREBAČKI HOLDING, društvo s ograničenom odgovornošću za javni prijevoz, opskrbu vodom, održavanje čistoće, putnička agencija, šport, upravljanje objektima i poslovanje nekretninama, OIB 85584865987, Ulica grada Vukovara 41 , 10000 Zagreb</item>
      <item>Marko Paulinović, Mrazovićeva 5, 10000 Zagreb</item>
      <item>UniCredit Leasing Croatia društvo s ograničenom odgovornošću za leasing, OIB 18736141210, Heinzelova 33, 10000 Zagreb</item>
      <item>RAZNE USLUGE društvo s ograničenom odgovornošću za savjetovanje i usluge - u likvidaciji, OIB 02416091389, Savska cesta 41XXII, 10000 Zagreb</item>
      <item>HRVATSKA POŠTANSKA BANKA, dioničko društvo, OIB 87939104217, Jurišićeva 4, 10000 Zagreb</item>
      <item>GRAD ZAGREB, OIB 61817894937, Trg Stjepana Radića 1, 10000 Zagreb</item>
      <item>GRADNJA - TRGOVINA d.o.o. za građevinarstvo i trgovinu u stečaju, OIB 86104435227, Poljanički prilaz 2, 10000 Zagreb</item>
      <item>CROATIA osiguranje d.d., OIB 26187994862, Vatroslava Jagića 33, 10000 Zagreb</item>
      <item>B2  KAPITAL d.o.o. za poslovne usluge, OIB 57509775367, Radnička cesta 41, 10000 Zagreb</item>
    </derivirana_varijabla>
  </DomainObject.Predmet.OstaliListFormatedWithAdressOIB>
  <DomainObject.Predmet.OstaliListNazivFormated>
    <izvorni_sadrzaj>
      <item>DAVOR PETERA</item>
      <item>Marko Paulinović</item>
      <item>Marijan Belčić</item>
      <item>CENTAR ZA VOZILA HRVATSKE, dioničko društvo</item>
      <item>ZAGREBAČKI HOLDING, društvo s ograničenom odgovornošću za javni prijevoz, opskrbu vodom, održavanje čistoće, putnička agencija, šport, upravljanje objektima i poslovanje nekretninama</item>
      <item>Marko Paulinović</item>
      <item>UniCredit Leasing Croatia društvo s ograničenom odgovornošću za leasing</item>
      <item>RAZNE USLUGE društvo s ograničenom odgovornošću za savjetovanje i usluge - u likvidaciji</item>
      <item>HRVATSKA POŠTANSKA BANKA, dioničko društvo</item>
      <item>GRAD ZAGREB</item>
      <item>GRADNJA - TRGOVINA d.o.o. za građevinarstvo i trgovinu u stečaju</item>
      <item>CROATIA osiguranje d.d.</item>
      <item>B2  KAPITAL d.o.o. za poslovne usluge</item>
    </izvorni_sadrzaj>
    <derivirana_varijabla naziv="DomainObject.Predmet.OstaliListNazivFormated_1">
      <item>DAVOR PETERA</item>
      <item>Marko Paulinović</item>
      <item>Marijan Belčić</item>
      <item>CENTAR ZA VOZILA HRVATSKE, dioničko društvo</item>
      <item>ZAGREBAČKI HOLDING, društvo s ograničenom odgovornošću za javni prijevoz, opskrbu vodom, održavanje čistoće, putnička agencija, šport, upravljanje objektima i poslovanje nekretninama</item>
      <item>Marko Paulinović</item>
      <item>UniCredit Leasing Croatia društvo s ograničenom odgovornošću za leasing</item>
      <item>RAZNE USLUGE društvo s ograničenom odgovornošću za savjetovanje i usluge - u likvidaciji</item>
      <item>HRVATSKA POŠTANSKA BANKA, dioničko društvo</item>
      <item>GRAD ZAGREB</item>
      <item>GRADNJA - TRGOVINA d.o.o. za građevinarstvo i trgovinu u stečaju</item>
      <item>CROATIA osiguranje d.d.</item>
      <item>B2  KAPITAL d.o.o. za poslovne usluge</item>
    </derivirana_varijabla>
  </DomainObject.Predmet.OstaliListNazivFormated>
  <DomainObject.Predmet.OstaliListNazivFormatedOIB>
    <izvorni_sadrzaj>
      <item>DAVOR PETERA, OIB 90695323330</item>
      <item>Marko Paulinović</item>
      <item>Marijan Belčić</item>
      <item>CENTAR ZA VOZILA HRVATSKE, dioničko društvo, OIB 73294314024</item>
      <item>ZAGREBAČKI HOLDING, društvo s ograničenom odgovornošću za javni prijevoz, opskrbu vodom, održavanje čistoće, putnička agencija, šport, upravljanje objektima i poslovanje nekretninama, OIB 85584865987</item>
      <item>Marko Paulinović</item>
      <item>UniCredit Leasing Croatia društvo s ograničenom odgovornošću za leasing, OIB 18736141210</item>
      <item>RAZNE USLUGE društvo s ograničenom odgovornošću za savjetovanje i usluge - u likvidaciji, OIB 02416091389</item>
      <item>HRVATSKA POŠTANSKA BANKA, dioničko društvo, OIB 87939104217</item>
      <item>GRAD ZAGREB, OIB 61817894937</item>
      <item>GRADNJA - TRGOVINA d.o.o. za građevinarstvo i trgovinu u stečaju, OIB 86104435227</item>
      <item>CROATIA osiguranje d.d., OIB 26187994862</item>
      <item>B2  KAPITAL d.o.o. za poslovne usluge, OIB 57509775367</item>
    </izvorni_sadrzaj>
    <derivirana_varijabla naziv="DomainObject.Predmet.OstaliListNazivFormatedOIB_1">
      <item>DAVOR PETERA, OIB 90695323330</item>
      <item>Marko Paulinović</item>
      <item>Marijan Belčić</item>
      <item>CENTAR ZA VOZILA HRVATSKE, dioničko društvo, OIB 73294314024</item>
      <item>ZAGREBAČKI HOLDING, društvo s ograničenom odgovornošću za javni prijevoz, opskrbu vodom, održavanje čistoće, putnička agencija, šport, upravljanje objektima i poslovanje nekretninama, OIB 85584865987</item>
      <item>Marko Paulinović</item>
      <item>UniCredit Leasing Croatia društvo s ograničenom odgovornošću za leasing, OIB 18736141210</item>
      <item>RAZNE USLUGE društvo s ograničenom odgovornošću za savjetovanje i usluge - u likvidaciji, OIB 02416091389</item>
      <item>HRVATSKA POŠTANSKA BANKA, dioničko društvo, OIB 87939104217</item>
      <item>GRAD ZAGREB, OIB 61817894937</item>
      <item>GRADNJA - TRGOVINA d.o.o. za građevinarstvo i trgovinu u stečaju, OIB 86104435227</item>
      <item>CROATIA osiguranje d.d., OIB 26187994862</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ODVJETNIČKO DRUŠTVO DASOVIĆ I PARTNERI j.t.d. (osnivači 1. DANIJELA DASOVIĆ i 2. JURAJ VEDRINA)</izvorni_sadrzaj>
    <derivirana_varijabla naziv="DomainObject.Predmet.StrankaIDrugi_1">ODVJETNIČKO DRUŠTVO DASOVIĆ I PARTNERI j.t.d. (osnivači 1. DANIJELA DASOVIĆ i 2. JURAJ VEDRINA)</derivirana_varijabla>
  </DomainObject.Predmet.StrankaIDrugi>
  <DomainObject.Predmet.ProtustrankaIDrugi>
    <izvorni_sadrzaj>ODVJETNIČKO DRUŠTVO DASOVIĆ I PARTNERI j.t.d.</izvorni_sadrzaj>
    <derivirana_varijabla naziv="DomainObject.Predmet.ProtustrankaIDrugi_1">ODVJETNIČKO DRUŠTVO DASOVIĆ I PARTNERI j.t.d.</derivirana_varijabla>
  </DomainObject.Predmet.ProtustrankaIDrugi>
  <DomainObject.Predmet.StrankaIDrugiAdressOIB>
    <izvorni_sadrzaj>ODVJETNIČKO DRUŠTVO DASOVIĆ I PARTNERI j.t.d. (osnivači 1. DANIJELA DASOVIĆ i 2. JURAJ VEDRINA), OIB 36538271245, FRANA PETRIĆA 4, 10000 Zagreb</izvorni_sadrzaj>
    <derivirana_varijabla naziv="DomainObject.Predmet.StrankaIDrugiAdressOIB_1">ODVJETNIČKO DRUŠTVO DASOVIĆ I PARTNERI j.t.d. (osnivači 1. DANIJELA DASOVIĆ i 2. JURAJ VEDRINA), OIB 36538271245, FRANA PETRIĆA 4, 10000 Zagreb</derivirana_varijabla>
  </DomainObject.Predmet.StrankaIDrugiAdressOIB>
  <DomainObject.Predmet.ProtustrankaIDrugiAdressOIB>
    <izvorni_sadrzaj>ODVJETNIČKO DRUŠTVO DASOVIĆ I PARTNERI j.t.d., OIB 36538271245, FRANA PETRIĆA 4, 10000 Zagreb</izvorni_sadrzaj>
    <derivirana_varijabla naziv="DomainObject.Predmet.ProtustrankaIDrugiAdressOIB_1">ODVJETNIČKO DRUŠTVO DASOVIĆ I PARTNERI j.t.d., OIB 36538271245, FRANA PETRIĆA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DASOVIĆ I PARTNERI j.t.d.</item>
      <item>ODVJETNIČKO DRUŠTVO DASOVIĆ I PARTNERI j.t.d. (osnivači 1. DANIJELA DASOVIĆ i 2. JURAJ VEDRINA)</item>
      <item>DAVOR PETERA</item>
      <item>Marko Paulinović</item>
      <item>Marijan Belčić</item>
      <item>CENTAR ZA VOZILA HRVATSKE, dioničko društvo</item>
      <item>ZAGREBAČKI HOLDING, društvo s ograničenom odgovornošću za javni prijevoz, opskrbu vodom, održavanje čistoće, putnička agencija, šport, upravljanje objektima i poslovanje nekretninama</item>
      <item>Marko Paulinović</item>
      <item>UniCredit Leasing Croatia društvo s ograničenom odgovornošću za leasing</item>
      <item>RAZNE USLUGE društvo s ograničenom odgovornošću za savjetovanje i usluge - u likvidaciji</item>
      <item>HRVATSKA POŠTANSKA BANKA, dioničko društvo</item>
      <item>GRAD ZAGREB</item>
      <item>GRADNJA - TRGOVINA d.o.o. za građevinarstvo i trgovinu u stečaju</item>
      <item>CROATIA osiguranje d.d.</item>
      <item>B2  KAPITAL d.o.o. za poslovne usluge</item>
    </izvorni_sadrzaj>
    <derivirana_varijabla naziv="DomainObject.Predmet.SudioniciListNaziv_1">
      <item>ODVJETNIČKO DRUŠTVO DASOVIĆ I PARTNERI j.t.d.</item>
      <item>ODVJETNIČKO DRUŠTVO DASOVIĆ I PARTNERI j.t.d. (osnivači 1. DANIJELA DASOVIĆ i 2. JURAJ VEDRINA)</item>
      <item>DAVOR PETERA</item>
      <item>Marko Paulinović</item>
      <item>Marijan Belčić</item>
      <item>CENTAR ZA VOZILA HRVATSKE, dioničko društvo</item>
      <item>ZAGREBAČKI HOLDING, društvo s ograničenom odgovornošću za javni prijevoz, opskrbu vodom, održavanje čistoće, putnička agencija, šport, upravljanje objektima i poslovanje nekretninama</item>
      <item>Marko Paulinović</item>
      <item>UniCredit Leasing Croatia društvo s ograničenom odgovornošću za leasing</item>
      <item>RAZNE USLUGE društvo s ograničenom odgovornošću za savjetovanje i usluge - u likvidaciji</item>
      <item>HRVATSKA POŠTANSKA BANKA, dioničko društvo</item>
      <item>GRAD ZAGREB</item>
      <item>GRADNJA - TRGOVINA d.o.o. za građevinarstvo i trgovinu u stečaju</item>
      <item>CROATIA osiguranje d.d.</item>
      <item>B2  KAPITAL d.o.o. za poslovne usluge</item>
    </derivirana_varijabla>
  </DomainObject.Predmet.SudioniciListNaziv>
  <DomainObject.Predmet.SudioniciListAdressOIB>
    <izvorni_sadrzaj>
      <item>ODVJETNIČKO DRUŠTVO DASOVIĆ I PARTNERI j.t.d., OIB 36538271245, FRANA PETRIĆA 4,10000 Zagreb</item>
      <item>ODVJETNIČKO DRUŠTVO DASOVIĆ I PARTNERI j.t.d. (osnivači 1. DANIJELA DASOVIĆ i 2. JURAJ VEDRINA), OIB 36538271245, FRANA PETRIĆA 4,10000 Zagreb</item>
      <item>DAVOR PETERA, OIB 90695323330, SREBRNJAK 84,10000 Zagreb</item>
      <item>Marko Paulinović, Draškovićeva 82,10000 Zagreb</item>
      <item>Marijan Belčić, Divaltova 92,31000 Osijek</item>
      <item>CENTAR ZA VOZILA HRVATSKE, dioničko društvo, OIB 73294314024, Capraška 6,10000 Zagreb</item>
      <item>ZAGREBAČKI HOLDING, društvo s ograničenom odgovornošću za javni prijevoz, opskrbu vodom, održavanje čistoće, putnička agencija, šport, upravljanje objektima i poslovanje nekretninama, OIB 85584865987, Ulica grada Vukovara 41 ,10000 Zagreb</item>
      <item>Marko Paulinović, Mrazovićeva 5,10000 Zagreb</item>
      <item>UniCredit Leasing Croatia društvo s ograničenom odgovornošću za leasing, OIB 18736141210, Heinzelova 33,10000 Zagreb</item>
      <item>RAZNE USLUGE društvo s ograničenom odgovornošću za savjetovanje i usluge - u likvidaciji, OIB 02416091389, Savska cesta 41XXII,10000 Zagreb</item>
      <item>HRVATSKA POŠTANSKA BANKA, dioničko društvo, OIB 87939104217, Jurišićeva 4,10000 Zagreb</item>
      <item>GRAD ZAGREB, OIB 61817894937, Trg Stjepana Radića 1,10000 Zagreb</item>
      <item>GRADNJA - TRGOVINA d.o.o. za građevinarstvo i trgovinu u stečaju, OIB 86104435227, Poljanički prilaz 2,10000 Zagreb</item>
      <item>CROATIA osiguranje d.d., OIB 26187994862, Vatroslava Jagića 33,10000 Zagreb</item>
      <item>B2  KAPITAL d.o.o. za poslovne usluge, OIB 57509775367, Radnička cesta 41,10000 Zagreb</item>
    </izvorni_sadrzaj>
    <derivirana_varijabla naziv="DomainObject.Predmet.SudioniciListAdressOIB_1">
      <item>ODVJETNIČKO DRUŠTVO DASOVIĆ I PARTNERI j.t.d., OIB 36538271245, FRANA PETRIĆA 4,10000 Zagreb</item>
      <item>ODVJETNIČKO DRUŠTVO DASOVIĆ I PARTNERI j.t.d. (osnivači 1. DANIJELA DASOVIĆ i 2. JURAJ VEDRINA), OIB 36538271245, FRANA PETRIĆA 4,10000 Zagreb</item>
      <item>DAVOR PETERA, OIB 90695323330, SREBRNJAK 84,10000 Zagreb</item>
      <item>Marko Paulinović, Draškovićeva 82,10000 Zagreb</item>
      <item>Marijan Belčić, Divaltova 92,31000 Osijek</item>
      <item>CENTAR ZA VOZILA HRVATSKE, dioničko društvo, OIB 73294314024, Capraška 6,10000 Zagreb</item>
      <item>ZAGREBAČKI HOLDING, društvo s ograničenom odgovornošću za javni prijevoz, opskrbu vodom, održavanje čistoće, putnička agencija, šport, upravljanje objektima i poslovanje nekretninama, OIB 85584865987, Ulica grada Vukovara 41 ,10000 Zagreb</item>
      <item>Marko Paulinović, Mrazovićeva 5,10000 Zagreb</item>
      <item>UniCredit Leasing Croatia društvo s ograničenom odgovornošću za leasing, OIB 18736141210, Heinzelova 33,10000 Zagreb</item>
      <item>RAZNE USLUGE društvo s ograničenom odgovornošću za savjetovanje i usluge - u likvidaciji, OIB 02416091389, Savska cesta 41XXII,10000 Zagreb</item>
      <item>HRVATSKA POŠTANSKA BANKA, dioničko društvo, OIB 87939104217, Jurišićeva 4,10000 Zagreb</item>
      <item>GRAD ZAGREB, OIB 61817894937, Trg Stjepana Radića 1,10000 Zagreb</item>
      <item>GRADNJA - TRGOVINA d.o.o. za građevinarstvo i trgovinu u stečaju, OIB 86104435227, Poljanički prilaz 2,10000 Zagreb</item>
      <item>CROATIA osiguranje d.d., OIB 26187994862, Vatroslava Jagića 33,10000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36538271245</item>
      <item>, OIB 36538271245</item>
      <item>, OIB 90695323330</item>
      <item>, OIB null</item>
      <item>, OIB null</item>
      <item>, OIB 73294314024</item>
      <item>, OIB 85584865987</item>
      <item>, OIB null</item>
      <item>, OIB 18736141210</item>
      <item>, OIB 02416091389</item>
      <item>, OIB 87939104217</item>
      <item>, OIB 61817894937</item>
      <item>, OIB 86104435227</item>
      <item>, OIB 26187994862</item>
      <item>, OIB 57509775367</item>
    </izvorni_sadrzaj>
    <derivirana_varijabla naziv="DomainObject.Predmet.SudioniciListNazivOIB_1">
      <item>, OIB 36538271245</item>
      <item>, OIB 36538271245</item>
      <item>, OIB 90695323330</item>
      <item>, OIB null</item>
      <item>, OIB null</item>
      <item>, OIB 73294314024</item>
      <item>, OIB 85584865987</item>
      <item>, OIB null</item>
      <item>, OIB 18736141210</item>
      <item>, OIB 02416091389</item>
      <item>, OIB 87939104217</item>
      <item>, OIB 61817894937</item>
      <item>, OIB 86104435227</item>
      <item>, OIB 26187994862</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250</properties:Words>
  <properties:Characters>1341</properties:Characters>
  <properties:Lines>43</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2017-03-23T13:03:00Z</dcterms:created>
  <dc:creator>nmarkovic</dc:creator>
  <cp:lastModifiedBy>Jadranka Zelić</cp:lastModifiedBy>
  <cp:lastPrinted>2017-03-23T13:02:00Z</cp:lastPrinted>
  <dcterms:modified xmlns:xsi="http://www.w3.org/2001/XMLSchema-instance" xsi:type="dcterms:W3CDTF">2017-03-23T13:04:00Z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