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7a5e" w14:paraId="42f7a5e" w:rsidRDefault="008F0B3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0B30" w:rsidP="008F0B30" w:rsidR="00AE649C">
      <w:pPr>
        <w:pStyle w:val="NormaleSPIS"/>
        <w:spacing w:after="0"/>
      </w:pPr>
      <w:r>
        <w:t xml:space="preserve">         Republika Hrvatska</w:t>
      </w:r>
    </w:p>
    <w:p w:rsidRDefault="008F0B30" w:rsidP="008F0B30" w:rsidR="008F0B30">
      <w:pPr>
        <w:pStyle w:val="NormaleSPIS"/>
        <w:spacing w:after="0"/>
      </w:pPr>
      <w:r>
        <w:t xml:space="preserve">      Trgovački sud u Bjelovaru</w:t>
      </w:r>
    </w:p>
    <w:p w:rsidRDefault="008F0B30" w:rsidP="004F27AE" w:rsidR="008F0B30" w:rsidRPr="00B76F3C">
      <w:pPr>
        <w:pStyle w:val="NormaleSPIS"/>
      </w:pPr>
      <w:r>
        <w:t>Bjelovar, Šetalište dr.I.Lebovića 42.</w:t>
      </w:r>
    </w:p>
    <w:p w:rsidRDefault="008F0B30" w:rsidP="008F0B30" w:rsidR="008F0B30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St-252/2018-2</w:t>
      </w:r>
    </w:p>
    <w:p w:rsidRDefault="008F0B30" w:rsidP="008F0B30" w:rsidR="008F0B30">
      <w:pPr>
        <w:jc w:val="right"/>
        <w:outlineLvl w:val="0"/>
        <w:rPr>
          <w:rFonts w:cs="Arial" w:hAnsi="Arial" w:ascii="Arial"/>
          <w:b/>
          <w:noProof/>
        </w:rPr>
      </w:pPr>
    </w:p>
    <w:p w:rsidRDefault="008F0B30" w:rsidP="008F0B30" w:rsidR="008F0B30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8F0B30" w:rsidP="008F0B30" w:rsidR="008F0B30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8F0B30" w:rsidP="008F0B30" w:rsidR="008F0B3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</w:t>
      </w:r>
    </w:p>
    <w:p w:rsidRDefault="008F0B30" w:rsidP="008F0B30" w:rsidR="008F0B3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 </w:t>
      </w:r>
    </w:p>
    <w:p w:rsidRDefault="008F0B30" w:rsidP="008F0B30" w:rsidR="008F0B3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AGRO PET d.o.o. za usluge iz Samobora, </w:t>
      </w:r>
      <w:proofErr w:type="spellStart"/>
      <w:r>
        <w:rPr>
          <w:lang w:eastAsia="hr-HR"/>
        </w:rPr>
        <w:t>Svetonedeljska</w:t>
      </w:r>
      <w:proofErr w:type="spellEnd"/>
      <w:r>
        <w:rPr>
          <w:lang w:eastAsia="hr-HR"/>
        </w:rPr>
        <w:t xml:space="preserve"> ulica 2, MBS 080874307, OIB 02638431973, 15. svibnja 2018.   </w:t>
      </w:r>
    </w:p>
    <w:p w:rsidRDefault="008F0B30" w:rsidP="008F0B30" w:rsidR="008F0B3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8F0B30" w:rsidP="008F0B30" w:rsidR="008F0B30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Štefici </w:t>
      </w:r>
      <w:proofErr w:type="spellStart"/>
      <w:r>
        <w:rPr>
          <w:lang w:eastAsia="hr-HR"/>
        </w:rPr>
        <w:t>Gospočić</w:t>
      </w:r>
      <w:proofErr w:type="spellEnd"/>
      <w:r>
        <w:rPr>
          <w:lang w:eastAsia="hr-HR"/>
        </w:rPr>
        <w:t xml:space="preserve"> iz Sesveta, Ulica Ivana </w:t>
      </w:r>
      <w:proofErr w:type="spellStart"/>
      <w:r>
        <w:rPr>
          <w:lang w:eastAsia="hr-HR"/>
        </w:rPr>
        <w:t>Brkanovića</w:t>
      </w:r>
      <w:proofErr w:type="spellEnd"/>
      <w:r>
        <w:rPr>
          <w:lang w:eastAsia="hr-HR"/>
        </w:rPr>
        <w:t xml:space="preserve"> 2, OIB 94214446533, kao osobi ovlaštenoj za zastupanje dužnika po zakonu, da u roku od 8 dana plati predujam za namirenje troškova stečajnog postupka i to iznos od 1.000,00 kn u Fond za namirenje troškova postupka koji se vodi kod ovog suda, IBAN: HR6123900011300000630 model HR00 50-252-18 i dodatni iznos predujma od 5.000,00 kuna na račun ovog suda br. IBAN:HR6123900011300000630 model HR05 540-252-18. Rok od 8 dana počinje teći istekom osmog dana od objave ovog rješenja na e-oglasnoj ploči ovog suda.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Štefica </w:t>
      </w:r>
      <w:proofErr w:type="spellStart"/>
      <w:r>
        <w:rPr>
          <w:lang w:eastAsia="hr-HR"/>
        </w:rPr>
        <w:t>Gospočić</w:t>
      </w:r>
      <w:proofErr w:type="spellEnd"/>
      <w:r>
        <w:rPr>
          <w:lang w:eastAsia="hr-HR"/>
        </w:rPr>
        <w:t xml:space="preserve"> iz Sesveta, Ulica Ivana </w:t>
      </w:r>
      <w:proofErr w:type="spellStart"/>
      <w:r>
        <w:rPr>
          <w:lang w:eastAsia="hr-HR"/>
        </w:rPr>
        <w:t>Brkanovića</w:t>
      </w:r>
      <w:proofErr w:type="spellEnd"/>
      <w:r>
        <w:rPr>
          <w:lang w:eastAsia="hr-HR"/>
        </w:rPr>
        <w:t xml:space="preserve"> 2, OIB 94214446533,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8F0B30" w:rsidP="008F0B30" w:rsidR="008F0B3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AGRO PET d.o.o. za usluge iz Samobora, </w:t>
      </w:r>
      <w:proofErr w:type="spellStart"/>
      <w:r>
        <w:rPr>
          <w:lang w:eastAsia="hr-HR"/>
        </w:rPr>
        <w:t>Svetonedeljska</w:t>
      </w:r>
      <w:proofErr w:type="spellEnd"/>
      <w:r>
        <w:rPr>
          <w:lang w:eastAsia="hr-HR"/>
        </w:rPr>
        <w:t xml:space="preserve"> ulica 2, MBS 080874307, OIB 02638431973,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50-252-18 i dodatni iznos predujma od 5.000,00 kuna na račun ovog suda br. IBAN:HR6123900011300000630 model HR05 540-252-18. 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St-252/2018-2</w:t>
      </w:r>
    </w:p>
    <w:p w:rsidRDefault="008F0B30" w:rsidP="008F0B30" w:rsidR="008F0B3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8F0B30" w:rsidP="008F0B30" w:rsidR="008F0B3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8F0B30" w:rsidP="008F0B30" w:rsidR="008F0B3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AGRO PET d.o.o. za usluge iz Samobora, </w:t>
      </w:r>
      <w:proofErr w:type="spellStart"/>
      <w:r>
        <w:rPr>
          <w:lang w:eastAsia="hr-HR"/>
        </w:rPr>
        <w:t>Svetonedeljska</w:t>
      </w:r>
      <w:proofErr w:type="spellEnd"/>
      <w:r>
        <w:rPr>
          <w:lang w:eastAsia="hr-HR"/>
        </w:rPr>
        <w:t xml:space="preserve"> ulica 2, MBS 080874307, OIB 02638431973.</w:t>
      </w:r>
    </w:p>
    <w:p w:rsidRDefault="008F0B30" w:rsidP="008F0B30" w:rsidR="008F0B3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U prijedlogu navodi da na dan 13. listopada 2017. godine dužnik u očevidniku redoslijeda osnova za plaćanje ima evidentirane neizvršene osnove za plaćanje u neprekidnom razdoblju od 120 dana u ukupnom iznosu od 70.485,45 kuna.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Štefica </w:t>
      </w:r>
      <w:proofErr w:type="spellStart"/>
      <w:r>
        <w:rPr>
          <w:lang w:eastAsia="hr-HR"/>
        </w:rPr>
        <w:t>Gospočić</w:t>
      </w:r>
      <w:proofErr w:type="spellEnd"/>
      <w:r>
        <w:rPr>
          <w:lang w:eastAsia="hr-HR"/>
        </w:rPr>
        <w:t xml:space="preserve"> iz Sesveta, Ulica Ivana </w:t>
      </w:r>
      <w:proofErr w:type="spellStart"/>
      <w:r>
        <w:rPr>
          <w:lang w:eastAsia="hr-HR"/>
        </w:rPr>
        <w:t>Brkanovića</w:t>
      </w:r>
      <w:proofErr w:type="spellEnd"/>
      <w:r>
        <w:rPr>
          <w:lang w:eastAsia="hr-HR"/>
        </w:rPr>
        <w:t xml:space="preserve"> 2, OIB 94214446533.  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Štefici </w:t>
      </w:r>
      <w:proofErr w:type="spellStart"/>
      <w:r>
        <w:rPr>
          <w:lang w:eastAsia="hr-HR"/>
        </w:rPr>
        <w:t>Gospočić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8F0B30" w:rsidP="008F0B30" w:rsidR="008F0B30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St-252/2018-2</w:t>
      </w:r>
    </w:p>
    <w:p w:rsidRDefault="008F0B30" w:rsidP="008F0B30" w:rsidR="008F0B3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8F0B30" w:rsidP="008F0B30" w:rsidR="008F0B3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15. svibnja 2018.</w:t>
      </w:r>
    </w:p>
    <w:p w:rsidRDefault="008F0B30" w:rsidP="008F0B30" w:rsidR="008F0B3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</w:t>
      </w:r>
      <w:r>
        <w:rPr>
          <w:lang w:eastAsia="hr-HR"/>
        </w:rPr>
        <w:t>S u d a c</w:t>
      </w:r>
    </w:p>
    <w:p w:rsidRDefault="008F0B30" w:rsidP="008F0B30" w:rsidR="008F0B3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8F0B30" w:rsidP="008F0B30" w:rsidR="008F0B3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8F0B30" w:rsidP="008F0B30" w:rsidR="008F0B3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 xml:space="preserve">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8F0B30" w:rsidP="008F0B30" w:rsidR="008F0B3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8F0B30" w:rsidP="008F0B30" w:rsidR="008F0B30">
      <w:pPr>
        <w:autoSpaceDN w:val="false"/>
        <w:jc w:val="both"/>
      </w:pPr>
    </w:p>
    <w:p w:rsidRDefault="008F0B30" w:rsidP="008F0B30" w:rsidR="008F0B30">
      <w:pPr>
        <w:autoSpaceDN w:val="false"/>
        <w:jc w:val="both"/>
      </w:pPr>
    </w:p>
    <w:p w:rsidRDefault="008F0B30" w:rsidP="008F0B30" w:rsidR="008F0B30">
      <w:pPr>
        <w:autoSpaceDN w:val="false"/>
        <w:jc w:val="both"/>
      </w:pPr>
    </w:p>
    <w:p w:rsidRDefault="008F0B30" w:rsidP="008F0B30" w:rsidR="008F0B30">
      <w:pPr>
        <w:autoSpaceDN w:val="false"/>
        <w:jc w:val="both"/>
      </w:pPr>
    </w:p>
    <w:p w:rsidRDefault="008F0B30" w:rsidP="008F0B30" w:rsidR="008F0B30">
      <w:pPr>
        <w:jc w:val="both"/>
      </w:pPr>
    </w:p>
    <w:p w:rsidRDefault="008F0B30" w:rsidP="008F0B30" w:rsidR="008F0B30">
      <w:pPr>
        <w:autoSpaceDN w:val="false"/>
        <w:jc w:val="both"/>
      </w:pPr>
    </w:p>
    <w:p w:rsidRDefault="008F0B30" w:rsidP="008F0B30" w:rsidR="008F0B30">
      <w:pPr>
        <w:jc w:val="both"/>
        <w:rPr>
          <w:sz w:val="22"/>
          <w:szCs w:val="22"/>
        </w:rPr>
      </w:pPr>
    </w:p>
    <w:p w:rsidRDefault="008F0B30" w:rsidP="008F0B30" w:rsidR="008F0B30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0B30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222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St-252/2018-2</izvorni_sadrzaj>
    <derivirana_varijabla naziv="DomainObject.Oznaka_1">St-252/2018-2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PET d.o.o.</izvorni_sadrzaj>
    <derivirana_varijabla naziv="DomainObject.Predmet.ProtustrankaFormated_1">  AGRO PET d.o.o.</derivirana_varijabla>
  </DomainObject.Predmet.ProtustrankaFormated>
  <DomainObject.Predmet.ProtustrankaFormatedOIB>
    <izvorni_sadrzaj>  AGRO PET d.o.o., OIB 02638431973</izvorni_sadrzaj>
    <derivirana_varijabla naziv="DomainObject.Predmet.ProtustrankaFormatedOIB_1">  AGRO PET d.o.o., OIB 02638431973</derivirana_varijabla>
  </DomainObject.Predmet.ProtustrankaFormatedOIB>
  <DomainObject.Predmet.ProtustrankaFormatedWithAdress>
    <izvorni_sadrzaj> AGRO PET d.o.o., Svetonedeljska ulica 2, 10430 Samobor</izvorni_sadrzaj>
    <derivirana_varijabla naziv="DomainObject.Predmet.ProtustrankaFormatedWithAdress_1"> AGRO PET d.o.o., Svetonedeljska ulica 2, 10430 Samobor</derivirana_varijabla>
  </DomainObject.Predmet.ProtustrankaFormatedWithAdress>
  <DomainObject.Predmet.ProtustrankaFormatedWithAdressOIB>
    <izvorni_sadrzaj> AGRO PET d.o.o., OIB 02638431973, Svetonedeljska ulica 2, 10430 Samobor</izvorni_sadrzaj>
    <derivirana_varijabla naziv="DomainObject.Predmet.ProtustrankaFormatedWithAdressOIB_1"> AGRO PET d.o.o., OIB 02638431973, Svetonedeljska ulica 2, 10430 Samobor</derivirana_varijabla>
  </DomainObject.Predmet.ProtustrankaFormatedWithAdressOIB>
  <DomainObject.Predmet.ProtustrankaWithAdress>
    <izvorni_sadrzaj>AGRO PET d.o.o. Svetonedeljska ulica 2, 10430 Samobor</izvorni_sadrzaj>
    <derivirana_varijabla naziv="DomainObject.Predmet.ProtustrankaWithAdress_1">AGRO PET d.o.o. Svetonedeljska ulica 2, 10430 Samobor</derivirana_varijabla>
  </DomainObject.Predmet.ProtustrankaWithAdress>
  <DomainObject.Predmet.ProtustrankaWithAdressOIB>
    <izvorni_sadrzaj>AGRO PET d.o.o., OIB 02638431973, Svetonedeljska ulica 2, 10430 Samobor</izvorni_sadrzaj>
    <derivirana_varijabla naziv="DomainObject.Predmet.ProtustrankaWithAdressOIB_1">AGRO PET d.o.o., OIB 02638431973, Svetonedeljska ulica 2, 10430 Samobor</derivirana_varijabla>
  </DomainObject.Predmet.ProtustrankaWithAdressOIB>
  <DomainObject.Predmet.ProtustrankaNazivFormated>
    <izvorni_sadrzaj>AGRO PET d.o.o.</izvorni_sadrzaj>
    <derivirana_varijabla naziv="DomainObject.Predmet.ProtustrankaNazivFormated_1">AGRO PET d.o.o.</derivirana_varijabla>
  </DomainObject.Predmet.ProtustrankaNazivFormated>
  <DomainObject.Predmet.ProtustrankaNazivFormatedOIB>
    <izvorni_sadrzaj>AGRO PET d.o.o., OIB 02638431973</izvorni_sadrzaj>
    <derivirana_varijabla naziv="DomainObject.Predmet.ProtustrankaNazivFormatedOIB_1">AGRO PET d.o.o., OIB 02638431973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PET d.o.o.</item>
    </izvorni_sadrzaj>
    <derivirana_varijabla naziv="DomainObject.Predmet.ProtuStrankaListFormated_1">
      <item>AGRO PET d.o.o.</item>
    </derivirana_varijabla>
  </DomainObject.Predmet.ProtuStrankaListFormated>
  <DomainObject.Predmet.ProtuStrankaListFormatedOIB>
    <izvorni_sadrzaj>
      <item>AGRO PET d.o.o., OIB 02638431973</item>
    </izvorni_sadrzaj>
    <derivirana_varijabla naziv="DomainObject.Predmet.ProtuStrankaListFormatedOIB_1">
      <item>AGRO PET d.o.o., OIB 02638431973</item>
    </derivirana_varijabla>
  </DomainObject.Predmet.ProtuStrankaListFormatedOIB>
  <DomainObject.Predmet.ProtuStrankaListFormatedWithAdress>
    <izvorni_sadrzaj>
      <item>AGRO PET d.o.o., Svetonedeljska ulica 2, 10430 Samobor</item>
    </izvorni_sadrzaj>
    <derivirana_varijabla naziv="DomainObject.Predmet.ProtuStrankaListFormatedWithAdress_1">
      <item>AGRO PET d.o.o., Svetonedeljska ulica 2, 10430 Samobor</item>
    </derivirana_varijabla>
  </DomainObject.Predmet.ProtuStrankaListFormatedWithAdress>
  <DomainObject.Predmet.ProtuStrankaListFormatedWithAdressOIB>
    <izvorni_sadrzaj>
      <item>AGRO PET d.o.o., OIB 02638431973, Svetonedeljska ulica 2, 10430 Samobor</item>
    </izvorni_sadrzaj>
    <derivirana_varijabla naziv="DomainObject.Predmet.ProtuStrankaListFormatedWithAdressOIB_1">
      <item>AGRO PET d.o.o., OIB 02638431973, Svetonedeljska ulica 2, 10430 Samobor</item>
    </derivirana_varijabla>
  </DomainObject.Predmet.ProtuStrankaListFormatedWithAdressOIB>
  <DomainObject.Predmet.ProtuStrankaListNazivFormated>
    <izvorni_sadrzaj>
      <item>AGRO PET d.o.o.</item>
    </izvorni_sadrzaj>
    <derivirana_varijabla naziv="DomainObject.Predmet.ProtuStrankaListNazivFormated_1">
      <item>AGRO PET d.o.o.</item>
    </derivirana_varijabla>
  </DomainObject.Predmet.ProtuStrankaListNazivFormated>
  <DomainObject.Predmet.ProtuStrankaListNazivFormatedOIB>
    <izvorni_sadrzaj>
      <item>AGRO PET d.o.o., OIB 02638431973</item>
    </izvorni_sadrzaj>
    <derivirana_varijabla naziv="DomainObject.Predmet.ProtuStrankaListNazivFormatedOIB_1">
      <item>AGRO PET d.o.o., OIB 02638431973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St-252/2018-2</izvorni_sadrzaj>
    <derivirana_varijabla naziv="DomainObject.PoslovniBrojDokumenta_1">St-252/2018-2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PET d.o.o.</izvorni_sadrzaj>
    <derivirana_varijabla naziv="DomainObject.Predmet.ProtustrankaIDrugi_1">AGRO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PET d.o.o., OIB 02638431973, Svetonedeljska ulica 2, 10430 Samobor</izvorni_sadrzaj>
    <derivirana_varijabla naziv="DomainObject.Predmet.ProtustrankaIDrugiAdressOIB_1">AGRO PET d.o.o., OIB 02638431973, Svetonedeljska ulica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PET d.o.o.</item>
      <item>FINA Regionalni centar Zagreb</item>
    </izvorni_sadrzaj>
    <derivirana_varijabla naziv="DomainObject.Predmet.SudioniciListNaziv_1">
      <item>AGRO PET d.o.o.</item>
      <item>FINA Regionalni centar Zagreb</item>
    </derivirana_varijabla>
  </DomainObject.Predmet.SudioniciListNaziv>
  <DomainObject.Predmet.SudioniciListAdressOIB>
    <izvorni_sadrzaj>
      <item>AGRO PET d.o.o., OIB 02638431973, Svetonedeljska ulica 2,10430 Samobor</item>
      <item>FINA Regionalni centar Zagreb, OIB 85821130368, Trg svibanjskih žrtava 1995. br. 1,10000 Zagreb</item>
    </izvorni_sadrzaj>
    <derivirana_varijabla naziv="DomainObject.Predmet.SudioniciListAdressOIB_1">
      <item>AGRO PET d.o.o., OIB 02638431973, Svetonedeljska ulica 2,10430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0149E-0AF6-4DB5-917E-213597822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5230</properties:Characters>
  <properties:Lines>103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2018-05-15T05:29:00Z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