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bde9" w14:paraId="19fbde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7E5CDC">
        <w:rPr>
          <w:rStyle w:val="Naglaeno"/>
          <w:b w:val="false"/>
        </w:rPr>
        <w:t>2</w:t>
      </w:r>
      <w:r w:rsidR="002B0F0C">
        <w:rPr>
          <w:rStyle w:val="Naglaeno"/>
          <w:b w:val="false"/>
        </w:rPr>
        <w:t>87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34491">
        <w:t>Rijeka</w:t>
      </w:r>
      <w:r w:rsidR="00F564E3">
        <w:t>,</w:t>
      </w:r>
      <w:r w:rsidR="00EA1A0E">
        <w:t xml:space="preserve"> Podružnica </w:t>
      </w:r>
      <w:r w:rsidR="00B34491">
        <w:t>Pula</w:t>
      </w:r>
      <w:r w:rsidR="00EA1A0E">
        <w:t xml:space="preserve">, </w:t>
      </w:r>
      <w:r w:rsidR="00B34491">
        <w:t>Giardini 5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B34491">
        <w:t xml:space="preserve"> </w:t>
      </w:r>
      <w:r w:rsidR="00F55C2A">
        <w:t>KRUPNIK j.</w:t>
      </w:r>
      <w:r w:rsidR="009A6939">
        <w:t xml:space="preserve">d.o.o. za trgovinu i </w:t>
      </w:r>
      <w:r w:rsidR="00F55C2A">
        <w:t>usluge</w:t>
      </w:r>
      <w:r w:rsidR="009A6939">
        <w:t xml:space="preserve">, </w:t>
      </w:r>
      <w:r w:rsidR="00F55C2A">
        <w:t>Umag</w:t>
      </w:r>
      <w:r w:rsidR="009A6939">
        <w:t xml:space="preserve">, </w:t>
      </w:r>
      <w:r w:rsidR="00F55C2A">
        <w:t>Čepljani, Boškarija 46,</w:t>
      </w:r>
      <w:r w:rsidR="00C75AC9">
        <w:t xml:space="preserve"> MBS: </w:t>
      </w:r>
      <w:r w:rsidR="00F55C2A">
        <w:t>040313320</w:t>
      </w:r>
      <w:r w:rsidR="00C75AC9">
        <w:t>, OIB:</w:t>
      </w:r>
      <w:r w:rsidR="00F55C2A">
        <w:t>9208917791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55C2A">
        <w:t>KRUPNIK j.d.o.o. za trgovinu i usluge, Umag, Čepljani, Boškarija 46, MBS: 040313320, OIB:9208917791</w:t>
      </w:r>
      <w:r w:rsidR="00742BEC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A6939">
        <w:t>35</w:t>
      </w:r>
      <w:r w:rsidR="00B34491">
        <w:t>.</w:t>
      </w:r>
      <w:r w:rsidR="005C3768">
        <w:t>927</w:t>
      </w:r>
      <w:r w:rsidR="009A6939">
        <w:t>,6</w:t>
      </w:r>
      <w:r w:rsidR="005C3768">
        <w:t>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34491">
        <w:t>22</w:t>
      </w:r>
      <w:r w:rsidR="00F55C2A">
        <w:t>87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5C2A">
        <w:t>5</w:t>
      </w:r>
      <w:r w:rsidR="008C1EC2">
        <w:t>.1</w:t>
      </w:r>
      <w:r w:rsidR="00F55C2A">
        <w:t>2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0F0C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08B0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DBC"/>
    <w:rsid w:val="005B59B6"/>
    <w:rsid w:val="005C01B9"/>
    <w:rsid w:val="005C3768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42BEC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5CDC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222C"/>
    <w:rsid w:val="009A412B"/>
    <w:rsid w:val="009A6939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4491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5C2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A22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A22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2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2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A22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A22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2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2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St-2287/2016</izvorni_sadrzaj>
    <derivirana_varijabla naziv="DomainObject.Predmet.OznakaBroj_1">St-2287/2016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KRUPNIK j.d.o.o. UMAG</izvorni_sadrzaj>
    <derivirana_varijabla naziv="DomainObject.Predmet.ProtustrankaFormated_1">  KRUPNIK j.d.o.o. UMAG</derivirana_varijabla>
  </DomainObject.Predmet.ProtustrankaFormated>
  <DomainObject.Predmet.ProtustrankaFormatedOIB>
    <izvorni_sadrzaj>  KRUPNIK j.d.o.o. UMAG, OIB 92089917791</izvorni_sadrzaj>
    <derivirana_varijabla naziv="DomainObject.Predmet.ProtustrankaFormatedOIB_1">  KRUPNIK j.d.o.o. UMAG, OIB 92089917791</derivirana_varijabla>
  </DomainObject.Predmet.ProtustrankaFormatedOIB>
  <DomainObject.Predmet.ProtustrankaFormatedWithAdress>
    <izvorni_sadrzaj> KRUPNIK j.d.o.o. UMAG, Čepljani, Boškarija 46, 52470 Umag</izvorni_sadrzaj>
    <derivirana_varijabla naziv="DomainObject.Predmet.ProtustrankaFormatedWithAdress_1"> KRUPNIK j.d.o.o. UMAG, Čepljani, Boškarija 46, 52470 Umag</derivirana_varijabla>
  </DomainObject.Predmet.ProtustrankaFormatedWithAdress>
  <DomainObject.Predmet.ProtustrankaFormatedWithAdressOIB>
    <izvorni_sadrzaj> KRUPNIK j.d.o.o. UMAG, OIB 92089917791, Čepljani, Boškarija 46, 52470 Umag</izvorni_sadrzaj>
    <derivirana_varijabla naziv="DomainObject.Predmet.ProtustrankaFormatedWithAdressOIB_1"> KRUPNIK j.d.o.o. UMAG, OIB 92089917791, Čepljani, Boškarija 46, 52470 Umag</derivirana_varijabla>
  </DomainObject.Predmet.ProtustrankaFormatedWithAdressOIB>
  <DomainObject.Predmet.ProtustrankaWithAdress>
    <izvorni_sadrzaj>KRUPNIK j.d.o.o. UMAG Čepljani, Boškarija 46, 52470 Umag</izvorni_sadrzaj>
    <derivirana_varijabla naziv="DomainObject.Predmet.ProtustrankaWithAdress_1">KRUPNIK j.d.o.o. UMAG Čepljani, Boškarija 46, 52470 Umag</derivirana_varijabla>
  </DomainObject.Predmet.ProtustrankaWithAdress>
  <DomainObject.Predmet.ProtustrankaWithAdressOIB>
    <izvorni_sadrzaj>KRUPNIK j.d.o.o. UMAG, OIB 92089917791, Čepljani, Boškarija 46, 52470 Umag</izvorni_sadrzaj>
    <derivirana_varijabla naziv="DomainObject.Predmet.ProtustrankaWithAdressOIB_1">KRUPNIK j.d.o.o. UMAG, OIB 92089917791, Čepljani, Boškarija 46, 52470 Umag</derivirana_varijabla>
  </DomainObject.Predmet.ProtustrankaWithAdressOIB>
  <DomainObject.Predmet.ProtustrankaNazivFormated>
    <izvorni_sadrzaj>KRUPNIK j.d.o.o. UMAG</izvorni_sadrzaj>
    <derivirana_varijabla naziv="DomainObject.Predmet.ProtustrankaNazivFormated_1">KRUPNIK j.d.o.o. UMAG</derivirana_varijabla>
  </DomainObject.Predmet.ProtustrankaNazivFormated>
  <DomainObject.Predmet.ProtustrankaNazivFormatedOIB>
    <izvorni_sadrzaj>KRUPNIK j.d.o.o. UMAG, OIB 92089917791</izvorni_sadrzaj>
    <derivirana_varijabla naziv="DomainObject.Predmet.ProtustrankaNazivFormatedOIB_1">KRUPNIK j.d.o.o. UMAG, OIB 92089917791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KRUPNIK j.d.o.o. UMAG</item>
    </izvorni_sadrzaj>
    <derivirana_varijabla naziv="DomainObject.Predmet.ProtuStrankaListFormated_1">
      <item>KRUPNIK j.d.o.o. UMAG</item>
    </derivirana_varijabla>
  </DomainObject.Predmet.ProtuStrankaListFormated>
  <DomainObject.Predmet.ProtuStrankaListFormatedOIB>
    <izvorni_sadrzaj>
      <item>KRUPNIK j.d.o.o. UMAG, OIB 92089917791</item>
    </izvorni_sadrzaj>
    <derivirana_varijabla naziv="DomainObject.Predmet.ProtuStrankaListFormatedOIB_1">
      <item>KRUPNIK j.d.o.o. UMAG, OIB 92089917791</item>
    </derivirana_varijabla>
  </DomainObject.Predmet.ProtuStrankaListFormatedOIB>
  <DomainObject.Predmet.ProtuStrankaListFormatedWithAdress>
    <izvorni_sadrzaj>
      <item>KRUPNIK j.d.o.o. UMAG, Čepljani, Boškarija 46, 52470 Umag</item>
    </izvorni_sadrzaj>
    <derivirana_varijabla naziv="DomainObject.Predmet.ProtuStrankaListFormatedWithAdress_1">
      <item>KRUPNIK j.d.o.o. UMAG, Čepljani, Boškarija 46, 52470 Umag</item>
    </derivirana_varijabla>
  </DomainObject.Predmet.ProtuStrankaListFormatedWithAdress>
  <DomainObject.Predmet.ProtuStrankaListFormatedWithAdressOIB>
    <izvorni_sadrzaj>
      <item>KRUPNIK j.d.o.o. UMAG, OIB 92089917791, Čepljani, Boškarija 46, 52470 Umag</item>
    </izvorni_sadrzaj>
    <derivirana_varijabla naziv="DomainObject.Predmet.ProtuStrankaListFormatedWithAdressOIB_1">
      <item>KRUPNIK j.d.o.o. UMAG, OIB 92089917791, Čepljani, Boškarija 46, 52470 Umag</item>
    </derivirana_varijabla>
  </DomainObject.Predmet.ProtuStrankaListFormatedWithAdressOIB>
  <DomainObject.Predmet.ProtuStrankaListNazivFormated>
    <izvorni_sadrzaj>
      <item>KRUPNIK j.d.o.o. UMAG</item>
    </izvorni_sadrzaj>
    <derivirana_varijabla naziv="DomainObject.Predmet.ProtuStrankaListNazivFormated_1">
      <item>KRUPNIK j.d.o.o. UMAG</item>
    </derivirana_varijabla>
  </DomainObject.Predmet.ProtuStrankaListNazivFormated>
  <DomainObject.Predmet.ProtuStrankaListNazivFormatedOIB>
    <izvorni_sadrzaj>
      <item>KRUPNIK j.d.o.o. UMAG, OIB 92089917791</item>
    </izvorni_sadrzaj>
    <derivirana_varijabla naziv="DomainObject.Predmet.ProtuStrankaListNazivFormatedOIB_1">
      <item>KRUPNIK j.d.o.o. UMAG, OIB 92089917791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KRUPNIK j.d.o.o. UMAG</izvorni_sadrzaj>
    <derivirana_varijabla naziv="DomainObject.Predmet.ProtustrankaIDrugi_1">KRUPNIK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KRUPNIK j.d.o.o. UMAG, OIB 92089917791, Čepljani, Boškarija 46, 52470 Umag</izvorni_sadrzaj>
    <derivirana_varijabla naziv="DomainObject.Predmet.ProtustrankaIDrugiAdressOIB_1">KRUPNIK j.d.o.o. UMAG, OIB 92089917791, Čepljani, Boškarija 46,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KRUPNIK j.d.o.o. UMAG</item>
      <item>FINANCIJSKA AGENCIJA, RC RIJEKA, PODRUŽNICA PULA, PULA</item>
    </izvorni_sadrzaj>
    <derivirana_varijabla naziv="DomainObject.Predmet.SudioniciListNaziv_1">
      <item>KRUPNIK j.d.o.o. UMAG</item>
      <item>FINANCIJSKA AGENCIJA, RC RIJEKA, PODRUŽNICA PULA, PULA</item>
    </derivirana_varijabla>
  </DomainObject.Predmet.SudioniciListNaziv>
  <DomainObject.Predmet.SudioniciListAdressOIB>
    <izvorni_sadrzaj>
      <item>KRUPNIK j.d.o.o. UMAG, OIB 92089917791, Čepljani, Boškarija 46,52470 Umag</item>
      <item>FINANCIJSKA AGENCIJA, RC RIJEKA, PODRUŽNICA PULA, PULA, OIB 85821130368, Giardini 5,52100 Pula</item>
    </izvorni_sadrzaj>
    <derivirana_varijabla naziv="DomainObject.Predmet.SudioniciListAdressOIB_1">
      <item>KRUPNIK j.d.o.o. UMAG, OIB 92089917791, Čepljani, Boškarija 46,52470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92089917791</item>
      <item>, OIB 85821130368</item>
    </izvorni_sadrzaj>
    <derivirana_varijabla naziv="DomainObject.Predmet.SudioniciListNazivOIB_1">
      <item>, OIB 92089917791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A096D-E34E-4100-AE12-5E9D0E3FB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2044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2016-10-18T05:09:00Z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2016-10-18T05:29:00Z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