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B65CC8" w:rsidR="00B65CC8">
        <w:tc>
          <w:tcPr>
            <w:tcW w:type="dxa" w:w="2877"/>
            <w:hideMark/>
          </w:tcPr>
          <w:p w:rsidRDefault="00B65CC8" w:rsidR="00B65CC8">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65CC8" w:rsidR="00B65CC8">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B65CC8" w:rsidR="00B65CC8">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B65CC8" w:rsidR="00B65CC8">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fd48ad8" w14:paraId="fd48ad8" w:rsidRDefault="00B65CC8" w:rsidP="00B65CC8" w:rsidR="00B65CC8">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B65CC8" w:rsidR="00B65CC8">
        <w:trPr>
          <w:jc w:val="right"/>
        </w:trPr>
        <w:tc>
          <w:tcPr>
            <w:tcW w:type="dxa" w:w="4320"/>
            <w:hideMark/>
          </w:tcPr>
          <w:p w:rsidRDefault="00B65CC8" w:rsidR="00B65CC8">
            <w:pPr>
              <w:pStyle w:val="VSVerzija"/>
              <w:spacing w:lineRule="auto" w:line="276"/>
              <w:rPr>
                <w:lang w:eastAsia="en-US" w:val="en-US"/>
              </w:rPr>
            </w:pPr>
            <w:r>
              <w:rPr>
                <w:lang w:eastAsia="en-US" w:val="en-US"/>
              </w:rPr>
              <w:t xml:space="preserve">                 </w:t>
            </w:r>
            <w:r w:rsidR="00CE7A16">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St-71/14-</w:t>
            </w:r>
            <w:r w:rsidR="00CE7A16">
              <w:rPr>
                <w:lang w:eastAsia="en-US" w:val="en-US"/>
              </w:rPr>
              <w:t>208</w:t>
            </w:r>
          </w:p>
        </w:tc>
      </w:tr>
    </w:tbl>
    <w:p w:rsidRDefault="00B65CC8" w:rsidP="00B65CC8" w:rsidR="00B65CC8">
      <w:pPr>
        <w:tabs>
          <w:tab w:pos="4050" w:val="left"/>
        </w:tabs>
        <w:jc w:val="center"/>
      </w:pPr>
    </w:p>
    <w:p w:rsidRDefault="00B65CC8" w:rsidP="00B65CC8" w:rsidR="00B65CC8">
      <w:pPr>
        <w:tabs>
          <w:tab w:pos="4050" w:val="left"/>
        </w:tabs>
        <w:jc w:val="center"/>
      </w:pPr>
    </w:p>
    <w:p w:rsidRDefault="00B65CC8" w:rsidP="00B65CC8" w:rsidR="00B65CC8">
      <w:pPr>
        <w:tabs>
          <w:tab w:pos="4050" w:val="left"/>
        </w:tabs>
        <w:spacing w:after="0"/>
        <w:jc w:val="center"/>
      </w:pPr>
      <w:r>
        <w:t>R E P U B L I K A    H R V A T S K A</w:t>
      </w:r>
    </w:p>
    <w:p w:rsidRDefault="00B65CC8" w:rsidP="00B65CC8" w:rsidR="00B65CC8">
      <w:pPr>
        <w:tabs>
          <w:tab w:pos="4050" w:val="left"/>
        </w:tabs>
        <w:spacing w:after="0"/>
        <w:jc w:val="center"/>
      </w:pPr>
    </w:p>
    <w:p w:rsidRDefault="00B65CC8" w:rsidP="00B65CC8" w:rsidR="00B65CC8">
      <w:pPr>
        <w:spacing w:after="0"/>
        <w:jc w:val="center"/>
      </w:pPr>
      <w:r>
        <w:t>R J E Š E N J E</w:t>
      </w:r>
    </w:p>
    <w:p w:rsidRDefault="00B65CC8" w:rsidP="00B65CC8" w:rsidR="00B65CC8">
      <w:pPr>
        <w:spacing w:after="0"/>
      </w:pPr>
    </w:p>
    <w:p w:rsidRDefault="00B65CC8" w:rsidP="00B65CC8" w:rsidR="00B65CC8">
      <w:pPr>
        <w:spacing w:after="0"/>
      </w:pPr>
    </w:p>
    <w:p w:rsidRDefault="00B65CC8" w:rsidP="00B65CC8" w:rsidR="00B65CC8">
      <w:pPr>
        <w:spacing w:after="0"/>
        <w:jc w:val="both"/>
      </w:pPr>
      <w:r>
        <w:tab/>
        <w:t>Trgovački s</w:t>
      </w:r>
      <w:r w:rsidR="00CE7A16">
        <w:t>ud u Varaždinu, po sucu</w:t>
      </w:r>
      <w:r>
        <w:t xml:space="preserve"> Hugu </w:t>
      </w:r>
      <w:proofErr w:type="spellStart"/>
      <w:r>
        <w:t>Wedemeyeru</w:t>
      </w:r>
      <w:proofErr w:type="spellEnd"/>
      <w:r>
        <w:t>, u stečajnom postupku nad stečajnim dužnikom INDUSTRI</w:t>
      </w:r>
      <w:r w:rsidR="00CE7A16">
        <w:t>JA MESA IVANEC d.o.o., u stečaju</w:t>
      </w:r>
      <w:r>
        <w:t xml:space="preserve">, iz Ivanca, Varaždinska br. 35, OIB: 84489481271, kojeg zastupa stečajni upravitelj Tomislav </w:t>
      </w:r>
      <w:proofErr w:type="spellStart"/>
      <w:r>
        <w:t>Đuričin</w:t>
      </w:r>
      <w:proofErr w:type="spellEnd"/>
      <w:r>
        <w:t>, iz Varaždina, Dravska poljana br. 1, izvan ročišta 1</w:t>
      </w:r>
      <w:r w:rsidR="00CE7A16">
        <w:t>8</w:t>
      </w:r>
      <w:r>
        <w:t>.</w:t>
      </w:r>
      <w:r w:rsidR="00CE7A16">
        <w:t xml:space="preserve"> </w:t>
      </w:r>
      <w:r>
        <w:t>svibnja 2018.</w:t>
      </w:r>
    </w:p>
    <w:p w:rsidRDefault="00B65CC8" w:rsidP="00B65CC8" w:rsidR="00B65CC8">
      <w:pPr>
        <w:spacing w:after="0"/>
        <w:jc w:val="center"/>
      </w:pPr>
    </w:p>
    <w:p w:rsidRDefault="00B65CC8" w:rsidP="00B65CC8" w:rsidR="00B65CC8">
      <w:pPr>
        <w:spacing w:after="0"/>
        <w:jc w:val="center"/>
      </w:pPr>
      <w:r>
        <w:t>r i j e š i o   j e</w:t>
      </w:r>
    </w:p>
    <w:p w:rsidRDefault="00B65CC8" w:rsidP="00B65CC8" w:rsidR="00B65CC8">
      <w:pPr>
        <w:spacing w:after="0"/>
        <w:jc w:val="center"/>
        <w:rPr>
          <w:b/>
        </w:rPr>
      </w:pPr>
    </w:p>
    <w:p w:rsidRDefault="00B65CC8" w:rsidP="00B65CC8" w:rsidR="00B65CC8">
      <w:pPr>
        <w:spacing w:after="0"/>
        <w:jc w:val="center"/>
        <w:rPr>
          <w:b/>
        </w:rPr>
      </w:pPr>
    </w:p>
    <w:p w:rsidRDefault="00B65CC8" w:rsidP="00B65CC8" w:rsidR="00B65CC8">
      <w:pPr>
        <w:pStyle w:val="Odlomakpopisa"/>
        <w:numPr>
          <w:ilvl w:val="0"/>
          <w:numId w:val="48"/>
        </w:numPr>
        <w:spacing w:lineRule="auto" w:line="256" w:after="0"/>
      </w:pPr>
      <w:r>
        <w:t xml:space="preserve">Utvrđuje se da je kupac SLAVICA ČAKLEC, </w:t>
      </w:r>
      <w:proofErr w:type="spellStart"/>
      <w:r>
        <w:t>Stažnjevec</w:t>
      </w:r>
      <w:proofErr w:type="spellEnd"/>
      <w:r>
        <w:t xml:space="preserve"> 71C, </w:t>
      </w:r>
      <w:proofErr w:type="spellStart"/>
      <w:r>
        <w:t>Stažnjevec</w:t>
      </w:r>
      <w:proofErr w:type="spellEnd"/>
      <w:r>
        <w:t xml:space="preserve">  OIB: 82984440581, ponudila najveću cijenu i da su ispunjene pretpostavke da joj se dosudi nekretnina stečajnog dužnika upisana kod Općinskog suda u Varaždinu, Zemljišnoknjižni odjel Ivanec,  k.o. 312070 Cerje Tužno, z</w:t>
      </w:r>
      <w:r w:rsidR="00470E1C">
        <w:t>.</w:t>
      </w:r>
      <w:r>
        <w:t xml:space="preserve">k.ul. br. 3373, k.č.br. 2318/5 kuća i dvorište sa 895 m2, </w:t>
      </w:r>
      <w:proofErr w:type="spellStart"/>
      <w:r>
        <w:t>Stažnjevec</w:t>
      </w:r>
      <w:proofErr w:type="spellEnd"/>
      <w:r>
        <w:t xml:space="preserve"> 71c, Radovan, u ½ dijela.</w:t>
      </w:r>
    </w:p>
    <w:p w:rsidRDefault="00B65CC8" w:rsidP="00B65CC8" w:rsidR="00B65CC8">
      <w:pPr>
        <w:pStyle w:val="Odlomakpopisa"/>
        <w:numPr>
          <w:ilvl w:val="0"/>
          <w:numId w:val="48"/>
        </w:numPr>
        <w:spacing w:after="0"/>
      </w:pPr>
      <w:r>
        <w:t xml:space="preserve"> Nekretnina iz točke 1) izreke ovog rješenja dosuđuje se SLAVICI ČAKLEC, </w:t>
      </w:r>
      <w:proofErr w:type="spellStart"/>
      <w:r>
        <w:t>Stažnjevec</w:t>
      </w:r>
      <w:proofErr w:type="spellEnd"/>
      <w:r>
        <w:t xml:space="preserve"> 71C, </w:t>
      </w:r>
      <w:proofErr w:type="spellStart"/>
      <w:r>
        <w:t>Stažnjevec</w:t>
      </w:r>
      <w:proofErr w:type="spellEnd"/>
      <w:r>
        <w:t>,  OIB: 82984440581,  za cijenu u iznosu od 42.750,00 kuna.</w:t>
      </w:r>
    </w:p>
    <w:p w:rsidRDefault="00B65CC8" w:rsidP="00B65CC8" w:rsidR="00B65CC8">
      <w:pPr>
        <w:pStyle w:val="Odlomakpopisa"/>
        <w:numPr>
          <w:ilvl w:val="0"/>
          <w:numId w:val="48"/>
        </w:numPr>
        <w:spacing w:after="0"/>
      </w:pPr>
      <w:r>
        <w:t xml:space="preserve">Nalaže se kupcu SLAVICI ČAKLEC, </w:t>
      </w:r>
      <w:proofErr w:type="spellStart"/>
      <w:r>
        <w:t>Stažnjevec</w:t>
      </w:r>
      <w:proofErr w:type="spellEnd"/>
      <w:r>
        <w:t xml:space="preserve"> 71C, </w:t>
      </w:r>
      <w:proofErr w:type="spellStart"/>
      <w:r>
        <w:t>Stažnjevec</w:t>
      </w:r>
      <w:proofErr w:type="spellEnd"/>
      <w:r>
        <w:t xml:space="preserve">, OIB: 82984440581, da u roku od 45 dana od dana objave rješenja o dosudi na e-Oglasnoj ploči sud uplati iznos preostale </w:t>
      </w:r>
      <w:proofErr w:type="spellStart"/>
      <w:r>
        <w:t>kupovnine</w:t>
      </w:r>
      <w:proofErr w:type="spellEnd"/>
      <w:r>
        <w:t xml:space="preserve"> od 34.200,00 kuna na račun Financijske agencije IBAN : HR1123900011300028787, model HR11.</w:t>
      </w:r>
    </w:p>
    <w:p w:rsidRDefault="00B65CC8" w:rsidP="00B65CC8" w:rsidR="00B65CC8">
      <w:pPr>
        <w:spacing w:after="0"/>
        <w:ind w:firstLine="32" w:left="928"/>
        <w:contextualSpacing/>
        <w:jc w:val="both"/>
      </w:pPr>
      <w:r>
        <w:t>Pod "Poziv na broj" (PNB) kao podatak prvi (P1) treba upisati broj 61352, a kao podatak drugi (P2) broj koji je sadržan u tablici pod rednim brojem VII (Lista ponuditelja sa zadnjom najvišom valjanom ponudom u  nadmetanju) -15946</w:t>
      </w:r>
    </w:p>
    <w:p w:rsidRDefault="00B65CC8" w:rsidP="00B65CC8" w:rsidR="00B65CC8">
      <w:pPr>
        <w:spacing w:after="0"/>
        <w:ind w:firstLine="708"/>
        <w:contextualSpacing/>
        <w:jc w:val="both"/>
      </w:pPr>
      <w:r>
        <w:t xml:space="preserve">   Podatak P1 i P2 nužno je odvojiti crticom (-).</w:t>
      </w:r>
    </w:p>
    <w:p w:rsidRDefault="00B65CC8" w:rsidP="00B65CC8" w:rsidR="00B65CC8">
      <w:pPr>
        <w:spacing w:after="0"/>
        <w:ind w:left="928"/>
        <w:contextualSpacing/>
        <w:jc w:val="both"/>
      </w:pPr>
      <w:r>
        <w:t xml:space="preserve">Prilikom uplate </w:t>
      </w:r>
      <w:proofErr w:type="spellStart"/>
      <w:r>
        <w:t>kupovnine</w:t>
      </w:r>
      <w:proofErr w:type="spellEnd"/>
      <w:r>
        <w:t xml:space="preserve"> na račun Agencije IBAN: HR1123900011300028787, potrebno je da uplatitelj u polje 71A na SWIFT-u ili na obrascu naloga za plaćanje u polje "Opcija troška" naznači opciju  "OUR".</w:t>
      </w:r>
    </w:p>
    <w:p w:rsidRDefault="00B65CC8" w:rsidP="00B65CC8" w:rsidR="00B65CC8">
      <w:pPr>
        <w:pStyle w:val="Odlomakpopisa"/>
        <w:numPr>
          <w:ilvl w:val="0"/>
          <w:numId w:val="48"/>
        </w:numPr>
        <w:spacing w:after="0"/>
      </w:pPr>
      <w:r>
        <w:t xml:space="preserve">Nekretnina iz točke 1) ovog rješenja predati će se kupcu nakon što kupac u roku od 45 dana od dana objave rješenja o dosudi na e-Oglasnoj ploči suda položi razliku </w:t>
      </w:r>
      <w:proofErr w:type="spellStart"/>
      <w:r>
        <w:t>kupovnine</w:t>
      </w:r>
      <w:proofErr w:type="spellEnd"/>
      <w:r>
        <w:t xml:space="preserve"> i nakon što ovo rješenje postane pravomoćno.</w:t>
      </w:r>
    </w:p>
    <w:p w:rsidRDefault="00B65CC8" w:rsidP="00B65CC8" w:rsidR="00B65CC8">
      <w:pPr>
        <w:pStyle w:val="Odlomakpopisa"/>
        <w:numPr>
          <w:ilvl w:val="0"/>
          <w:numId w:val="48"/>
        </w:numPr>
        <w:tabs>
          <w:tab w:pos="708" w:val="left"/>
        </w:tabs>
        <w:spacing w:after="0"/>
        <w:contextualSpacing/>
        <w:rPr>
          <w:rFonts w:cs="Times New Roman"/>
        </w:rPr>
      </w:pP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Zemljišnoknjižni odjel Općinskog suda Varaždin, Stalna služba Ivanec,  Ulica </w:t>
      </w:r>
      <w:r>
        <w:rPr>
          <w:rFonts w:cs="Times New Roman"/>
        </w:rPr>
        <w:lastRenderedPageBreak/>
        <w:t xml:space="preserve">akademika Mirka </w:t>
      </w:r>
      <w:proofErr w:type="spellStart"/>
      <w:r>
        <w:rPr>
          <w:rFonts w:cs="Times New Roman"/>
        </w:rPr>
        <w:t>Maleza</w:t>
      </w:r>
      <w:proofErr w:type="spellEnd"/>
      <w:r>
        <w:rPr>
          <w:rFonts w:cs="Times New Roman"/>
        </w:rPr>
        <w:t xml:space="preserve"> 3, Ivanec, će u korist kupca</w:t>
      </w:r>
      <w:r>
        <w:t xml:space="preserve"> SLAVICE ČAKLEC, </w:t>
      </w:r>
      <w:proofErr w:type="spellStart"/>
      <w:r>
        <w:t>Stažnjevec</w:t>
      </w:r>
      <w:proofErr w:type="spellEnd"/>
      <w:r>
        <w:t xml:space="preserve"> 71C, </w:t>
      </w:r>
      <w:proofErr w:type="spellStart"/>
      <w:r>
        <w:t>Stažnjevec</w:t>
      </w:r>
      <w:proofErr w:type="spellEnd"/>
      <w:r>
        <w:t xml:space="preserve">, OIB: 82984440581, </w:t>
      </w:r>
      <w:r>
        <w:rPr>
          <w:rFonts w:cs="Times New Roman"/>
        </w:rPr>
        <w:t>upisati pravo vlasništva na nekretnini iz točke 1) izreke ovog rješenja.</w:t>
      </w:r>
    </w:p>
    <w:p w:rsidRDefault="00B65CC8" w:rsidP="00B65CC8" w:rsidR="00B65CC8">
      <w:pPr>
        <w:pStyle w:val="Odlomakpopisa"/>
        <w:numPr>
          <w:ilvl w:val="0"/>
          <w:numId w:val="48"/>
        </w:numPr>
        <w:tabs>
          <w:tab w:pos="708" w:val="left"/>
        </w:tabs>
        <w:spacing w:after="0"/>
        <w:contextualSpacing/>
        <w:rPr>
          <w:rFonts w:cs="Times New Roman"/>
        </w:rPr>
      </w:pPr>
      <w:r>
        <w:rPr>
          <w:rFonts w:cs="Times New Roman"/>
        </w:rPr>
        <w:t>Na nekretnini iz točke 1) izreke ovog rješenja određuje se brisanje upisanih prava i tereta provedenih pod Z.749/01, Z.402/01, Z-661/14, Z-947/14, Z-1611/14, Z-2819/2017, kao i brisanje zabilježbe rješenja o dosudi.</w:t>
      </w:r>
    </w:p>
    <w:p w:rsidRDefault="00B65CC8" w:rsidP="00B65CC8" w:rsidR="00B65CC8">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Varaždinu, Stalna služba Ivanec, Ulica akademika Mirka </w:t>
      </w:r>
      <w:proofErr w:type="spellStart"/>
      <w:r>
        <w:rPr>
          <w:rFonts w:cs="Times New Roman"/>
        </w:rPr>
        <w:t>Maleza</w:t>
      </w:r>
      <w:proofErr w:type="spellEnd"/>
      <w:r>
        <w:rPr>
          <w:rFonts w:cs="Times New Roman"/>
        </w:rPr>
        <w:t xml:space="preserve"> 3, zabilježba rješenja o dosudi odmah po primitku  ovog  rješenja. </w:t>
      </w:r>
    </w:p>
    <w:p w:rsidRDefault="00B65CC8" w:rsidP="00B65CC8" w:rsidR="00B65CC8">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Varaždinu, Stalna služba Ivanec, Ulica akademika Mirka </w:t>
      </w:r>
      <w:proofErr w:type="spellStart"/>
      <w:r>
        <w:rPr>
          <w:rFonts w:cs="Times New Roman"/>
        </w:rPr>
        <w:t>Maleza</w:t>
      </w:r>
      <w:proofErr w:type="spellEnd"/>
      <w:r>
        <w:rPr>
          <w:rFonts w:cs="Times New Roman"/>
        </w:rPr>
        <w:t xml:space="preserve"> 3, upis prava  vlasništva na nekretnini  iz točke 1) izreke ovog rješenja za korist kupca: SLAVICA ČAKLEC, </w:t>
      </w:r>
      <w:proofErr w:type="spellStart"/>
      <w:r>
        <w:rPr>
          <w:rFonts w:cs="Times New Roman"/>
        </w:rPr>
        <w:t>Stažnjevec</w:t>
      </w:r>
      <w:proofErr w:type="spellEnd"/>
      <w:r>
        <w:rPr>
          <w:rFonts w:cs="Times New Roman"/>
        </w:rPr>
        <w:t xml:space="preserve"> 71C, </w:t>
      </w:r>
      <w:proofErr w:type="spellStart"/>
      <w:r>
        <w:rPr>
          <w:rFonts w:cs="Times New Roman"/>
        </w:rPr>
        <w:t>Stažnjevec</w:t>
      </w:r>
      <w:proofErr w:type="spellEnd"/>
      <w:r>
        <w:rPr>
          <w:rFonts w:cs="Times New Roman"/>
        </w:rPr>
        <w:t>,</w:t>
      </w:r>
      <w:r>
        <w:t xml:space="preserve">  OIB: 82984440581, </w:t>
      </w: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a na temelju  pravomoćnog rješenja o dosudi nekretnine i potvrde suda da je kupac položio </w:t>
      </w:r>
      <w:proofErr w:type="spellStart"/>
      <w:r>
        <w:rPr>
          <w:rFonts w:cs="Times New Roman"/>
        </w:rPr>
        <w:t>kupovninu</w:t>
      </w:r>
      <w:proofErr w:type="spellEnd"/>
      <w:r>
        <w:rPr>
          <w:rFonts w:cs="Times New Roman"/>
        </w:rPr>
        <w:t xml:space="preserve"> u skladu s ovim  rješenjem.</w:t>
      </w:r>
    </w:p>
    <w:p w:rsidRDefault="00B65CC8" w:rsidP="00B65CC8" w:rsidR="00B65CC8">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Općinskog suda u Varaždinu, Stalna služba Ivanec, Ulica akademika Mirka </w:t>
      </w:r>
      <w:proofErr w:type="spellStart"/>
      <w:r>
        <w:rPr>
          <w:rFonts w:cs="Times New Roman"/>
        </w:rPr>
        <w:t>Malza</w:t>
      </w:r>
      <w:proofErr w:type="spellEnd"/>
      <w:r>
        <w:rPr>
          <w:rFonts w:cs="Times New Roman"/>
        </w:rPr>
        <w:t xml:space="preserve"> 3, brisanje prava i tereta u skladu s točkom 6) izreke ovog rješenja nakon pravomoćnosti ovog rješenja i nakon što kupac položi </w:t>
      </w:r>
      <w:proofErr w:type="spellStart"/>
      <w:r>
        <w:rPr>
          <w:rFonts w:cs="Times New Roman"/>
        </w:rPr>
        <w:t>kupovninu</w:t>
      </w:r>
      <w:proofErr w:type="spellEnd"/>
      <w:r>
        <w:rPr>
          <w:rFonts w:cs="Times New Roman"/>
        </w:rPr>
        <w:t>.</w:t>
      </w:r>
    </w:p>
    <w:p w:rsidRDefault="00B65CC8" w:rsidP="00B65CC8" w:rsidR="00B65CC8">
      <w:pPr>
        <w:pStyle w:val="Odlomakpopisa"/>
        <w:numPr>
          <w:ilvl w:val="0"/>
          <w:numId w:val="48"/>
        </w:numPr>
        <w:tabs>
          <w:tab w:pos="708" w:val="left"/>
        </w:tabs>
        <w:spacing w:after="0"/>
        <w:contextualSpacing/>
        <w:rPr>
          <w:rFonts w:cs="Times New Roman"/>
        </w:rPr>
      </w:pPr>
      <w:r>
        <w:rPr>
          <w:rFonts w:cs="Times New Roman"/>
        </w:rPr>
        <w:t xml:space="preserve">Smatrat će se da je ovo rješenje o dosudi dostavljeno svim osobama kojima se dostavlja zaključak o prodaji te svim sudionicima u dražbi istekom trećeg dana od dana njegova isticanja na e-Oglasnoj ploči. Te osobe imaju pravo tražiti da im se u sudskoj pisarnici neposredno preda </w:t>
      </w:r>
      <w:proofErr w:type="spellStart"/>
      <w:r>
        <w:rPr>
          <w:rFonts w:cs="Times New Roman"/>
        </w:rPr>
        <w:t>otpravak</w:t>
      </w:r>
      <w:proofErr w:type="spellEnd"/>
      <w:r>
        <w:rPr>
          <w:rFonts w:cs="Times New Roman"/>
        </w:rPr>
        <w:t xml:space="preserve"> ovog rješenja.</w:t>
      </w:r>
    </w:p>
    <w:p w:rsidRDefault="00B65CC8" w:rsidP="00B65CC8" w:rsidR="00B65CC8">
      <w:pPr>
        <w:pStyle w:val="Odlomakpopisa"/>
        <w:spacing w:after="0"/>
        <w:rPr>
          <w:rFonts w:cs="Times New Roman"/>
        </w:rPr>
      </w:pPr>
    </w:p>
    <w:p w:rsidRDefault="00CE7A16" w:rsidP="00B65CC8" w:rsidR="00CE7A16">
      <w:pPr>
        <w:spacing w:after="0"/>
        <w:jc w:val="center"/>
        <w:rPr>
          <w:rFonts w:cs="Times New Roman"/>
        </w:rPr>
      </w:pPr>
    </w:p>
    <w:p w:rsidRDefault="00CE7A16" w:rsidP="00B65CC8" w:rsidR="00CE7A16">
      <w:pPr>
        <w:spacing w:after="0"/>
        <w:jc w:val="center"/>
        <w:rPr>
          <w:rFonts w:cs="Times New Roman"/>
        </w:rPr>
      </w:pPr>
    </w:p>
    <w:p w:rsidRDefault="00B65CC8" w:rsidP="00B65CC8" w:rsidR="00B65CC8">
      <w:pPr>
        <w:spacing w:after="0"/>
        <w:jc w:val="center"/>
        <w:rPr>
          <w:rFonts w:cs="Times New Roman"/>
        </w:rPr>
      </w:pPr>
      <w:r>
        <w:rPr>
          <w:rFonts w:cs="Times New Roman"/>
        </w:rPr>
        <w:t>Obrazloženje</w:t>
      </w:r>
    </w:p>
    <w:p w:rsidRDefault="00B65CC8" w:rsidP="00B65CC8" w:rsidR="00B65CC8">
      <w:pPr>
        <w:spacing w:after="0"/>
        <w:jc w:val="center"/>
        <w:rPr>
          <w:rFonts w:cs="Times New Roman"/>
        </w:rPr>
      </w:pPr>
    </w:p>
    <w:p w:rsidRDefault="00B65CC8" w:rsidP="00B65CC8" w:rsidR="00B65CC8">
      <w:pPr>
        <w:spacing w:after="0"/>
        <w:jc w:val="both"/>
        <w:rPr>
          <w:rFonts w:cs="Times New Roman"/>
        </w:rPr>
      </w:pPr>
    </w:p>
    <w:p w:rsidRDefault="00B65CC8" w:rsidP="00B65CC8" w:rsidR="00B65CC8">
      <w:pPr>
        <w:spacing w:after="0"/>
        <w:jc w:val="both"/>
        <w:rPr>
          <w:rFonts w:cs="Times New Roman"/>
        </w:rPr>
      </w:pPr>
      <w:r>
        <w:rPr>
          <w:rFonts w:cs="Times New Roman"/>
        </w:rPr>
        <w:tab/>
        <w:t>Financijska agencija dostavila je sudu 05. veljače 2018. izvještaj o provedenoj elektroničkoj javnoj dražbi (identifi</w:t>
      </w:r>
      <w:r w:rsidR="00470E1C">
        <w:rPr>
          <w:rFonts w:cs="Times New Roman"/>
        </w:rPr>
        <w:t xml:space="preserve">kator nadmetanja 6135) od 09. studenoga </w:t>
      </w:r>
      <w:r>
        <w:rPr>
          <w:rFonts w:cs="Times New Roman"/>
        </w:rPr>
        <w:t>2017., Klasa: O/110-10/17-01/499, Ur</w:t>
      </w:r>
      <w:r w:rsidR="00CE7A16">
        <w:rPr>
          <w:rFonts w:cs="Times New Roman"/>
        </w:rPr>
        <w:t>.</w:t>
      </w:r>
      <w:r>
        <w:rPr>
          <w:rFonts w:cs="Times New Roman"/>
        </w:rPr>
        <w:t xml:space="preserve">br. 04-09-18-62, kojim je obavijestila sud da je za nekretninu iz točke 1) izreke ovog rješenja o dosudi nadmetanje završeno 31. siječnja 2018. i da je najvišu ponudu na elektroničkoj javnoj dražbi dala SLAVICA ČAKLEC, </w:t>
      </w:r>
      <w:proofErr w:type="spellStart"/>
      <w:r>
        <w:rPr>
          <w:rFonts w:cs="Times New Roman"/>
        </w:rPr>
        <w:t>Stažnjevec</w:t>
      </w:r>
      <w:proofErr w:type="spellEnd"/>
      <w:r>
        <w:rPr>
          <w:rFonts w:cs="Times New Roman"/>
        </w:rPr>
        <w:t xml:space="preserve"> 71C, </w:t>
      </w:r>
      <w:proofErr w:type="spellStart"/>
      <w:r>
        <w:rPr>
          <w:rFonts w:cs="Times New Roman"/>
        </w:rPr>
        <w:t>Stažnjevec</w:t>
      </w:r>
      <w:proofErr w:type="spellEnd"/>
      <w:r>
        <w:rPr>
          <w:rFonts w:cs="Times New Roman"/>
        </w:rPr>
        <w:t>,</w:t>
      </w:r>
      <w:r>
        <w:t xml:space="preserve"> OIB: 82984440581, </w:t>
      </w:r>
      <w:r>
        <w:rPr>
          <w:rFonts w:cs="Times New Roman"/>
        </w:rPr>
        <w:t xml:space="preserve">u iznosu od 42.750,00, a čija je ponuda valjana. Osim navedenog kupca u nadmetanju nije bilo drugih ponuditelja. </w:t>
      </w:r>
    </w:p>
    <w:p w:rsidRDefault="00B65CC8" w:rsidP="00B65CC8" w:rsidR="00B65CC8">
      <w:pPr>
        <w:spacing w:after="0"/>
        <w:ind w:firstLine="708"/>
        <w:jc w:val="both"/>
        <w:rPr>
          <w:rFonts w:cs="Times New Roman"/>
        </w:rPr>
      </w:pPr>
      <w:r>
        <w:rPr>
          <w:rFonts w:cs="Times New Roman"/>
        </w:rPr>
        <w:t xml:space="preserve">Sud je utvrdio da je kupac </w:t>
      </w:r>
      <w:r>
        <w:t xml:space="preserve">SLAVICA ČAKLEC, </w:t>
      </w:r>
      <w:proofErr w:type="spellStart"/>
      <w:r>
        <w:t>Stažnjevec</w:t>
      </w:r>
      <w:proofErr w:type="spellEnd"/>
      <w:r>
        <w:t xml:space="preserve"> 71C, </w:t>
      </w:r>
      <w:proofErr w:type="spellStart"/>
      <w:r>
        <w:t>Stažnjevec</w:t>
      </w:r>
      <w:proofErr w:type="spellEnd"/>
      <w:r>
        <w:t xml:space="preserve">, OIB: 82984440581, </w:t>
      </w:r>
      <w:r>
        <w:rPr>
          <w:rFonts w:cs="Times New Roman"/>
        </w:rPr>
        <w:t>ponudila najveću cijenu jer je za nekretninu iz točke 1) rješenja o dosudi ponudila cijenu u iznosu 42.750,00 kuna, te da su ispunjene pretpostavke da joj se nekretnina dosudi.</w:t>
      </w:r>
    </w:p>
    <w:p w:rsidRDefault="00B65CC8" w:rsidP="00B65CC8" w:rsidR="00B65CC8">
      <w:pPr>
        <w:spacing w:after="0"/>
        <w:ind w:firstLine="720"/>
        <w:jc w:val="both"/>
        <w:rPr>
          <w:rFonts w:cs="Times New Roman"/>
        </w:rPr>
      </w:pPr>
      <w:r>
        <w:rPr>
          <w:rFonts w:cs="Times New Roman"/>
        </w:rPr>
        <w:t xml:space="preserve">Kupac je uplatio iznos jamčevine od 8.550,00 kuna, te  stoga  mora uplatiti  razliku  </w:t>
      </w:r>
      <w:proofErr w:type="spellStart"/>
      <w:r>
        <w:rPr>
          <w:rFonts w:cs="Times New Roman"/>
        </w:rPr>
        <w:t>kupovnine</w:t>
      </w:r>
      <w:proofErr w:type="spellEnd"/>
      <w:r>
        <w:rPr>
          <w:rFonts w:cs="Times New Roman"/>
        </w:rPr>
        <w:t xml:space="preserve"> u  iznosu od 34.200,00 kuna.</w:t>
      </w:r>
    </w:p>
    <w:p w:rsidRDefault="00B65CC8" w:rsidP="00B65CC8" w:rsidR="00B65CC8">
      <w:pPr>
        <w:spacing w:after="0"/>
        <w:jc w:val="both"/>
        <w:rPr>
          <w:rFonts w:cs="Times New Roman"/>
        </w:rPr>
      </w:pPr>
      <w:r>
        <w:rPr>
          <w:rFonts w:cs="Times New Roman"/>
        </w:rPr>
        <w:tab/>
        <w:t xml:space="preserve">Nekretnina će se predati kupcu nakon što u roku od 45 dana od dana objave rješenja o dosudi na e-Oglasnoj ploči položi razliku  </w:t>
      </w:r>
      <w:proofErr w:type="spellStart"/>
      <w:r>
        <w:rPr>
          <w:rFonts w:cs="Times New Roman"/>
        </w:rPr>
        <w:t>kupovnine</w:t>
      </w:r>
      <w:proofErr w:type="spellEnd"/>
      <w:r>
        <w:rPr>
          <w:rFonts w:cs="Times New Roman"/>
        </w:rPr>
        <w:t xml:space="preserve"> u  iznosu od 34.200,00 kuna i  nakon što ovo rješenje postane  pravomoćno.</w:t>
      </w:r>
    </w:p>
    <w:p w:rsidRDefault="00B65CC8" w:rsidP="00B65CC8" w:rsidR="00B65CC8">
      <w:pPr>
        <w:spacing w:after="0"/>
        <w:ind w:firstLine="708"/>
        <w:jc w:val="both"/>
        <w:rPr>
          <w:rFonts w:cs="Times New Roman"/>
        </w:rPr>
      </w:pPr>
    </w:p>
    <w:p w:rsidRDefault="00470E1C" w:rsidP="00B65CC8" w:rsidR="00470E1C">
      <w:pPr>
        <w:spacing w:after="0"/>
        <w:ind w:firstLine="708"/>
        <w:jc w:val="both"/>
        <w:rPr>
          <w:rFonts w:cs="Times New Roman"/>
        </w:rPr>
      </w:pPr>
    </w:p>
    <w:p w:rsidRDefault="00470E1C" w:rsidP="00B65CC8" w:rsidR="00470E1C">
      <w:pPr>
        <w:spacing w:after="0"/>
        <w:ind w:firstLine="708"/>
        <w:jc w:val="both"/>
        <w:rPr>
          <w:rFonts w:cs="Times New Roman"/>
        </w:rPr>
      </w:pPr>
    </w:p>
    <w:p w:rsidRDefault="00B65CC8" w:rsidP="00B65CC8" w:rsidR="00B65CC8">
      <w:pPr>
        <w:spacing w:after="0"/>
        <w:jc w:val="both"/>
        <w:rPr>
          <w:rFonts w:cs="Times New Roman"/>
        </w:rPr>
      </w:pPr>
      <w:r>
        <w:rPr>
          <w:rFonts w:cs="Times New Roman"/>
        </w:rPr>
        <w:lastRenderedPageBreak/>
        <w:tab/>
        <w:t>Slijedom iznijetog sud je primjenom odredbe čl. 103., 106. i 108. Ovršnog zakona (Narodne novine br. 112/12., 25/13. i 93/14.), te čl. 26. Pravilnika o načinu i postupku provedbe prodaje nekretnina i pokretnina u ovršnom postupku (Narodne novine br. 156/14.) odlučio kao u izreci ovog rješenja o dosudi.</w:t>
      </w:r>
    </w:p>
    <w:p w:rsidRDefault="00B65CC8" w:rsidP="00B65CC8" w:rsidR="00B65CC8">
      <w:pPr>
        <w:spacing w:after="0"/>
        <w:ind w:firstLine="708"/>
        <w:jc w:val="both"/>
      </w:pPr>
    </w:p>
    <w:p w:rsidRDefault="00B65CC8" w:rsidP="00B65CC8" w:rsidR="00B65CC8">
      <w:pPr>
        <w:spacing w:after="0"/>
        <w:ind w:firstLine="708"/>
        <w:jc w:val="both"/>
      </w:pPr>
    </w:p>
    <w:p w:rsidRDefault="00CE7A16" w:rsidP="00B65CC8" w:rsidR="00B65CC8">
      <w:pPr>
        <w:spacing w:after="0"/>
        <w:jc w:val="center"/>
      </w:pPr>
      <w:r>
        <w:t>U Varaždinu 18</w:t>
      </w:r>
      <w:r w:rsidR="00B65CC8">
        <w:t>. svibnja 2018.</w:t>
      </w:r>
    </w:p>
    <w:p w:rsidRDefault="00CE7A16" w:rsidP="00B65CC8" w:rsidR="00CE7A16">
      <w:pPr>
        <w:spacing w:after="0"/>
        <w:jc w:val="center"/>
      </w:pPr>
    </w:p>
    <w:p w:rsidRDefault="00B65CC8" w:rsidP="00B65CC8" w:rsidR="00B65CC8">
      <w:pPr>
        <w:spacing w:after="0"/>
        <w:jc w:val="center"/>
      </w:pPr>
    </w:p>
    <w:p w:rsidRDefault="00B65CC8" w:rsidP="00B65CC8" w:rsidR="00B65CC8">
      <w:pPr>
        <w:spacing w:after="0"/>
        <w:ind w:left="6372"/>
        <w:jc w:val="both"/>
      </w:pPr>
      <w:r>
        <w:t xml:space="preserve">     Sudac:                    </w:t>
      </w:r>
    </w:p>
    <w:p w:rsidRDefault="00B65CC8" w:rsidP="00B65CC8" w:rsidR="00B65CC8">
      <w:pPr>
        <w:spacing w:after="0"/>
        <w:ind w:left="6372"/>
        <w:jc w:val="both"/>
      </w:pPr>
      <w:r>
        <w:t xml:space="preserve">                                                                                             </w:t>
      </w:r>
    </w:p>
    <w:p w:rsidRDefault="00B65CC8" w:rsidP="00B65CC8" w:rsidR="00B65CC8">
      <w:pPr>
        <w:spacing w:after="0"/>
        <w:jc w:val="center"/>
      </w:pPr>
      <w:r>
        <w:t xml:space="preserve">                                                                                    Hugo Wedemeyer, v. r. </w:t>
      </w:r>
    </w:p>
    <w:p w:rsidRDefault="00B65CC8" w:rsidP="00B65CC8" w:rsidR="00B65CC8">
      <w:pPr>
        <w:spacing w:after="0"/>
        <w:jc w:val="center"/>
      </w:pPr>
    </w:p>
    <w:p w:rsidRDefault="00B65CC8" w:rsidP="00B65CC8" w:rsidR="00B65CC8">
      <w:pPr>
        <w:spacing w:after="0"/>
        <w:jc w:val="center"/>
      </w:pPr>
    </w:p>
    <w:p w:rsidRDefault="00B65CC8" w:rsidP="00B65CC8" w:rsidR="00B65CC8">
      <w:pPr>
        <w:spacing w:after="0"/>
        <w:jc w:val="center"/>
      </w:pPr>
      <w:r>
        <w:t xml:space="preserve">                                                                                     Za točnost </w:t>
      </w:r>
      <w:proofErr w:type="spellStart"/>
      <w:r>
        <w:t>otpravka</w:t>
      </w:r>
      <w:proofErr w:type="spellEnd"/>
      <w:r>
        <w:t>-ovlašteni službenik :</w:t>
      </w:r>
    </w:p>
    <w:p w:rsidRDefault="00B65CC8" w:rsidP="00B65CC8" w:rsidR="00B65CC8">
      <w:pPr>
        <w:spacing w:after="0"/>
        <w:jc w:val="center"/>
      </w:pPr>
      <w:r>
        <w:t xml:space="preserve">                                                                                           </w:t>
      </w:r>
    </w:p>
    <w:p w:rsidRDefault="00B65CC8" w:rsidP="00B65CC8" w:rsidR="00B65CC8">
      <w:pPr>
        <w:spacing w:after="0"/>
        <w:jc w:val="center"/>
      </w:pPr>
    </w:p>
    <w:p w:rsidRDefault="00B65CC8" w:rsidP="00B65CC8" w:rsidR="00B65CC8">
      <w:pPr>
        <w:spacing w:after="0"/>
        <w:jc w:val="center"/>
      </w:pPr>
    </w:p>
    <w:p w:rsidRDefault="00B65CC8" w:rsidP="00B65CC8" w:rsidR="00B65CC8">
      <w:pPr>
        <w:tabs>
          <w:tab w:pos="6420" w:val="left"/>
        </w:tabs>
        <w:spacing w:after="0"/>
        <w:jc w:val="both"/>
      </w:pPr>
      <w:r>
        <w:t>Uputa  o  pravnom  lijeku  :</w:t>
      </w:r>
    </w:p>
    <w:p w:rsidRDefault="00B65CC8" w:rsidP="00B65CC8" w:rsidR="00B65CC8">
      <w:pPr>
        <w:spacing w:after="0"/>
        <w:jc w:val="both"/>
        <w:rPr>
          <w:rFonts w:cs="Times New Roman"/>
        </w:rPr>
      </w:pPr>
      <w:r>
        <w:rPr>
          <w:rFonts w:cs="Times New Roman"/>
        </w:rPr>
        <w:t xml:space="preserve">Protiv ovog rješenja žalbu može podnijeti stečajni upravitelj, </w:t>
      </w:r>
      <w:proofErr w:type="spellStart"/>
      <w:r>
        <w:rPr>
          <w:rFonts w:cs="Times New Roman"/>
        </w:rPr>
        <w:t>razlučni</w:t>
      </w:r>
      <w:proofErr w:type="spellEnd"/>
      <w:r>
        <w:rPr>
          <w:rFonts w:cs="Times New Roman"/>
        </w:rPr>
        <w:t xml:space="preserve"> vjerovnici te osobe koje su sudjelovale na dražbi kao ponuditelji, u roku od osam (8) dana od proteka roka od osam (8) dana nakon isticanja ovog rješenja o dosudi na e-Oglasnoj ploči ovoga suda. Žalba se podnosi putem ovoga suda, u tri (3) primjerka, a o žalbi odlučuje Visoki trgovački sud Republike Hrvatske u Zagrebu.</w:t>
      </w:r>
    </w:p>
    <w:p w:rsidRDefault="00B65CC8" w:rsidP="00B65CC8" w:rsidR="00B65CC8">
      <w:pPr>
        <w:spacing w:after="0"/>
        <w:jc w:val="both"/>
        <w:rPr>
          <w:rFonts w:cs="Times New Roman"/>
        </w:rPr>
      </w:pPr>
    </w:p>
    <w:p w:rsidRDefault="00B65CC8" w:rsidP="00B65CC8" w:rsidR="00B65CC8">
      <w:pPr>
        <w:spacing w:after="0"/>
        <w:jc w:val="both"/>
        <w:rPr>
          <w:rFonts w:cs="Times New Roman"/>
        </w:rPr>
      </w:pPr>
    </w:p>
    <w:p w:rsidRDefault="00B65CC8" w:rsidP="00B65CC8" w:rsidR="00B65CC8">
      <w:pPr>
        <w:spacing w:after="0"/>
        <w:rPr>
          <w:rFonts w:cs="Times New Roman"/>
        </w:rPr>
      </w:pPr>
      <w:r>
        <w:rPr>
          <w:rFonts w:cs="Times New Roman"/>
        </w:rPr>
        <w:t>DNA:</w:t>
      </w:r>
    </w:p>
    <w:p w:rsidRDefault="00B65CC8" w:rsidP="00B65CC8" w:rsidR="00B65CC8">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rsidRDefault="00B65CC8" w:rsidP="00B65CC8" w:rsidR="00B65CC8">
      <w:pPr>
        <w:pStyle w:val="Odlomakpopisa"/>
        <w:numPr>
          <w:ilvl w:val="0"/>
          <w:numId w:val="49"/>
        </w:numPr>
        <w:tabs>
          <w:tab w:pos="708" w:val="left"/>
        </w:tabs>
        <w:suppressAutoHyphens/>
        <w:spacing w:after="0"/>
        <w:contextualSpacing/>
        <w:rPr>
          <w:rFonts w:cs="Times New Roman"/>
        </w:rPr>
      </w:pPr>
      <w:r>
        <w:rPr>
          <w:rFonts w:cs="Times New Roman"/>
        </w:rPr>
        <w:t xml:space="preserve">Zemljišnoknjižnom odjelu Općinskog suda u Varaždinu, Stalna služba Ivanec, Ulica akademika Mirka </w:t>
      </w:r>
      <w:proofErr w:type="spellStart"/>
      <w:r>
        <w:rPr>
          <w:rFonts w:cs="Times New Roman"/>
        </w:rPr>
        <w:t>Maleza</w:t>
      </w:r>
      <w:proofErr w:type="spellEnd"/>
      <w:r>
        <w:rPr>
          <w:rFonts w:cs="Times New Roman"/>
        </w:rPr>
        <w:t xml:space="preserve"> 3, odmah radi zabilježbe rješenja o dosudi,</w:t>
      </w:r>
    </w:p>
    <w:p w:rsidRDefault="00B65CC8" w:rsidP="00B65CC8" w:rsidR="00B65CC8">
      <w:pPr>
        <w:pStyle w:val="Odlomakpopisa"/>
        <w:numPr>
          <w:ilvl w:val="0"/>
          <w:numId w:val="49"/>
        </w:numPr>
        <w:tabs>
          <w:tab w:pos="708" w:val="left"/>
        </w:tabs>
        <w:suppressAutoHyphens/>
        <w:spacing w:after="0"/>
        <w:contextualSpacing/>
        <w:rPr>
          <w:rFonts w:cs="Times New Roman"/>
        </w:rPr>
      </w:pPr>
      <w:r>
        <w:rPr>
          <w:rFonts w:cs="Times New Roman"/>
        </w:rPr>
        <w:t xml:space="preserve">Zemljišnoknjižnom odjelu Općinskog suda u Varaždinu, Stalna služba Ivanec, Ulica akademika Mirka </w:t>
      </w:r>
      <w:proofErr w:type="spellStart"/>
      <w:r>
        <w:rPr>
          <w:rFonts w:cs="Times New Roman"/>
        </w:rPr>
        <w:t>Maleza</w:t>
      </w:r>
      <w:proofErr w:type="spellEnd"/>
      <w:r>
        <w:rPr>
          <w:rFonts w:cs="Times New Roman"/>
        </w:rPr>
        <w:t xml:space="preserve">  3, po pravomoćnosti, </w:t>
      </w:r>
    </w:p>
    <w:p w:rsidRDefault="00B65CC8" w:rsidP="00B65CC8" w:rsidR="00B65CC8">
      <w:pPr>
        <w:pStyle w:val="Odlomakpopisa"/>
        <w:numPr>
          <w:ilvl w:val="0"/>
          <w:numId w:val="49"/>
        </w:numPr>
        <w:tabs>
          <w:tab w:pos="708" w:val="left"/>
        </w:tabs>
        <w:suppressAutoHyphens/>
        <w:spacing w:after="0"/>
        <w:contextualSpacing/>
        <w:rPr>
          <w:rFonts w:cs="Times New Roman"/>
        </w:rPr>
      </w:pPr>
      <w:r>
        <w:rPr>
          <w:rFonts w:cs="Times New Roman"/>
        </w:rPr>
        <w:t>Financijska agencija, Regionalni centar Zagreb, Ulica grada Vukovara 70, 10000 Zagreb, nakon pravomoćnosti s klauzulom pravo</w:t>
      </w:r>
      <w:bookmarkStart w:name="_GoBack" w:id="0"/>
      <w:bookmarkEnd w:id="0"/>
      <w:r>
        <w:rPr>
          <w:rFonts w:cs="Times New Roman"/>
        </w:rPr>
        <w:t>moćnosti.</w:t>
      </w:r>
    </w:p>
    <w:p w:rsidRDefault="00B65CC8" w:rsidP="00B65CC8" w:rsidR="00B65CC8">
      <w:pPr>
        <w:tabs>
          <w:tab w:pos="6420" w:val="left"/>
        </w:tabs>
        <w:spacing w:after="0"/>
        <w:jc w:val="both"/>
      </w:pPr>
    </w:p>
    <w:p w:rsidRDefault="00B65CC8" w:rsidP="00B65CC8" w:rsidR="00B65CC8">
      <w:pPr>
        <w:pStyle w:val="NormaleSPIS"/>
      </w:pPr>
    </w:p>
    <w:p w:rsidRDefault="00B65CC8" w:rsidP="00B65CC8" w:rsidR="00B65CC8">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B65CC8" w:rsidP="00B65CC8" w:rsidR="00B65CC8">
      <w:pPr>
        <w:pStyle w:val="NormaleSPIS"/>
      </w:pPr>
    </w:p>
    <w:p w:rsidRDefault="00AE649C" w:rsidP="004F27AE" w:rsidR="00AE649C" w:rsidRPr="00B76F3C">
      <w:pPr>
        <w:pStyle w:val="NormaleSPIS"/>
      </w:pPr>
    </w:p>
    <w:sectPr w:rsidSect="00CE7A16"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44F8" w:rsidP="00537B78" w:rsidR="006444F8">
      <w:r>
        <w:separator/>
      </w:r>
    </w:p>
  </w:endnote>
  <w:endnote w:id="0" w:type="continuationSeparator">
    <w:p w:rsidRDefault="006444F8" w:rsidP="00537B78" w:rsidR="006444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7289858"/>
      <w:docPartObj>
        <w:docPartGallery w:val="Page Numbers (Bottom of Page)"/>
        <w:docPartUnique/>
      </w:docPartObj>
    </w:sdtPr>
    <w:sdtContent>
      <w:p w:rsidRDefault="00723723" w:rsidR="00723723">
        <w:pPr>
          <w:pStyle w:val="Podnoje"/>
        </w:pPr>
        <w:r>
          <w:fldChar w:fldCharType="begin"/>
        </w:r>
        <w:r>
          <w:instrText>PAGE   \* MERGEFORMAT</w:instrText>
        </w:r>
        <w:r>
          <w:fldChar w:fldCharType="separate"/>
        </w:r>
        <w:r>
          <w:t>2</w:t>
        </w:r>
        <w:r>
          <w:fldChar w:fldCharType="end"/>
        </w:r>
      </w:p>
    </w:sdtContent>
  </w:sdt>
  <w:p w:rsidRDefault="00723723" w:rsidR="0072372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44F8" w:rsidP="00537B78" w:rsidR="006444F8">
      <w:r>
        <w:separator/>
      </w:r>
    </w:p>
  </w:footnote>
  <w:footnote w:id="0" w:type="continuationSeparator">
    <w:p w:rsidRDefault="006444F8" w:rsidP="00537B78" w:rsidR="006444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A16" w:rsidR="008333A9">
    <w:pPr>
      <w:pStyle w:val="Zaglavlje"/>
    </w:pPr>
    <w:r>
      <w:rPr>
        <w:rStyle w:val="PozadinaSvijetloCrvena"/>
        <w:shd w:fill="auto" w:color="auto" w:val="clear"/>
      </w:rPr>
      <w:t>Poslovni broj : 6 St-71/2014-208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C5EEAD88"/>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0E1C"/>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44F8"/>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372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0F52"/>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18CC"/>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2A49"/>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5CC8"/>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6E9"/>
    <w:rsid w:val="00CE4AE3"/>
    <w:rsid w:val="00CE7A16"/>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65CC8"/>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65CC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65CC8"/>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65CC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00390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dosudi kupcu Slavici Čaklec</izvorni_sadrzaj>
    <derivirana_varijabla naziv="DomainObject.Primjedba_1">Rješenje o dosudi kupcu Slavici Čaklec</derivirana_varijabla>
  </DomainObject.Primjedba>
  <DomainObject.Oznaka>
    <izvorni_sadrzaj>St-71/2014-208</izvorni_sadrzaj>
    <derivirana_varijabla naziv="DomainObject.Oznaka_1">St-71/2014-208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siječnja 2018.</izvorni_sadrzaj>
    <derivirana_varijabla naziv="DomainObject.Predmet.SpisIzvanSuda.DatumIzlazaSpisa_1">11. siječnja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Županijski sud u Varaždinu</izvorni_sadrzaj>
    <derivirana_varijabla naziv="DomainObject.Predmet.SpisIzvanSuda.LokacijaSpisa_1">Županijski sud u Varaždinu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na uvid</izvorni_sadrzaj>
    <derivirana_varijabla naziv="DomainObject.Predmet.SpisIzvanSuda.RazlogIzlaskaSpisa_1">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St-71/2014-208</izvorni_sadrzaj>
    <derivirana_varijabla naziv="DomainObject.PoslovniBrojDokumenta_1">St-71/2014-208</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3E1E50-E46B-4BCE-92EA-EE68C6DE7D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5261</properties:Characters>
  <properties:Lines>131</properties:Lines>
  <properties:Paragraphs>38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2018-05-18T08:42:00Z</cp:lastPrinted>
  <dcterms:modified xmlns:xsi="http://www.w3.org/2001/XMLSchema-instance" xsi:type="dcterms:W3CDTF">2018-05-18T08:44:00Z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St-71/2014-208 / Odluka - Rješenje - dosuda (odluka_St-71_2014-208.docx)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