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e7b2" w14:paraId="86fe7b2" w:rsidRDefault="008839DF" w:rsidP="00910611" w:rsidR="008839DF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9DF" w:rsidP="00910611" w:rsidR="008839DF">
      <w:r>
        <w:rPr>
          <w:rFonts w:eastAsia="MS Mincho"/>
        </w:rPr>
        <w:t xml:space="preserve">  REPUBLIKA HRVATSKA</w:t>
      </w:r>
    </w:p>
    <w:p w:rsidRDefault="008839DF" w:rsidP="00910611" w:rsidR="008839DF">
      <w:r>
        <w:rPr>
          <w:rFonts w:eastAsia="MS Mincho"/>
        </w:rPr>
        <w:t>TRGOVAČKI SUD U RIJECI</w:t>
      </w:r>
    </w:p>
    <w:p w:rsidRDefault="008839DF" w:rsidR="008839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839DF" w:rsidP="00910611" w:rsidR="008839DF" w:rsidRPr="00910611"/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FB026A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1B539F">
        <w:rPr>
          <w:rFonts w:eastAsia="MS Mincho"/>
        </w:rPr>
        <w:t>u</w:t>
      </w:r>
      <w:r w:rsidR="007F022F">
        <w:rPr>
          <w:rFonts w:eastAsia="MS Mincho"/>
        </w:rPr>
        <w:t xml:space="preserve"> </w:t>
      </w:r>
      <w:r w:rsidR="00FB026A">
        <w:rPr>
          <w:rFonts w:eastAsia="MS Mincho"/>
        </w:rPr>
        <w:t xml:space="preserve">postupku radi naknadne diobe </w:t>
      </w:r>
      <w:r w:rsidR="00FB026A">
        <w:rPr>
          <w:rFonts w:eastAsia="MS Mincho"/>
          <w:b/>
        </w:rPr>
        <w:t>STEČAJNE MASE</w:t>
      </w:r>
      <w:r w:rsidR="00FB026A">
        <w:rPr>
          <w:rFonts w:eastAsia="MS Mincho"/>
        </w:rPr>
        <w:t xml:space="preserve"> </w:t>
      </w:r>
      <w:r w:rsidR="00F60DB5" w:rsidRPr="00FB026A">
        <w:rPr>
          <w:b/>
          <w:lang w:val="de-DE"/>
        </w:rPr>
        <w:t>M</w:t>
      </w:r>
      <w:r w:rsidR="00FB026A">
        <w:rPr>
          <w:b/>
          <w:lang w:val="de-DE"/>
        </w:rPr>
        <w:t xml:space="preserve">IGRO d.o.o. Banjole, Dračice 31/d, </w:t>
      </w:r>
      <w:r w:rsidRPr="00F42F2A">
        <w:rPr>
          <w:rFonts w:eastAsia="MS Mincho"/>
        </w:rPr>
        <w:t xml:space="preserve">dana </w:t>
      </w:r>
      <w:r w:rsidR="00FB026A">
        <w:rPr>
          <w:rFonts w:eastAsia="MS Mincho"/>
        </w:rPr>
        <w:t>13. lipnja</w:t>
      </w:r>
      <w:r w:rsidR="007F022F">
        <w:rPr>
          <w:rFonts w:eastAsia="MS Mincho"/>
        </w:rPr>
        <w:t xml:space="preserve"> 2016.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B026A" w:rsidP="00154BB9" w:rsidR="00C33637">
      <w:pPr>
        <w:numPr>
          <w:ilvl w:val="0"/>
          <w:numId w:val="1"/>
        </w:numPr>
        <w:jc w:val="both"/>
      </w:pPr>
      <w:r>
        <w:tab/>
      </w:r>
      <w:r w:rsidR="00F60DB5">
        <w:t>U sudsk</w:t>
      </w:r>
      <w:r w:rsidR="00D42483">
        <w:t>i</w:t>
      </w:r>
      <w:r w:rsidR="00F60DB5">
        <w:t xml:space="preserve"> regist</w:t>
      </w:r>
      <w:r w:rsidR="00D42483">
        <w:t>a</w:t>
      </w:r>
      <w:r w:rsidR="00F60DB5">
        <w:t xml:space="preserve">r </w:t>
      </w:r>
      <w:r w:rsidR="00D42483">
        <w:t xml:space="preserve">ovog suda </w:t>
      </w:r>
      <w:r w:rsidR="00F60DB5">
        <w:t xml:space="preserve">upisat će se </w:t>
      </w:r>
      <w:r>
        <w:rPr>
          <w:rFonts w:eastAsia="MS Mincho"/>
          <w:b/>
        </w:rPr>
        <w:t>STEČAJNA MASA</w:t>
      </w:r>
      <w:r>
        <w:rPr>
          <w:rFonts w:eastAsia="MS Mincho"/>
        </w:rPr>
        <w:t xml:space="preserve"> </w:t>
      </w:r>
      <w:r w:rsidR="00F06245" w:rsidRPr="00F06245">
        <w:rPr>
          <w:rFonts w:eastAsia="MS Mincho"/>
          <w:b/>
        </w:rPr>
        <w:t>DUŽNIKA</w:t>
      </w:r>
      <w:r w:rsidR="00F06245">
        <w:rPr>
          <w:rFonts w:eastAsia="MS Mincho"/>
        </w:rPr>
        <w:t xml:space="preserve"> </w:t>
      </w:r>
      <w:r w:rsidRPr="00FB026A">
        <w:rPr>
          <w:b/>
          <w:lang w:val="de-DE"/>
        </w:rPr>
        <w:t>M</w:t>
      </w:r>
      <w:r>
        <w:rPr>
          <w:b/>
          <w:lang w:val="de-DE"/>
        </w:rPr>
        <w:t xml:space="preserve">IGRO </w:t>
      </w:r>
      <w:r w:rsidR="00F06245">
        <w:rPr>
          <w:b/>
          <w:lang w:val="de-DE"/>
        </w:rPr>
        <w:tab/>
      </w:r>
      <w:r>
        <w:rPr>
          <w:b/>
          <w:lang w:val="de-DE"/>
        </w:rPr>
        <w:t>d.o.o.</w:t>
      </w:r>
      <w:r w:rsidR="00F06245">
        <w:rPr>
          <w:b/>
          <w:lang w:val="de-DE"/>
        </w:rPr>
        <w:t xml:space="preserve"> </w:t>
      </w:r>
      <w:r>
        <w:rPr>
          <w:b/>
          <w:lang w:val="de-DE"/>
        </w:rPr>
        <w:t xml:space="preserve">Banjole, Dračice 31/d </w:t>
      </w:r>
      <w:r w:rsidR="00196455">
        <w:t>koji</w:t>
      </w:r>
      <w:r w:rsidR="00C33637">
        <w:t xml:space="preserve"> je u sudskom registru bi</w:t>
      </w:r>
      <w:r w:rsidR="00196455">
        <w:t>o</w:t>
      </w:r>
      <w:r w:rsidR="00C33637">
        <w:t xml:space="preserve"> upisan s MBS </w:t>
      </w:r>
      <w:r w:rsidR="00F06245">
        <w:tab/>
      </w:r>
      <w:r w:rsidR="00C33637" w:rsidRPr="006A0552">
        <w:t>04</w:t>
      </w:r>
      <w:r>
        <w:t>0024740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ab/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FB02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Rješenjem od 05. rujna 2014. godine određen je nastavak postupka radi naknadne diobe </w:t>
      </w:r>
      <w:r w:rsidR="00F06245">
        <w:rPr>
          <w:rFonts w:eastAsia="MS Mincho"/>
          <w:b/>
        </w:rPr>
        <w:t xml:space="preserve">STEČAJNE MASE </w:t>
      </w:r>
      <w:r w:rsidR="00F06245" w:rsidRPr="00F06245">
        <w:rPr>
          <w:rFonts w:eastAsia="MS Mincho"/>
          <w:b/>
        </w:rPr>
        <w:t>DUŽNIKA</w:t>
      </w:r>
      <w:r w:rsidR="00F06245">
        <w:rPr>
          <w:rFonts w:eastAsia="MS Mincho"/>
        </w:rPr>
        <w:t xml:space="preserve"> </w:t>
      </w:r>
      <w:r w:rsidR="00F06245" w:rsidRPr="00FB026A">
        <w:rPr>
          <w:b/>
          <w:lang w:val="de-DE"/>
        </w:rPr>
        <w:t>M</w:t>
      </w:r>
      <w:r w:rsidR="00F06245">
        <w:rPr>
          <w:b/>
          <w:lang w:val="de-DE"/>
        </w:rPr>
        <w:t xml:space="preserve">IGRO </w:t>
      </w:r>
      <w:r w:rsidR="00F06245">
        <w:rPr>
          <w:b/>
          <w:lang w:val="de-DE"/>
        </w:rPr>
        <w:tab/>
        <w:t xml:space="preserve">d.o.o. Banjole, Dračice 31/d </w:t>
      </w:r>
      <w:r>
        <w:rPr>
          <w:rFonts w:eastAsia="MS Mincho"/>
        </w:rPr>
        <w:t>na temelju čl.199. st.1. t.3. Stečajnog zakona</w:t>
      </w:r>
      <w:r w:rsidRPr="00FB026A">
        <w:rPr>
          <w:rFonts w:eastAsia="MS Mincho"/>
        </w:rPr>
        <w:t xml:space="preserve"> </w:t>
      </w:r>
      <w:r w:rsidRPr="00FB026A">
        <w:rPr>
          <w:rFonts w:eastAsia="MS Mincho"/>
          <w:bCs/>
        </w:rPr>
        <w:t>(</w:t>
      </w:r>
      <w:r>
        <w:rPr>
          <w:rFonts w:eastAsia="MS Mincho"/>
          <w:bCs/>
        </w:rPr>
        <w:t>Narodne novine br.</w:t>
      </w:r>
      <w:r w:rsidRPr="00FB026A">
        <w:rPr>
          <w:rFonts w:eastAsia="MS Mincho"/>
          <w:bCs/>
        </w:rPr>
        <w:t xml:space="preserve"> 44/96, 29/99, 129/00, 123/03, 197/03, 187/04</w:t>
      </w:r>
      <w:r>
        <w:rPr>
          <w:rFonts w:eastAsia="MS Mincho"/>
          <w:bCs/>
        </w:rPr>
        <w:t>, 82/06, 116/10, 25/12 i 133/12</w:t>
      </w:r>
      <w:r w:rsidRPr="00FB026A">
        <w:rPr>
          <w:rFonts w:eastAsia="MS Mincho"/>
          <w:bCs/>
        </w:rPr>
        <w:t>)</w:t>
      </w:r>
      <w:r>
        <w:rPr>
          <w:rFonts w:eastAsia="MS Mincho"/>
          <w:bCs/>
        </w:rPr>
        <w:t>.</w:t>
      </w:r>
      <w:r w:rsidRPr="00FB026A">
        <w:rPr>
          <w:rFonts w:eastAsia="MS Mincho"/>
        </w:rPr>
        <w:t xml:space="preserve"> </w:t>
      </w:r>
    </w:p>
    <w:p w:rsidRDefault="00FB026A" w:rsidP="00F60DB5" w:rsidR="00FB02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11. svibnja 2016. godine podnio sudu prijedlog za upis stečajne mase u sudski registar. </w:t>
      </w:r>
    </w:p>
    <w:p w:rsidRDefault="00FB026A" w:rsidP="00F60DB5" w:rsidR="00FB02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Naime, </w:t>
      </w:r>
      <w:r w:rsidR="00F06245">
        <w:rPr>
          <w:rFonts w:eastAsia="MS Mincho"/>
        </w:rPr>
        <w:t>p</w:t>
      </w:r>
      <w:r>
        <w:rPr>
          <w:rFonts w:eastAsia="MS Mincho"/>
        </w:rPr>
        <w:t xml:space="preserve">red Općinskim sudom u Puli – Pola u tijeku je ovršni postupak radi ovrhe na nekretnini stečajnog dužnika, koji se vodi pod posl. brojem Ovr-5058/15. Promet navedene nekretnine podliježe oporezivanju poreza na dodanu vrijednost. </w:t>
      </w:r>
    </w:p>
    <w:p w:rsidRDefault="00FB026A" w:rsidP="00F06245" w:rsidR="00960749">
      <w:pPr>
        <w:ind w:firstLine="708"/>
        <w:jc w:val="both"/>
      </w:pPr>
      <w:r>
        <w:rPr>
          <w:rFonts w:eastAsia="MS Mincho"/>
        </w:rPr>
        <w:t xml:space="preserve">Zbog potrebe dodjele stečajnoj masi osobnog identifikacijskog broja od strane Porezne uprave, valjalo je temeljem čl.437., 438. u vezi s čl.441. st.2. SZ-a (Narodne novine 71/15) riješiti kao u izreci rješenja. </w:t>
      </w:r>
      <w:r>
        <w:t xml:space="preserve"> </w:t>
      </w:r>
    </w:p>
    <w:p w:rsidRDefault="004A0442" w:rsidP="009E6FB6" w:rsidR="004A0442">
      <w:pPr>
        <w:jc w:val="center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>
        <w:t>13. lipnja</w:t>
      </w:r>
      <w:r w:rsidR="00C33637">
        <w:rPr>
          <w:rFonts w:eastAsia="MS Mincho"/>
        </w:rPr>
        <w:t xml:space="preserve"> 2016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     Stečajni sudac  </w:t>
      </w:r>
    </w:p>
    <w:p w:rsidRDefault="00FB026A" w:rsidP="00345D6C" w:rsidR="00345D6C" w:rsidRPr="0040410C">
      <w:pPr>
        <w:jc w:val="right"/>
      </w:pPr>
      <w:r>
        <w:t>Daniela Korlević</w:t>
      </w:r>
      <w:r w:rsidR="00345D6C" w:rsidRPr="0040410C">
        <w:t xml:space="preserve">  </w:t>
      </w: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154BB9" w:rsidP="00345D6C" w:rsidR="00345D6C" w:rsidRPr="00154BB9">
      <w:pPr>
        <w:jc w:val="both"/>
        <w:rPr>
          <w:rFonts w:eastAsia="MS Mincho"/>
          <w:b/>
          <w:lang w:val="de-DE"/>
        </w:rPr>
      </w:pPr>
      <w:r>
        <w:rPr>
          <w:rFonts w:eastAsia="MS Mincho"/>
          <w:b/>
          <w:lang w:val="de-DE"/>
        </w:rPr>
        <w:t>UPUTA O PRAVNOM LIJEKU</w:t>
      </w:r>
      <w:r w:rsidR="00345D6C" w:rsidRPr="00154BB9">
        <w:rPr>
          <w:rFonts w:eastAsia="MS Mincho"/>
          <w:b/>
          <w:lang w:val="de-DE"/>
        </w:rPr>
        <w:t xml:space="preserve">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 xml:space="preserve">Žalba se podnosi ovom sudu u </w:t>
      </w:r>
      <w:r w:rsidR="00154BB9">
        <w:t>dva</w:t>
      </w:r>
      <w:r w:rsidRPr="005C1DE4">
        <w:t xml:space="preserve"> istovjetna primjerka  </w:t>
      </w:r>
      <w:r w:rsidR="00154BB9">
        <w:t xml:space="preserve">istekom osmoga dana od dana objave pismena na mrežnoj stranici e-Oglasna ploča suda. O </w:t>
      </w:r>
      <w:r w:rsidRPr="005C1DE4">
        <w:t>žalbi odlučuje Visoki trgovački sud Republike Hrvatske</w:t>
      </w:r>
      <w:r w:rsidR="00154BB9">
        <w:t xml:space="preserve"> u Zagrebu</w:t>
      </w:r>
      <w:r w:rsidRPr="005C1DE4">
        <w:t>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03364A" w:rsidP="00345D6C" w:rsidR="0003364A" w:rsidRPr="00FB026A">
      <w:pPr>
        <w:jc w:val="both"/>
        <w:rPr>
          <w:sz w:val="20"/>
        </w:rPr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Vlasta Majstorović 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e-oglasne ploče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 </w:t>
      </w:r>
      <w:r w:rsidR="00FC22D0" w:rsidRPr="00FB026A">
        <w:rPr>
          <w:rFonts w:eastAsia="MS Mincho"/>
          <w:sz w:val="20"/>
        </w:rPr>
        <w:t>1</w:t>
      </w:r>
      <w:r w:rsidR="00FB026A">
        <w:rPr>
          <w:rFonts w:eastAsia="MS Mincho"/>
          <w:sz w:val="20"/>
        </w:rPr>
        <w:t>3. lipnja</w:t>
      </w:r>
      <w:r w:rsidR="00FC22D0" w:rsidRPr="00FB026A">
        <w:rPr>
          <w:rFonts w:eastAsia="MS Mincho"/>
          <w:sz w:val="20"/>
        </w:rPr>
        <w:t xml:space="preserve"> 2016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839DF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FB026A">
      <w:t>80/14-50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839DF"/>
    <w:rsid w:val="008935CB"/>
    <w:rsid w:val="00897A06"/>
    <w:rsid w:val="008B250A"/>
    <w:rsid w:val="008B3200"/>
    <w:rsid w:val="008D22A3"/>
    <w:rsid w:val="00920C69"/>
    <w:rsid w:val="00942BE5"/>
    <w:rsid w:val="009464C5"/>
    <w:rsid w:val="00950686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26A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3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9D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9D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9D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9D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3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9D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9D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9D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9D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</izvorni_sadrzaj>
    <derivirana_varijabla naziv="DomainObject.Predmet.OstaliListFormated_1">
      <item>Vlasta Majstorović</item>
      <item>Hrvoje Budak</item>
      <item>Željko Perčinlić</item>
      <item>Lea Išić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</izvorni_sadrzaj>
    <derivirana_varijabla naziv="DomainObject.Predmet.OstaliListFormatedOIB_1">
      <item>Vlasta Majstorović, OIB 78258328195</item>
      <item>Hrvoje Budak</item>
      <item>Željko Perčinlić</item>
      <item>Lea Išić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</izvorni_sadrzaj>
    <derivirana_varijabla naziv="DomainObject.Predmet.OstaliListNazivFormated_1">
      <item>Vlasta Majstorović</item>
      <item>Hrvoje Budak</item>
      <item>Željko Perčinlić</item>
      <item>Lea Išić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</izvorni_sadrzaj>
    <derivirana_varijabla naziv="DomainObject.Predmet.OstaliListNazivFormatedOIB_1">
      <item>Vlasta Majstorović, OIB 78258328195</item>
      <item>Hrvoje Budak</item>
      <item>Željko Perčinlić</item>
      <item>Lea 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6181A-CFA1-45AB-B12B-C9C547CD7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310</properties:Words>
  <properties:Characters>1574</properties:Characters>
  <properties:Lines>56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2016-06-13T09:31:00Z</dcterms:created>
  <dc:creator>Korisnik</dc:creator>
  <cp:lastModifiedBy>Jasna Radulović</cp:lastModifiedBy>
  <cp:lastPrinted>2016-06-13T09:36:00Z</cp:lastPrinted>
  <dcterms:modified xmlns:xsi="http://www.w3.org/2001/XMLSchema-instance" xsi:type="dcterms:W3CDTF">2016-06-13T09:37:00Z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