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b9279" w14:paraId="b9b9279" w:rsidRDefault="00F4152A" w:rsidP="00910611" w:rsidR="00F4152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4152A" w:rsidP="00910611" w:rsidR="00F4152A">
      <w:r>
        <w:rPr>
          <w:rFonts w:eastAsia="MS Mincho"/>
        </w:rPr>
        <w:t xml:space="preserve">   REPUBLIKA HRVATSKA</w:t>
      </w:r>
    </w:p>
    <w:p w:rsidRDefault="00F4152A" w:rsidP="00910611" w:rsidR="00F4152A">
      <w:r>
        <w:rPr>
          <w:rFonts w:eastAsia="MS Mincho"/>
        </w:rPr>
        <w:t>TRGOVAČKI SUD U RIJECI</w:t>
      </w:r>
    </w:p>
    <w:p w:rsidRDefault="00F4152A" w:rsidR="00F4152A"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prijedlogu Financijske agencije, Regionalni centar Rijeka, F. Kurelca 8 za otvaranje stečajnog postupka nad dužnikom </w:t>
      </w:r>
      <w:r w:rsidR="00010312" w:rsidRPr="00010312">
        <w:rPr>
          <w:b/>
        </w:rPr>
        <w:t>IN - Q društvo s ograničenom odgovornošću za usluge, Rijeka, Turkovo 23/11, OIB 03184459918</w:t>
      </w:r>
      <w:r w:rsidR="00405479" w:rsidRPr="00405479">
        <w:t xml:space="preserve">, dana </w:t>
      </w:r>
      <w:r w:rsidR="008541C1">
        <w:t>19</w:t>
      </w:r>
      <w:r w:rsidR="006B6EF4">
        <w:t>. lipnja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010312" w:rsidRPr="00010312">
        <w:rPr>
          <w:b/>
          <w:bCs/>
        </w:rPr>
        <w:t>IN - Q društvo s ograničenom odgovornošću za usluge, Rijeka, Turkovo 23/11, OIB 03184459918</w:t>
      </w:r>
      <w:r w:rsidR="007A72BF">
        <w:rPr>
          <w:b/>
        </w:rPr>
        <w:t>.</w:t>
      </w:r>
    </w:p>
    <w:p w:rsidRDefault="007A72BF" w:rsidP="007A72BF" w:rsidR="007A72BF" w:rsidRPr="00990266">
      <w:pPr>
        <w:pStyle w:val="Bezproreda"/>
        <w:ind w:left="1080"/>
        <w:jc w:val="both"/>
      </w:pPr>
    </w:p>
    <w:p w:rsidRDefault="00BE5CEB" w:rsidP="00372588" w:rsidR="006B2A66" w:rsidRPr="0068231A">
      <w:pPr>
        <w:jc w:val="both"/>
      </w:pPr>
      <w:r>
        <w:t>II.</w:t>
      </w:r>
      <w:r>
        <w:tab/>
      </w:r>
      <w:r w:rsidR="00321306" w:rsidRPr="00990266">
        <w:t xml:space="preserve">Za stečajnog upravitelja imenuje </w:t>
      </w:r>
      <w:r w:rsidR="005D62DF">
        <w:t>se</w:t>
      </w:r>
      <w:r w:rsidR="00F132F7">
        <w:t xml:space="preserve"> </w:t>
      </w:r>
      <w:r w:rsidR="00F4152A">
        <w:rPr>
          <w:b/>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F4152A">
        <w:rPr>
          <w:b/>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010312">
        <w:t>Gordana Padjen Štefanić iz Rijeke, Ciottina 20, OIB 18837874897</w:t>
      </w:r>
      <w:r w:rsidR="005A7EF0">
        <w:rPr>
          <w:b/>
        </w:rPr>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010312" w:rsidRPr="00010312">
        <w:rPr>
          <w:b/>
          <w:bCs/>
        </w:rPr>
        <w:t>IN - Q društvo s ograničenom odgovornošću za usluge, Rijeka, Turkovo 23/11, OIB 03184459918</w:t>
      </w:r>
      <w:r w:rsidR="009A3C6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AA2F0F" w:rsidP="00AA2F0F" w:rsidR="00AA2F0F" w:rsidRPr="00AA2F0F">
      <w:pPr>
        <w:jc w:val="both"/>
      </w:pPr>
      <w:r w:rsidRPr="00AA2F0F">
        <w:tab/>
        <w:t>Financijska agencija, Regionalni centar Rijeka podnijela je ovome 30. lipnja 2017.</w:t>
      </w:r>
      <w:r>
        <w:t xml:space="preserve"> godine</w:t>
      </w:r>
      <w:r w:rsidRPr="00AA2F0F">
        <w:t xml:space="preserve"> prijedlog za otvaranje stečajnog postupka nad dužnikom IN - Q društvo s ograničenom odgovornošću za usluge, Rijeka, Turkovo 23/11 (dalje: dužnik) temeljem čl.110. st.1. Stečajnog zakona (Narodne novine, broj 71/15, dalje: SZ-a). </w:t>
      </w:r>
    </w:p>
    <w:p w:rsidRDefault="00AA2F0F" w:rsidP="00AA2F0F" w:rsidR="00AA2F0F" w:rsidRPr="00AA2F0F">
      <w:pPr>
        <w:jc w:val="both"/>
      </w:pPr>
      <w:r w:rsidRPr="00AA2F0F">
        <w:tab/>
        <w:t xml:space="preserve">Predlagatelj je u prijedlogu naveo da dužnik na dan 20. lipanj 2017. </w:t>
      </w:r>
      <w:r>
        <w:t xml:space="preserve">godine </w:t>
      </w:r>
      <w:r w:rsidRPr="00AA2F0F">
        <w:t>u Očevidniku redoslijeda osnova za plaćanje ima evidentirane neizvršene osnove za plaćanje u neprekinutom razdoblju od 120 dana u ukupnom iznosu od 39.202,88 kn u koji iznos je uračunata i kamata i naknada Financijske agencije za provedbe ovrhe, da dužnik ima jednog zaposlenika.</w:t>
      </w:r>
    </w:p>
    <w:p w:rsidRDefault="00AA2F0F" w:rsidP="00AA2F0F" w:rsidR="00AA2F0F" w:rsidRPr="00AA2F0F">
      <w:pPr>
        <w:jc w:val="both"/>
      </w:pPr>
      <w:r w:rsidRPr="00AA2F0F">
        <w:tab/>
        <w:t>Rješenjem poslovni broj St-403/17-6 od 20. studenog 2017.</w:t>
      </w:r>
      <w:r>
        <w:t xml:space="preserve"> godine </w:t>
      </w:r>
      <w:r w:rsidRPr="00AA2F0F">
        <w:t xml:space="preserve">pokrenut je prethodni postupak radi utvrđivanja pretpostavki za otvaranje stečajnog postupka nad dužnikom te je naloženo osobi ovlaštenoj za zastupanje dužnika Ani Peruničić Rakočević, Rijeka, Turkovo 23/11, u roku osam dana dostaviti sudu pisano izviješće o </w:t>
      </w:r>
      <w:r w:rsidRPr="00AA2F0F">
        <w:lastRenderedPageBreak/>
        <w:t xml:space="preserve">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AA2F0F" w:rsidP="00AA2F0F" w:rsidR="00AA2F0F" w:rsidRPr="00AA2F0F">
      <w:pPr>
        <w:jc w:val="both"/>
      </w:pPr>
      <w:r w:rsidRPr="00AA2F0F">
        <w:tab/>
        <w:t xml:space="preserve">Rješenjem od 16. siječnja 2018. </w:t>
      </w:r>
      <w:r>
        <w:t xml:space="preserve">godine </w:t>
      </w:r>
      <w:r w:rsidRPr="00AA2F0F">
        <w:t xml:space="preserve">određena je mjera osiguranja iz čl. 118. st. 2. t. 1. SZ-a imenovanjem privremenog stečajnog upravitelja čiji je zadatak bio do završetka prethodnog postupka izvršiti pregled dužnikovog poslovnog prostora, te uvid u knjige i poslovnu dokumentaciju dužnika i nakon toga podnijeti izvješće u kojem će iznijeti svoje mišljenje o tome postoje li pretpostavke za otvaranje stečajnog postupka, te posebno mogu li se imovinom dužnika namiriti troškovi postupka (čl.119. st.2. SZ-a).  </w:t>
      </w:r>
    </w:p>
    <w:p w:rsidRDefault="00AA2F0F" w:rsidP="00AA2F0F" w:rsidR="00AA2F0F" w:rsidRPr="00AA2F0F">
      <w:pPr>
        <w:jc w:val="both"/>
        <w:rPr>
          <w:b/>
        </w:rPr>
      </w:pPr>
      <w:r w:rsidRPr="00AA2F0F">
        <w:tab/>
        <w:t>Prema bilanci na dan 31. prosinca 2016.</w:t>
      </w:r>
      <w:r>
        <w:t xml:space="preserve"> godine</w:t>
      </w:r>
      <w:r w:rsidRPr="00AA2F0F">
        <w:t xml:space="preserve"> dužnik ima iskazanu dugotrajnu materijalnu imovinu u vrijednosti od 94.024,00 kn i kratkotrajnu imovinu u vrijednosti od 443.743,00 kn od čega kratkotrajnu financijsku imovinu u iznosu od 432.876,00 kn. Međutim, kako nema podataka analitičkih evidencija privremeni stečajni upravitelj nije mogao utvrditi na što se sve ta imovina odnosi i da li je unovčiva. Privremeni stečajni upravitelj nije uspio u prethodnom postupku stupiti u kontakt sa zastupnicom dužnika po zakonu Anom Peruničić Rakočević iz Rijeke, Turkovo 23/11. </w:t>
      </w:r>
    </w:p>
    <w:p w:rsidRDefault="00AA2F0F" w:rsidP="00AA2F0F" w:rsidR="00AA2F0F" w:rsidRPr="00AA2F0F">
      <w:pPr>
        <w:jc w:val="both"/>
      </w:pPr>
      <w:r w:rsidRPr="00AA2F0F">
        <w:tab/>
        <w:t xml:space="preserve">Do završetka prethodnog postupka kod dužnika je utvrđeno postojanje stečajnog razloga iz čl. 6. Stečajnog zakona, a to je nesposobnost za plaćanje. Naime, prema podatcima FINE dužnik na dan 19. siječanj 2018. </w:t>
      </w:r>
      <w:r>
        <w:t xml:space="preserve">godine </w:t>
      </w:r>
      <w:r w:rsidRPr="00AA2F0F">
        <w:t xml:space="preserve">u Očevidniku redoslijeda osnova za plaćanje ima evidentirane neizvršene osnove za plaćanje u neprekinutom razdoblju od 332 dana u ukupnom iznosu od 81.697,92 kn. </w:t>
      </w:r>
    </w:p>
    <w:p w:rsidRDefault="00AA2F0F" w:rsidP="00AA2F0F" w:rsidR="00AA2F0F" w:rsidRPr="00AA2F0F">
      <w:pPr>
        <w:jc w:val="both"/>
        <w:rPr>
          <w:b/>
        </w:rPr>
      </w:pPr>
      <w:r w:rsidRPr="00AA2F0F">
        <w:tab/>
        <w:t>Prema bilanci dužnika na dan 31. prosinca 2016.</w:t>
      </w:r>
      <w:r>
        <w:t xml:space="preserve"> godine</w:t>
      </w:r>
      <w:r w:rsidRPr="00AA2F0F">
        <w:t xml:space="preserve"> dužnik ima iskazane obveze u ukupnom iznosu 703.273,00 kn, dok je ukupna imovina iskazana u iznosu od 537.767,00 kn. Stoga se može zaključiti da dužnik svojom imovinom ne može namiriti svoje obveze iz čega proizlazi da je kod dužnika ostvaren i stečajni razlog prezaduženost iz čl. 7. t.1. SZ-a.</w:t>
      </w:r>
    </w:p>
    <w:p w:rsidRDefault="00AA2F0F" w:rsidP="00AA2F0F" w:rsidR="00AA2F0F" w:rsidRPr="00AA2F0F">
      <w:pPr>
        <w:jc w:val="both"/>
        <w:rPr>
          <w:b/>
        </w:rPr>
      </w:pPr>
      <w:r w:rsidRPr="00AA2F0F">
        <w:tab/>
        <w:t xml:space="preserve">Na upit suda zastupnica dužnika po zakonu navela je da se kratkotrajna imovina odnosi na danu kaparu za kupnju nekretnine u iznosu od cca 60.000,00 do 80.000,00 EUR uz troškove agencije međutim nekretnina nije kupljena. Dalje navodi da se obveze u iznosu od 703.273,00 kn odnosi na dane pozajmice. Na upit suda, zastupnica dužnika je navela da dužnik u vlasništvu nema pokretnina, nema tražbine prema trećim osobama i ne vodi nikakav sudski postupak. </w:t>
      </w:r>
    </w:p>
    <w:p w:rsidRDefault="00AA2F0F" w:rsidP="00AA2F0F" w:rsidR="00AA2F0F" w:rsidRPr="00AA2F0F">
      <w:pPr>
        <w:jc w:val="both"/>
        <w:rPr>
          <w:b/>
        </w:rPr>
      </w:pPr>
      <w:r w:rsidRPr="00AA2F0F">
        <w:tab/>
        <w:t xml:space="preserve">Prema Očevidniku redoslijeda osnova za plaćanje dužnik na dan 25. travanj 2018. </w:t>
      </w:r>
      <w:r>
        <w:t xml:space="preserve">godine </w:t>
      </w:r>
      <w:r w:rsidRPr="00AA2F0F">
        <w:t>dužnik ima evidentirane nepodmirene obveze u razdoblju dužem od 60 dana u ukupnom iznosu od 82.478,17 kn, čime je kod dužnika ostvaren stečajni razlog nesposobnost za plaćanje iz čl. 6. Stečajnog zakona.</w:t>
      </w:r>
    </w:p>
    <w:p w:rsidRDefault="00AA2F0F" w:rsidP="00AA2F0F" w:rsidR="00AA2F0F" w:rsidRPr="00AA2F0F">
      <w:pPr>
        <w:jc w:val="both"/>
      </w:pPr>
      <w:r w:rsidRPr="00AA2F0F">
        <w:tab/>
        <w:t>S obzirom na utvrđeno u prethodnom postupku, sud poziva osobe koje imaju pravni interes za provedbom stečajnog postupka na uplatu predujma za namirenje troškova prethodnog i otvorenog stečajnog postupka u ukupnom iznosu od 25.000,00 kn.</w:t>
      </w:r>
    </w:p>
    <w:p w:rsidRDefault="00AA2F0F" w:rsidP="00AA2F0F" w:rsidR="00AA2F0F" w:rsidRPr="00AA2F0F">
      <w:pPr>
        <w:jc w:val="both"/>
        <w:rPr>
          <w:b/>
          <w:bCs/>
        </w:rPr>
      </w:pPr>
      <w:r w:rsidRPr="00AA2F0F">
        <w:tab/>
        <w:t>Strukturu troškova čine: nagrada za rad privremenom stečajnom upravitelju u prethodnom postupku u bruto iznosu od 7.000,00 kn, nagrada za rad stečajnom upravitelju u bruto iznosu od 10.000,00 kn, troškovi knjigovodstva, izrada pečata i bankovne usluge u iznosu od 8.000,00 kn.</w:t>
      </w:r>
    </w:p>
    <w:p w:rsidRDefault="004A57BD" w:rsidP="004A57BD" w:rsidR="00D94E39" w:rsidRPr="00D94E39">
      <w:pPr>
        <w:jc w:val="both"/>
      </w:pPr>
      <w:r>
        <w:lastRenderedPageBreak/>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AA2F0F">
        <w:t>30. travnja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AA2F0F">
        <w:t>25</w:t>
      </w:r>
      <w:r w:rsidR="00A94EAA">
        <w:t>.</w:t>
      </w:r>
      <w:r w:rsidR="008541C1">
        <w:t>0</w:t>
      </w:r>
      <w:r w:rsidR="00A94EAA">
        <w:t>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AA2F0F">
        <w:t>30. travnja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AA2F0F">
        <w:t>30. travnja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D9558D">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8541C1">
        <w:rPr>
          <w:bCs/>
        </w:rPr>
        <w:t>19</w:t>
      </w:r>
      <w:r w:rsidR="006B6EF4">
        <w:rPr>
          <w:bCs/>
        </w:rPr>
        <w:t>. lipnja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E17C59" w:rsidR="008B0102" w:rsidRPr="000F22B3">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983BC8">
        <w:rPr>
          <w:bCs/>
        </w:rPr>
        <w:t xml:space="preserve"> </w:t>
      </w:r>
      <w:r w:rsidR="000D08C4">
        <w:t xml:space="preserve"> </w:t>
      </w:r>
      <w:r w:rsidR="00E17C59">
        <w:t xml:space="preserve"> </w:t>
      </w:r>
      <w:r w:rsidR="00144CBC" w:rsidRPr="000F22B3">
        <w:rPr>
          <w:sz w:val="28"/>
        </w:rPr>
        <w:t xml:space="preserve"> </w:t>
      </w:r>
    </w:p>
    <w:p w:rsidRDefault="000F22B3" w:rsidP="00144CBC" w:rsidR="000F22B3" w:rsidRPr="00D9558D">
      <w:pPr>
        <w:ind w:firstLine="708" w:left="1416"/>
        <w:jc w:val="right"/>
        <w:rPr>
          <w:sz w:val="36"/>
        </w:rPr>
      </w:pPr>
    </w:p>
    <w:p w:rsidRDefault="00B96C6F" w:rsidP="00B96C6F" w:rsidR="00B96C6F" w:rsidRPr="00F05C01">
      <w:pPr>
        <w:jc w:val="both"/>
        <w:rPr>
          <w:bCs/>
        </w:rPr>
      </w:pPr>
      <w:r w:rsidRPr="00F05C01">
        <w:rPr>
          <w:bCs/>
        </w:rPr>
        <w:t>UPUTA O PRAVNOM LIJEKU:</w:t>
      </w:r>
    </w:p>
    <w:p w:rsidRDefault="00F05C01" w:rsidP="00B96C6F" w:rsidR="00B96C6F" w:rsidRPr="00BF3DD4">
      <w:pPr>
        <w:jc w:val="both"/>
        <w:rPr>
          <w:bCs/>
        </w:rPr>
      </w:pPr>
      <w:r w:rsidRPr="00BF3DD4">
        <w:rPr>
          <w:bCs/>
        </w:rPr>
        <w:tab/>
      </w:r>
      <w:r w:rsidR="00B96C6F" w:rsidRPr="00BF3DD4">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BF3DD4">
      <w:pPr>
        <w:jc w:val="both"/>
        <w:rPr>
          <w:bCs/>
        </w:rPr>
      </w:pPr>
      <w:r w:rsidRPr="00BF3DD4">
        <w:rPr>
          <w:bCs/>
        </w:rPr>
        <w:tab/>
      </w:r>
      <w:r w:rsidR="00DA68B7" w:rsidRPr="00BF3DD4">
        <w:rPr>
          <w:bCs/>
        </w:rPr>
        <w:t>Protiv rješenja o zaključenju stečajnog postupka dopuštena je žalba u roku od osam dana.</w:t>
      </w:r>
      <w:r w:rsidRPr="00BF3DD4">
        <w:rPr>
          <w:bCs/>
        </w:rPr>
        <w:t xml:space="preserve"> </w:t>
      </w:r>
      <w:r w:rsidR="00DA68B7" w:rsidRPr="00BF3DD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BF3DD4">
        <w:rPr>
          <w:bCs/>
        </w:rPr>
        <w:t xml:space="preserve"> </w:t>
      </w:r>
    </w:p>
    <w:sectPr w:rsidSect="00A9241A" w:rsidR="001474D4" w:rsidRPr="00BF3DD4">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152A">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010312">
      <w:t>403</w:t>
    </w:r>
    <w:r w:rsidR="000F22B3">
      <w:t>/17-</w:t>
    </w:r>
    <w:r w:rsidR="00010312">
      <w:t>23</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28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2490F"/>
    <w:rsid w:val="000554F6"/>
    <w:rsid w:val="000606E5"/>
    <w:rsid w:val="00065A06"/>
    <w:rsid w:val="00066D1F"/>
    <w:rsid w:val="000701F8"/>
    <w:rsid w:val="000712B8"/>
    <w:rsid w:val="00073246"/>
    <w:rsid w:val="000736A7"/>
    <w:rsid w:val="00076E17"/>
    <w:rsid w:val="000806E3"/>
    <w:rsid w:val="00080C54"/>
    <w:rsid w:val="00082809"/>
    <w:rsid w:val="00096748"/>
    <w:rsid w:val="000B25A6"/>
    <w:rsid w:val="000B38A3"/>
    <w:rsid w:val="000B5241"/>
    <w:rsid w:val="000C0D66"/>
    <w:rsid w:val="000C1A41"/>
    <w:rsid w:val="000D03AE"/>
    <w:rsid w:val="000D08C4"/>
    <w:rsid w:val="000D5434"/>
    <w:rsid w:val="000E7FDB"/>
    <w:rsid w:val="000F22B3"/>
    <w:rsid w:val="000F3B44"/>
    <w:rsid w:val="000F7AE3"/>
    <w:rsid w:val="00105222"/>
    <w:rsid w:val="00106A94"/>
    <w:rsid w:val="00113160"/>
    <w:rsid w:val="001179BE"/>
    <w:rsid w:val="00117DD6"/>
    <w:rsid w:val="00121E7A"/>
    <w:rsid w:val="001235B2"/>
    <w:rsid w:val="001252E5"/>
    <w:rsid w:val="001339FE"/>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0157"/>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541C1"/>
    <w:rsid w:val="00861A2C"/>
    <w:rsid w:val="00862B7F"/>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55A61"/>
    <w:rsid w:val="00A56611"/>
    <w:rsid w:val="00A7168A"/>
    <w:rsid w:val="00A7352D"/>
    <w:rsid w:val="00A7372C"/>
    <w:rsid w:val="00A83D33"/>
    <w:rsid w:val="00A85472"/>
    <w:rsid w:val="00A8604D"/>
    <w:rsid w:val="00A9241A"/>
    <w:rsid w:val="00A94EAA"/>
    <w:rsid w:val="00AA031A"/>
    <w:rsid w:val="00AA2F0F"/>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0141"/>
    <w:rsid w:val="00C94E84"/>
    <w:rsid w:val="00C9624F"/>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8B7"/>
    <w:rsid w:val="00DA775B"/>
    <w:rsid w:val="00DB39F0"/>
    <w:rsid w:val="00DD586A"/>
    <w:rsid w:val="00DD7334"/>
    <w:rsid w:val="00DE1BD6"/>
    <w:rsid w:val="00DE36C9"/>
    <w:rsid w:val="00DE560D"/>
    <w:rsid w:val="00DE7E46"/>
    <w:rsid w:val="00DF013D"/>
    <w:rsid w:val="00DF3434"/>
    <w:rsid w:val="00E01978"/>
    <w:rsid w:val="00E1704F"/>
    <w:rsid w:val="00E17C59"/>
    <w:rsid w:val="00E400E3"/>
    <w:rsid w:val="00E40E6B"/>
    <w:rsid w:val="00E429BD"/>
    <w:rsid w:val="00E535BC"/>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3CF2"/>
    <w:rsid w:val="00F24CB5"/>
    <w:rsid w:val="00F27CEE"/>
    <w:rsid w:val="00F4152A"/>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F4152A"/>
    <w:rPr>
      <w:color w:val="808080"/>
      <w:bdr w:space="0" w:sz="0" w:color="auto" w:val="none"/>
      <w:shd w:fill="auto" w:color="auto" w:val="clear"/>
    </w:rPr>
  </w:style>
  <w:style w:customStyle="true" w:styleId="eSPISCCParagraphDefaultFont" w:type="character">
    <w:name w:val="eSPIS_CC_Paragraph Default Font"/>
    <w:basedOn w:val="Zadanifontodlomka"/>
    <w:rsid w:val="00F4152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4152A"/>
    <w:rPr>
      <w:b/>
      <w:bdr w:space="0" w:sz="0" w:color="auto" w:val="none"/>
      <w:shd w:fill="FFFFCC" w:color="auto" w:val="clear"/>
      <w:lang w:val="hr-HR"/>
    </w:rPr>
  </w:style>
  <w:style w:customStyle="true" w:styleId="PozadinaSvijetloCrvena" w:type="character">
    <w:name w:val="Pozadina_SvijetloCrvena"/>
    <w:basedOn w:val="eSPISCCParagraphDefaultFont"/>
    <w:rsid w:val="00F4152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4152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F4152A"/>
    <w:rPr>
      <w:color w:val="808080"/>
      <w:bdr w:color="auto" w:space="0" w:sz="0" w:val="none"/>
      <w:shd w:color="auto" w:fill="auto" w:val="clear"/>
    </w:rPr>
  </w:style>
  <w:style w:customStyle="1" w:styleId="eSPISCCParagraphDefaultFont" w:type="character">
    <w:name w:val="eSPIS_CC_Paragraph Default Font"/>
    <w:basedOn w:val="Zadanifontodlomka"/>
    <w:rsid w:val="00F4152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4152A"/>
    <w:rPr>
      <w:b/>
      <w:bdr w:color="auto" w:space="0" w:sz="0" w:val="none"/>
      <w:shd w:color="auto" w:fill="FFFFCC" w:val="clear"/>
      <w:lang w:val="hr-HR"/>
    </w:rPr>
  </w:style>
  <w:style w:customStyle="1" w:styleId="PozadinaSvijetloCrvena" w:type="character">
    <w:name w:val="Pozadina_SvijetloCrvena"/>
    <w:basedOn w:val="eSPISCCParagraphDefaultFont"/>
    <w:rsid w:val="00F4152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4152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izvorni_sadrzaj>
    <derivirana_varijabla naziv="DomainObject.Predmet.Broj_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St-403/2017</izvorni_sadrzaj>
    <derivirana_varijabla naziv="DomainObject.Predmet.OznakaBroj_1">St-403/2017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 - Q d.o.o.</izvorni_sadrzaj>
    <derivirana_varijabla naziv="DomainObject.Predmet.ProtustrankaFormated_1">  IN - Q d.o.o.</derivirana_varijabla>
  </DomainObject.Predmet.ProtustrankaFormated>
  <DomainObject.Predmet.ProtustrankaFormatedOIB>
    <izvorni_sadrzaj>  IN - Q d.o.o., OIB 03184459918</izvorni_sadrzaj>
    <derivirana_varijabla naziv="DomainObject.Predmet.ProtustrankaFormatedOIB_1">  IN - Q d.o.o., OIB 03184459918</derivirana_varijabla>
  </DomainObject.Predmet.ProtustrankaFormatedOIB>
  <DomainObject.Predmet.ProtustrankaFormatedWithAdress>
    <izvorni_sadrzaj> IN - Q d.o.o., Turkovo 23/11, 51000 Rijeka</izvorni_sadrzaj>
    <derivirana_varijabla naziv="DomainObject.Predmet.ProtustrankaFormatedWithAdress_1"> IN - Q d.o.o., Turkovo 23/11, 51000 Rijeka</derivirana_varijabla>
  </DomainObject.Predmet.ProtustrankaFormatedWithAdress>
  <DomainObject.Predmet.ProtustrankaFormatedWithAdressOIB>
    <izvorni_sadrzaj> IN - Q d.o.o., OIB 03184459918, Turkovo 23/11, 51000 Rijeka</izvorni_sadrzaj>
    <derivirana_varijabla naziv="DomainObject.Predmet.ProtustrankaFormatedWithAdressOIB_1"> IN - Q d.o.o., OIB 03184459918, Turkovo 23/11, 51000 Rijeka</derivirana_varijabla>
  </DomainObject.Predmet.ProtustrankaFormatedWithAdressOIB>
  <DomainObject.Predmet.ProtustrankaWithAdress>
    <izvorni_sadrzaj>IN - Q d.o.o. Turkovo 23/11, 51000 Rijeka</izvorni_sadrzaj>
    <derivirana_varijabla naziv="DomainObject.Predmet.ProtustrankaWithAdress_1">IN - Q d.o.o. Turkovo 23/11, 51000 Rijeka</derivirana_varijabla>
  </DomainObject.Predmet.ProtustrankaWithAdress>
  <DomainObject.Predmet.ProtustrankaWithAdressOIB>
    <izvorni_sadrzaj>IN - Q d.o.o., OIB 03184459918, Turkovo 23/11, 51000 Rijeka</izvorni_sadrzaj>
    <derivirana_varijabla naziv="DomainObject.Predmet.ProtustrankaWithAdressOIB_1">IN - Q d.o.o., OIB 03184459918, Turkovo 23/11, 51000 Rijeka</derivirana_varijabla>
  </DomainObject.Predmet.ProtustrankaWithAdressOIB>
  <DomainObject.Predmet.ProtustrankaNazivFormated>
    <izvorni_sadrzaj>IN - Q d.o.o.</izvorni_sadrzaj>
    <derivirana_varijabla naziv="DomainObject.Predmet.ProtustrankaNazivFormated_1">IN - Q d.o.o.</derivirana_varijabla>
  </DomainObject.Predmet.ProtustrankaNazivFormated>
  <DomainObject.Predmet.ProtustrankaNazivFormatedOIB>
    <izvorni_sadrzaj>IN - Q d.o.o., OIB 03184459918</izvorni_sadrzaj>
    <derivirana_varijabla naziv="DomainObject.Predmet.ProtustrankaNazivFormatedOIB_1">IN - Q d.o.o., OIB 03184459918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 - Q d.o.o.</item>
    </izvorni_sadrzaj>
    <derivirana_varijabla naziv="DomainObject.Predmet.ProtuStrankaListFormated_1">
      <item>IN - Q d.o.o.</item>
    </derivirana_varijabla>
  </DomainObject.Predmet.ProtuStrankaListFormated>
  <DomainObject.Predmet.ProtuStrankaListFormatedOIB>
    <izvorni_sadrzaj>
      <item>IN - Q d.o.o., OIB 03184459918</item>
    </izvorni_sadrzaj>
    <derivirana_varijabla naziv="DomainObject.Predmet.ProtuStrankaListFormatedOIB_1">
      <item>IN - Q d.o.o., OIB 03184459918</item>
    </derivirana_varijabla>
  </DomainObject.Predmet.ProtuStrankaListFormatedOIB>
  <DomainObject.Predmet.ProtuStrankaListFormatedWithAdress>
    <izvorni_sadrzaj>
      <item>IN - Q d.o.o., Turkovo 23/11, 51000 Rijeka</item>
    </izvorni_sadrzaj>
    <derivirana_varijabla naziv="DomainObject.Predmet.ProtuStrankaListFormatedWithAdress_1">
      <item>IN - Q d.o.o., Turkovo 23/11, 51000 Rijeka</item>
    </derivirana_varijabla>
  </DomainObject.Predmet.ProtuStrankaListFormatedWithAdress>
  <DomainObject.Predmet.ProtuStrankaListFormatedWithAdressOIB>
    <izvorni_sadrzaj>
      <item>IN - Q d.o.o., OIB 03184459918, Turkovo 23/11, 51000 Rijeka</item>
    </izvorni_sadrzaj>
    <derivirana_varijabla naziv="DomainObject.Predmet.ProtuStrankaListFormatedWithAdressOIB_1">
      <item>IN - Q d.o.o., OIB 03184459918, Turkovo 23/11, 51000 Rijeka</item>
    </derivirana_varijabla>
  </DomainObject.Predmet.ProtuStrankaListFormatedWithAdressOIB>
  <DomainObject.Predmet.ProtuStrankaListNazivFormated>
    <izvorni_sadrzaj>
      <item>IN - Q d.o.o.</item>
    </izvorni_sadrzaj>
    <derivirana_varijabla naziv="DomainObject.Predmet.ProtuStrankaListNazivFormated_1">
      <item>IN - Q d.o.o.</item>
    </derivirana_varijabla>
  </DomainObject.Predmet.ProtuStrankaListNazivFormated>
  <DomainObject.Predmet.ProtuStrankaListNazivFormatedOIB>
    <izvorni_sadrzaj>
      <item>IN - Q d.o.o., OIB 03184459918</item>
    </izvorni_sadrzaj>
    <derivirana_varijabla naziv="DomainObject.Predmet.ProtuStrankaListNazivFormatedOIB_1">
      <item>IN - Q d.o.o., OIB 03184459918</item>
    </derivirana_varijabla>
  </DomainObject.Predmet.ProtuStrankaListNazivFormatedOIB>
  <DomainObject.Predmet.OstaliListFormated>
    <izvorni_sadrzaj>
      <item>Ana Peruničić Rakočević</item>
    </izvorni_sadrzaj>
    <derivirana_varijabla naziv="DomainObject.Predmet.OstaliListFormated_1">
      <item>Ana Peruničić Rakočević</item>
    </derivirana_varijabla>
  </DomainObject.Predmet.OstaliListFormated>
  <DomainObject.Predmet.OstaliListFormatedOIB>
    <izvorni_sadrzaj>
      <item>Ana Peruničić Rakočević, OIB 98588152059</item>
    </izvorni_sadrzaj>
    <derivirana_varijabla naziv="DomainObject.Predmet.OstaliListFormatedOIB_1">
      <item>Ana Peruničić Rakočević, OIB 98588152059</item>
    </derivirana_varijabla>
  </DomainObject.Predmet.OstaliListFormatedOIB>
  <DomainObject.Predmet.OstaliListFormatedWithAdress>
    <izvorni_sadrzaj>
      <item>Ana Peruničić Rakočević, Turkovo 2311, 51000 Rijeka</item>
    </izvorni_sadrzaj>
    <derivirana_varijabla naziv="DomainObject.Predmet.OstaliListFormatedWithAdress_1">
      <item>Ana Peruničić Rakočević, Turkovo 2311, 51000 Rijeka</item>
    </derivirana_varijabla>
  </DomainObject.Predmet.OstaliListFormatedWithAdress>
  <DomainObject.Predmet.OstaliListFormatedWithAdressOIB>
    <izvorni_sadrzaj>
      <item>Ana Peruničić Rakočević, OIB 98588152059, Turkovo 2311, 51000 Rijeka</item>
    </izvorni_sadrzaj>
    <derivirana_varijabla naziv="DomainObject.Predmet.OstaliListFormatedWithAdressOIB_1">
      <item>Ana Peruničić Rakočević, OIB 98588152059, Turkovo 2311, 51000 Rijeka</item>
    </derivirana_varijabla>
  </DomainObject.Predmet.OstaliListFormatedWithAdressOIB>
  <DomainObject.Predmet.OstaliListNazivFormated>
    <izvorni_sadrzaj>
      <item>Ana Peruničić Rakočević</item>
    </izvorni_sadrzaj>
    <derivirana_varijabla naziv="DomainObject.Predmet.OstaliListNazivFormated_1">
      <item>Ana Peruničić Rakočević</item>
    </derivirana_varijabla>
  </DomainObject.Predmet.OstaliListNazivFormated>
  <DomainObject.Predmet.OstaliListNazivFormatedOIB>
    <izvorni_sadrzaj>
      <item>Ana Peruničić Rakočević, OIB 98588152059</item>
    </izvorni_sadrzaj>
    <derivirana_varijabla naziv="DomainObject.Predmet.OstaliListNazivFormatedOIB_1">
      <item>Ana Peruničić Rakočević, OIB 98588152059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 - Q d.o.o.</izvorni_sadrzaj>
    <derivirana_varijabla naziv="DomainObject.Predmet.ProtustrankaIDrugi_1">IN - Q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 - Q d.o.o., OIB 03184459918, Turkovo 23/11, 51000 Rijeka</izvorni_sadrzaj>
    <derivirana_varijabla naziv="DomainObject.Predmet.ProtustrankaIDrugiAdressOIB_1">IN - Q d.o.o., OIB 03184459918, Turkovo 23/11,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 - Q d.o.o.</item>
      <item>Ana Peruničić Rakočević</item>
    </izvorni_sadrzaj>
    <derivirana_varijabla naziv="DomainObject.Predmet.SudioniciListNaziv_1">
      <item>FINA  Rijeka</item>
      <item>IN - Q d.o.o.</item>
      <item>Ana Peruničić Rakočević</item>
    </derivirana_varijabla>
  </DomainObject.Predmet.SudioniciListNaziv>
  <DomainObject.Predmet.SudioniciListAdressOIB>
    <izvorni_sadrzaj>
      <item>FINA  Rijeka, OIB 85821130368, Frana Kurelca 8,51000 Rijeka</item>
      <item>IN - Q d.o.o., OIB 03184459918, Turkovo 23/11,51000 Rijeka</item>
      <item>Ana Peruničić Rakočević, OIB 98588152059, Turkovo 2311,51000 Rijeka</item>
    </izvorni_sadrzaj>
    <derivirana_varijabla naziv="DomainObject.Predmet.SudioniciListAdressOIB_1">
      <item>FINA  Rijeka, OIB 85821130368, Frana Kurelca 8,51000 Rijeka</item>
      <item>IN - Q d.o.o., OIB 03184459918, Turkovo 23/11,51000 Rijeka</item>
      <item>Ana Peruničić Rakočević, OIB 98588152059, Turkovo 2311,51000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03184459918</item>
      <item>, OIB 98588152059</item>
    </izvorni_sadrzaj>
    <derivirana_varijabla naziv="DomainObject.Predmet.SudioniciListNazivOIB_1">
      <item>, OIB 85821130368</item>
      <item>, OIB 03184459918</item>
      <item>, OIB 98588152059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0F8340-5526-4D12-9AC5-978AC4AC00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1236</properties:Words>
  <properties:Characters>6802</properties:Characters>
  <properties:Lines>128</properties:Lines>
  <properties:Paragraphs>35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2018-06-19T07:26:00Z</dcterms:created>
  <dc:creator>dcmelik</dc:creator>
  <cp:lastModifiedBy>Jasna Radulović</cp:lastModifiedBy>
  <cp:lastPrinted>2018-06-19T07:27:00Z</cp:lastPrinted>
  <dcterms:modified xmlns:xsi="http://www.w3.org/2001/XMLSchema-instance" xsi:type="dcterms:W3CDTF">2018-06-19T07:29:00Z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(403-17 NOVO SZ-15. ČL.132.docx)</vt:lpwstr>
  </prop:property>
  <prop:property name="CC_coloring" pid="4" fmtid="{D5CDD505-2E9C-101B-9397-08002B2CF9AE}">
    <vt:bool>false</vt:bool>
  </prop:property>
  <prop:property name="BrojStranica" pid="5" fmtid="{D5CDD505-2E9C-101B-9397-08002B2CF9AE}">
    <vt:i4>3</vt:i4>
  </prop:property>
</prop:Properties>
</file>