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3ec4" w14:paraId="7183ec4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St</w:t>
      </w:r>
      <w:r w:rsidR="00C06D38">
        <w:rPr>
          <w:rFonts w:hAnsi="Times New Roman" w:ascii="Times New Roman"/>
        </w:rPr>
        <w:t>-</w:t>
      </w:r>
      <w:r w:rsidR="0069420F">
        <w:rPr>
          <w:rFonts w:hAnsi="Times New Roman" w:ascii="Times New Roman"/>
        </w:rPr>
        <w:t>4</w:t>
      </w:r>
      <w:r w:rsidR="004666C1">
        <w:rPr>
          <w:rFonts w:hAnsi="Times New Roman" w:ascii="Times New Roman"/>
        </w:rPr>
        <w:t>40</w:t>
      </w:r>
      <w:r w:rsidR="0023512C">
        <w:rPr>
          <w:rFonts w:hAnsi="Times New Roman" w:ascii="Times New Roman"/>
        </w:rPr>
        <w:t>1</w:t>
      </w:r>
      <w:r w:rsidRPr="0001633E">
        <w:rPr>
          <w:rFonts w:hAnsi="Times New Roman" w:ascii="Times New Roman"/>
        </w:rPr>
        <w:t>/</w:t>
      </w:r>
      <w:r w:rsidR="00FE0759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16</w:t>
      </w:r>
      <w:r w:rsidR="0098206A">
        <w:rPr>
          <w:rFonts w:hAnsi="Times New Roman" w:ascii="Times New Roman"/>
        </w:rPr>
        <w:t>-</w:t>
      </w:r>
      <w:r w:rsidR="00256E5C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91280">
        <w:rPr>
          <w:rFonts w:hAnsi="Times New Roman" w:ascii="Times New Roman"/>
        </w:rPr>
        <w:t>Trg hrvatskih branitelja 1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40484" w:rsidR="00F6347A" w:rsidRPr="0023512C">
      <w:pPr>
        <w:ind w:firstLine="708"/>
        <w:jc w:val="both"/>
        <w:rPr>
          <w:rFonts w:hAnsi="Times New Roman" w:ascii="Times New Roman"/>
        </w:rPr>
      </w:pPr>
      <w:r w:rsidRPr="004139C6">
        <w:rPr>
          <w:rFonts w:hAnsi="Times New Roman" w:ascii="Times New Roman"/>
        </w:rPr>
        <w:t xml:space="preserve">Trgovački sud u Zagrebu, Stalna služba, po stečajnom sucu </w:t>
      </w:r>
      <w:r w:rsidR="00725801" w:rsidRPr="004139C6">
        <w:rPr>
          <w:rFonts w:hAnsi="Times New Roman" w:ascii="Times New Roman"/>
        </w:rPr>
        <w:t>Goranki Boljkovac</w:t>
      </w:r>
      <w:r w:rsidRPr="004139C6">
        <w:rPr>
          <w:rFonts w:hAnsi="Times New Roman" w:ascii="Times New Roman"/>
        </w:rPr>
        <w:t xml:space="preserve">,  </w:t>
      </w:r>
      <w:r w:rsidR="00725801" w:rsidRPr="004139C6">
        <w:rPr>
          <w:rFonts w:hAnsi="Times New Roman" w:ascii="Times New Roman"/>
        </w:rPr>
        <w:t>povodom</w:t>
      </w:r>
      <w:r w:rsidR="00ED1090" w:rsidRPr="004139C6">
        <w:rPr>
          <w:rFonts w:hAnsi="Times New Roman" w:ascii="Times New Roman"/>
        </w:rPr>
        <w:t xml:space="preserve"> </w:t>
      </w:r>
      <w:r w:rsidRPr="004139C6">
        <w:rPr>
          <w:rFonts w:hAnsi="Times New Roman" w:ascii="Times New Roman"/>
        </w:rPr>
        <w:t xml:space="preserve"> </w:t>
      </w:r>
      <w:r w:rsidR="00725801" w:rsidRPr="004139C6">
        <w:rPr>
          <w:rFonts w:hAnsi="Times New Roman" w:ascii="Times New Roman"/>
        </w:rPr>
        <w:t>prijedloga</w:t>
      </w:r>
      <w:r w:rsidR="00ED1090" w:rsidRPr="004139C6">
        <w:rPr>
          <w:rFonts w:hAnsi="Times New Roman" w:ascii="Times New Roman"/>
        </w:rPr>
        <w:t xml:space="preserve"> predlagatelja</w:t>
      </w:r>
      <w:r w:rsidR="00CA0FFB" w:rsidRPr="004139C6">
        <w:rPr>
          <w:rFonts w:hAnsi="Times New Roman" w:ascii="Times New Roman"/>
        </w:rPr>
        <w:t xml:space="preserve"> Financijska</w:t>
      </w:r>
      <w:r w:rsidRPr="004139C6">
        <w:rPr>
          <w:rFonts w:hAnsi="Times New Roman" w:ascii="Times New Roman"/>
        </w:rPr>
        <w:t xml:space="preserve"> agencij</w:t>
      </w:r>
      <w:r w:rsidR="00CA0FFB" w:rsidRPr="004139C6">
        <w:rPr>
          <w:rFonts w:hAnsi="Times New Roman" w:ascii="Times New Roman"/>
        </w:rPr>
        <w:t>a</w:t>
      </w:r>
      <w:r w:rsidRPr="004139C6">
        <w:rPr>
          <w:rFonts w:hAnsi="Times New Roman" w:ascii="Times New Roman"/>
        </w:rPr>
        <w:t>,</w:t>
      </w:r>
      <w:r w:rsidR="00725801" w:rsidRPr="004139C6">
        <w:rPr>
          <w:rFonts w:hAnsi="Times New Roman" w:ascii="Times New Roman"/>
        </w:rPr>
        <w:t xml:space="preserve"> Zagreb, Ulica grada Vukovara 70, OIB 85821130368,</w:t>
      </w:r>
      <w:r w:rsidRPr="004139C6">
        <w:rPr>
          <w:rFonts w:hAnsi="Times New Roman" w:ascii="Times New Roman"/>
        </w:rPr>
        <w:t xml:space="preserve"> </w:t>
      </w:r>
      <w:r w:rsidR="00ED1090" w:rsidRPr="004139C6">
        <w:rPr>
          <w:rFonts w:hAnsi="Times New Roman" w:ascii="Times New Roman"/>
        </w:rPr>
        <w:t>za otvaranje</w:t>
      </w:r>
      <w:r w:rsidRPr="004139C6">
        <w:rPr>
          <w:rFonts w:hAnsi="Times New Roman" w:ascii="Times New Roman"/>
        </w:rPr>
        <w:t xml:space="preserve"> stečajn</w:t>
      </w:r>
      <w:r w:rsidR="00ED1090" w:rsidRPr="004139C6">
        <w:rPr>
          <w:rFonts w:hAnsi="Times New Roman" w:ascii="Times New Roman"/>
        </w:rPr>
        <w:t>og</w:t>
      </w:r>
      <w:r w:rsidRPr="004139C6">
        <w:rPr>
          <w:rFonts w:hAnsi="Times New Roman" w:ascii="Times New Roman"/>
        </w:rPr>
        <w:t xml:space="preserve"> postupk</w:t>
      </w:r>
      <w:r w:rsidR="00ED1090" w:rsidRPr="004139C6">
        <w:rPr>
          <w:rFonts w:hAnsi="Times New Roman" w:ascii="Times New Roman"/>
        </w:rPr>
        <w:t xml:space="preserve">a </w:t>
      </w:r>
      <w:r w:rsidRPr="004139C6">
        <w:rPr>
          <w:rFonts w:hAnsi="Times New Roman" w:ascii="Times New Roman"/>
        </w:rPr>
        <w:t>nad dužnikom</w:t>
      </w:r>
      <w:r w:rsidR="003654F6" w:rsidRPr="003654F6">
        <w:rPr>
          <w:rFonts w:cs="Arial" w:hAnsi="Arial" w:ascii="Arial"/>
          <w:color w:val="003366"/>
          <w:sz w:val="18"/>
          <w:szCs w:val="18"/>
        </w:rPr>
        <w:t xml:space="preserve"> </w:t>
      </w:r>
      <w:r w:rsidR="0023512C" w:rsidRPr="0023512C">
        <w:rPr>
          <w:rFonts w:hAnsi="Times New Roman" w:ascii="Times New Roman"/>
        </w:rPr>
        <w:t>MVA COLOR d.o.o</w:t>
      </w:r>
      <w:r w:rsidR="000D421A" w:rsidRPr="0023512C">
        <w:rPr>
          <w:rFonts w:hAnsi="Times New Roman" w:ascii="Times New Roman"/>
        </w:rPr>
        <w:t>.</w:t>
      </w:r>
      <w:r w:rsidR="0043648F" w:rsidRPr="0023512C">
        <w:rPr>
          <w:rFonts w:hAnsi="Times New Roman" w:ascii="Times New Roman"/>
        </w:rPr>
        <w:t>,</w:t>
      </w:r>
      <w:r w:rsidR="00586C00" w:rsidRPr="0023512C">
        <w:rPr>
          <w:rFonts w:hAnsi="Times New Roman" w:ascii="Times New Roman"/>
        </w:rPr>
        <w:t xml:space="preserve"> </w:t>
      </w:r>
      <w:r w:rsidR="0023512C" w:rsidRPr="0023512C">
        <w:rPr>
          <w:rFonts w:hAnsi="Times New Roman" w:ascii="Times New Roman"/>
        </w:rPr>
        <w:t>Ivanić-Grad</w:t>
      </w:r>
      <w:r w:rsidR="007200AF" w:rsidRPr="0023512C">
        <w:rPr>
          <w:rFonts w:hAnsi="Times New Roman" w:ascii="Times New Roman"/>
        </w:rPr>
        <w:t xml:space="preserve">, </w:t>
      </w:r>
      <w:r w:rsidR="0023512C" w:rsidRPr="0023512C">
        <w:rPr>
          <w:rFonts w:hAnsi="Times New Roman" w:ascii="Times New Roman"/>
        </w:rPr>
        <w:t>Milke Trnine 1</w:t>
      </w:r>
      <w:r w:rsidR="00CE5CE2" w:rsidRPr="0023512C">
        <w:rPr>
          <w:rFonts w:hAnsi="Times New Roman" w:ascii="Times New Roman"/>
        </w:rPr>
        <w:t>,</w:t>
      </w:r>
      <w:r w:rsidR="0043648F" w:rsidRPr="0023512C">
        <w:rPr>
          <w:rFonts w:hAnsi="Times New Roman" w:ascii="Times New Roman"/>
        </w:rPr>
        <w:t xml:space="preserve"> OIB</w:t>
      </w:r>
      <w:r w:rsidR="000A6A87" w:rsidRPr="0023512C">
        <w:rPr>
          <w:rFonts w:hAnsi="Times New Roman" w:ascii="Times New Roman"/>
        </w:rPr>
        <w:t xml:space="preserve"> </w:t>
      </w:r>
      <w:r w:rsidR="0023512C" w:rsidRPr="0023512C">
        <w:rPr>
          <w:rFonts w:hAnsi="Times New Roman" w:ascii="Times New Roman"/>
        </w:rPr>
        <w:t>27901076761</w:t>
      </w:r>
      <w:r w:rsidR="00F4305A" w:rsidRPr="0023512C">
        <w:rPr>
          <w:rFonts w:hAnsi="Times New Roman" w:ascii="Times New Roman"/>
        </w:rPr>
        <w:t>,</w:t>
      </w:r>
      <w:r w:rsidR="00EC0460" w:rsidRPr="0023512C">
        <w:rPr>
          <w:rFonts w:hAnsi="Times New Roman" w:ascii="Times New Roman"/>
        </w:rPr>
        <w:t xml:space="preserve"> </w:t>
      </w:r>
      <w:r w:rsidR="0001633E" w:rsidRPr="0023512C">
        <w:rPr>
          <w:rFonts w:hAnsi="Times New Roman" w:ascii="Times New Roman"/>
        </w:rPr>
        <w:t xml:space="preserve">dana </w:t>
      </w:r>
      <w:r w:rsidR="00C37F44" w:rsidRPr="0023512C">
        <w:rPr>
          <w:rFonts w:hAnsi="Times New Roman" w:ascii="Times New Roman"/>
        </w:rPr>
        <w:t>10</w:t>
      </w:r>
      <w:r w:rsidR="00791280" w:rsidRPr="0023512C">
        <w:rPr>
          <w:rFonts w:hAnsi="Times New Roman" w:ascii="Times New Roman"/>
        </w:rPr>
        <w:t>. listopada 2018</w:t>
      </w:r>
      <w:r w:rsidRPr="0023512C">
        <w:rPr>
          <w:rFonts w:hAnsi="Times New Roman" w:ascii="Times New Roman"/>
        </w:rPr>
        <w:t xml:space="preserve">. </w:t>
      </w:r>
    </w:p>
    <w:p w:rsidRDefault="00725801" w:rsidP="00481288" w:rsidR="00725801" w:rsidRPr="0023512C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23512C">
      <w:pPr>
        <w:jc w:val="center"/>
        <w:rPr>
          <w:rFonts w:hAnsi="Times New Roman" w:ascii="Times New Roman"/>
        </w:rPr>
      </w:pPr>
      <w:r w:rsidRPr="0023512C">
        <w:rPr>
          <w:rFonts w:hAnsi="Times New Roman" w:ascii="Times New Roman"/>
        </w:rPr>
        <w:t>r i j e š i o  j e</w:t>
      </w:r>
    </w:p>
    <w:p w:rsidRDefault="00725801" w:rsidP="00725801" w:rsidR="00725801" w:rsidRPr="0023512C">
      <w:pPr>
        <w:jc w:val="both"/>
        <w:rPr>
          <w:rFonts w:hAnsi="Times New Roman" w:ascii="Times New Roman"/>
        </w:rPr>
      </w:pPr>
    </w:p>
    <w:p w:rsidRDefault="00725801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23512C">
        <w:rPr>
          <w:rFonts w:hAnsi="Times New Roman" w:ascii="Times New Roman"/>
        </w:rPr>
        <w:t>I. Nalaže se</w:t>
      </w:r>
      <w:r w:rsidR="00113ABD" w:rsidRPr="0023512C">
        <w:rPr>
          <w:rFonts w:hAnsi="Times New Roman" w:ascii="Times New Roman"/>
        </w:rPr>
        <w:t xml:space="preserve"> </w:t>
      </w:r>
      <w:r w:rsidR="0023512C" w:rsidRPr="0023512C">
        <w:rPr>
          <w:rFonts w:hAnsi="Times New Roman" w:ascii="Times New Roman"/>
        </w:rPr>
        <w:t>Miri Tupek, Ivanić-Grad, Milke Trnine 1, OIB 63912338693</w:t>
      </w:r>
      <w:r w:rsidR="00F4305A" w:rsidRPr="0023512C">
        <w:rPr>
          <w:rFonts w:hAnsi="Times New Roman" w:ascii="Times New Roman"/>
        </w:rPr>
        <w:t xml:space="preserve">, kao </w:t>
      </w:r>
      <w:r w:rsidR="00F4305A" w:rsidRPr="00A00061">
        <w:rPr>
          <w:rFonts w:hAnsi="Times New Roman" w:ascii="Times New Roman"/>
        </w:rPr>
        <w:t xml:space="preserve">osobi </w:t>
      </w:r>
      <w:r w:rsidR="00F4305A" w:rsidRPr="00D90545">
        <w:rPr>
          <w:rFonts w:hAnsi="Times New Roman" w:ascii="Times New Roman"/>
        </w:rPr>
        <w:t>ovlašten</w:t>
      </w:r>
      <w:r w:rsidR="00F4305A">
        <w:rPr>
          <w:rFonts w:hAnsi="Times New Roman" w:ascii="Times New Roman"/>
        </w:rPr>
        <w:t>oj</w:t>
      </w:r>
      <w:r w:rsidR="00F4305A" w:rsidRPr="00D90545">
        <w:rPr>
          <w:rFonts w:hAnsi="Times New Roman" w:ascii="Times New Roman"/>
        </w:rPr>
        <w:t xml:space="preserve"> za zastupanje dužnika po zakonu, da u roku od 8 dana plati predujam u iznosu </w:t>
      </w:r>
      <w:r w:rsidR="00F4305A" w:rsidRPr="0001633E">
        <w:rPr>
          <w:rFonts w:hAnsi="Times New Roman" w:ascii="Times New Roman"/>
        </w:rPr>
        <w:t xml:space="preserve">od </w:t>
      </w:r>
      <w:r w:rsidR="00F4305A" w:rsidRPr="0001633E">
        <w:rPr>
          <w:rFonts w:hAnsi="Times New Roman" w:ascii="Times New Roman"/>
          <w:color w:val="000000"/>
        </w:rPr>
        <w:t>1.000,00 kn u Fond za namirenje troškova stečajnog</w:t>
      </w:r>
      <w:r w:rsidR="00F4305A">
        <w:rPr>
          <w:rFonts w:hAnsi="Times New Roman" w:ascii="Times New Roman"/>
          <w:color w:val="000000"/>
        </w:rPr>
        <w:t>a</w:t>
      </w:r>
      <w:r w:rsidR="00F4305A"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F4305A">
        <w:rPr>
          <w:rFonts w:hAnsi="Times New Roman" w:ascii="Times New Roman"/>
          <w:color w:val="000000"/>
        </w:rPr>
        <w:t>00000460, pozivom na broj 2001-4</w:t>
      </w:r>
      <w:r w:rsidR="0023512C">
        <w:rPr>
          <w:rFonts w:hAnsi="Times New Roman" w:ascii="Times New Roman"/>
          <w:color w:val="000000"/>
        </w:rPr>
        <w:t>401</w:t>
      </w:r>
      <w:r w:rsidR="00F4305A">
        <w:rPr>
          <w:rFonts w:hAnsi="Times New Roman" w:ascii="Times New Roman"/>
          <w:color w:val="000000"/>
        </w:rPr>
        <w:t>1</w:t>
      </w:r>
      <w:r w:rsidR="00F4305A" w:rsidRPr="0001633E">
        <w:rPr>
          <w:rFonts w:hAnsi="Times New Roman" w:ascii="Times New Roman"/>
          <w:color w:val="000000"/>
        </w:rPr>
        <w:t>6</w:t>
      </w:r>
      <w:r w:rsidR="00F4305A" w:rsidRPr="0001633E">
        <w:rPr>
          <w:rFonts w:hAnsi="Times New Roman" w:ascii="Times New Roman"/>
        </w:rPr>
        <w:t xml:space="preserve"> (čl. 113. st. 1. Stečajnog zakona).</w:t>
      </w:r>
    </w:p>
    <w:p w:rsidRDefault="00F4305A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F4305A" w:rsidP="00F4305A" w:rsidR="00F4305A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</w:p>
    <w:p w:rsidRDefault="00F4305A" w:rsidP="00F4305A" w:rsidR="00F4305A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>
        <w:rPr>
          <w:rFonts w:hAnsi="Times New Roman" w:ascii="Times New Roman"/>
          <w:color w:val="000000"/>
        </w:rPr>
        <w:t>2001-4</w:t>
      </w:r>
      <w:r w:rsidR="0023512C">
        <w:rPr>
          <w:rFonts w:hAnsi="Times New Roman" w:ascii="Times New Roman"/>
          <w:color w:val="000000"/>
        </w:rPr>
        <w:t>401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791280" w:rsidP="00F4305A" w:rsidR="00791280" w:rsidRPr="0001633E">
      <w:pPr>
        <w:ind w:firstLine="708"/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Pr="000D56FE">
        <w:rPr>
          <w:rFonts w:hAnsi="Times New Roman" w:ascii="Times New Roman"/>
        </w:rPr>
        <w:t xml:space="preserve"> </w:t>
      </w:r>
      <w:r w:rsidR="0023512C" w:rsidRPr="0023512C">
        <w:rPr>
          <w:rFonts w:hAnsi="Times New Roman" w:ascii="Times New Roman"/>
        </w:rPr>
        <w:t>MVA COLOR d.o.o., Ivanić-Grad, Milke Trnine 1, OIB 27901076761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>kona (Narodne novine broj 71/15,</w:t>
      </w:r>
      <w:r w:rsidR="001F6698">
        <w:rPr>
          <w:rFonts w:hAnsi="Times New Roman" w:ascii="Times New Roman"/>
        </w:rPr>
        <w:t xml:space="preserve"> 104/17</w:t>
      </w:r>
      <w:r w:rsidR="006C42B2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>
        <w:rPr>
          <w:rFonts w:hAnsi="Times New Roman" w:ascii="Times New Roman"/>
        </w:rPr>
        <w:t>osam</w:t>
      </w:r>
      <w:r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>
        <w:rPr>
          <w:rFonts w:hAnsi="Times New Roman" w:ascii="Times New Roman"/>
        </w:rPr>
        <w:t>om</w:t>
      </w:r>
      <w:r w:rsidRPr="0001633E">
        <w:rPr>
          <w:rFonts w:hAnsi="Times New Roman" w:ascii="Times New Roman"/>
        </w:rPr>
        <w:t xml:space="preserve"> 110. stavkom 1. tog Zakona.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C37F44">
        <w:rPr>
          <w:rFonts w:hAnsi="Times New Roman" w:ascii="Times New Roman"/>
        </w:rPr>
        <w:t>10</w:t>
      </w:r>
      <w:r w:rsidR="00D90545">
        <w:rPr>
          <w:rFonts w:hAnsi="Times New Roman" w:ascii="Times New Roman"/>
        </w:rPr>
        <w:t>. listopada</w:t>
      </w:r>
      <w:r w:rsidR="00803252">
        <w:rPr>
          <w:rFonts w:hAnsi="Times New Roman" w:ascii="Times New Roman"/>
        </w:rPr>
        <w:t xml:space="preserve"> 201</w:t>
      </w:r>
      <w:r w:rsidR="00D90545">
        <w:rPr>
          <w:rFonts w:hAnsi="Times New Roman" w:ascii="Times New Roman"/>
        </w:rPr>
        <w:t>8</w:t>
      </w:r>
      <w:r w:rsidRPr="0001633E">
        <w:rPr>
          <w:rFonts w:hAnsi="Times New Roman" w:ascii="Times New Roman"/>
        </w:rPr>
        <w:t>.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3620" w:rsidP="00481288" w:rsidR="007A3620">
      <w:r>
        <w:separator/>
      </w:r>
    </w:p>
  </w:endnote>
  <w:endnote w:id="0" w:type="continuationSeparator">
    <w:p w:rsidRDefault="007A3620" w:rsidP="00481288" w:rsidR="007A36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3620" w:rsidP="00481288" w:rsidR="007A3620">
      <w:r>
        <w:separator/>
      </w:r>
    </w:p>
  </w:footnote>
  <w:footnote w:id="0" w:type="continuationSeparator">
    <w:p w:rsidRDefault="007A3620" w:rsidP="00481288" w:rsidR="007A36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C7B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803252">
      <w:rPr>
        <w:rFonts w:hAnsi="Times New Roman" w:ascii="Times New Roman"/>
      </w:rPr>
      <w:t>4</w:t>
    </w:r>
    <w:r w:rsidR="00A1654C">
      <w:rPr>
        <w:rFonts w:hAnsi="Times New Roman" w:ascii="Times New Roman"/>
      </w:rPr>
      <w:t>401</w:t>
    </w:r>
    <w:r w:rsidR="00725801" w:rsidRPr="00725801">
      <w:rPr>
        <w:rFonts w:hAnsi="Times New Roman" w:ascii="Times New Roman"/>
      </w:rPr>
      <w:t>/</w:t>
    </w:r>
    <w:r w:rsidR="00FE0759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16</w:t>
    </w:r>
    <w:r w:rsidR="00FE0759">
      <w:rPr>
        <w:rFonts w:hAnsi="Times New Roman" w:ascii="Times New Roman"/>
      </w:rPr>
      <w:t>-</w:t>
    </w:r>
    <w:r w:rsidR="00256E5C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802D2"/>
    <w:rsid w:val="00080D5C"/>
    <w:rsid w:val="00083C65"/>
    <w:rsid w:val="000861CB"/>
    <w:rsid w:val="00092C85"/>
    <w:rsid w:val="000965A0"/>
    <w:rsid w:val="000A0890"/>
    <w:rsid w:val="000A21CB"/>
    <w:rsid w:val="000A62B5"/>
    <w:rsid w:val="000A6A87"/>
    <w:rsid w:val="000D421A"/>
    <w:rsid w:val="000D44B6"/>
    <w:rsid w:val="000E33E7"/>
    <w:rsid w:val="000F385F"/>
    <w:rsid w:val="000F776A"/>
    <w:rsid w:val="001011E2"/>
    <w:rsid w:val="001046C5"/>
    <w:rsid w:val="00110E4F"/>
    <w:rsid w:val="00111060"/>
    <w:rsid w:val="00112D42"/>
    <w:rsid w:val="00113ABD"/>
    <w:rsid w:val="001144B0"/>
    <w:rsid w:val="00122802"/>
    <w:rsid w:val="00127E3A"/>
    <w:rsid w:val="00151084"/>
    <w:rsid w:val="0015197E"/>
    <w:rsid w:val="00164453"/>
    <w:rsid w:val="001A193C"/>
    <w:rsid w:val="001A28AB"/>
    <w:rsid w:val="001B0672"/>
    <w:rsid w:val="001B55DC"/>
    <w:rsid w:val="001C59DF"/>
    <w:rsid w:val="001E6C73"/>
    <w:rsid w:val="001F3DB4"/>
    <w:rsid w:val="001F5E35"/>
    <w:rsid w:val="001F6698"/>
    <w:rsid w:val="00204B5B"/>
    <w:rsid w:val="00216829"/>
    <w:rsid w:val="00232C62"/>
    <w:rsid w:val="00232DB4"/>
    <w:rsid w:val="0023512C"/>
    <w:rsid w:val="00247D21"/>
    <w:rsid w:val="002514E6"/>
    <w:rsid w:val="0025303A"/>
    <w:rsid w:val="0025437A"/>
    <w:rsid w:val="00256E5C"/>
    <w:rsid w:val="00256F90"/>
    <w:rsid w:val="00264757"/>
    <w:rsid w:val="0027691B"/>
    <w:rsid w:val="002803D7"/>
    <w:rsid w:val="002A2A5D"/>
    <w:rsid w:val="002B74FD"/>
    <w:rsid w:val="002C46C3"/>
    <w:rsid w:val="002F60A7"/>
    <w:rsid w:val="003022AD"/>
    <w:rsid w:val="0030295F"/>
    <w:rsid w:val="003150EC"/>
    <w:rsid w:val="00336BE9"/>
    <w:rsid w:val="00337270"/>
    <w:rsid w:val="0034318E"/>
    <w:rsid w:val="00344270"/>
    <w:rsid w:val="0034571A"/>
    <w:rsid w:val="00364557"/>
    <w:rsid w:val="003654F6"/>
    <w:rsid w:val="0038517D"/>
    <w:rsid w:val="0038669F"/>
    <w:rsid w:val="0039325A"/>
    <w:rsid w:val="00395037"/>
    <w:rsid w:val="003A3A82"/>
    <w:rsid w:val="003A3B62"/>
    <w:rsid w:val="003A746B"/>
    <w:rsid w:val="003B4369"/>
    <w:rsid w:val="003C05AD"/>
    <w:rsid w:val="00411409"/>
    <w:rsid w:val="00412ADC"/>
    <w:rsid w:val="004139C6"/>
    <w:rsid w:val="00421DEE"/>
    <w:rsid w:val="00431279"/>
    <w:rsid w:val="004323E4"/>
    <w:rsid w:val="0043648F"/>
    <w:rsid w:val="00440B2D"/>
    <w:rsid w:val="00464401"/>
    <w:rsid w:val="00465A9E"/>
    <w:rsid w:val="004666C1"/>
    <w:rsid w:val="00470C2D"/>
    <w:rsid w:val="00472CF2"/>
    <w:rsid w:val="00481288"/>
    <w:rsid w:val="004815DC"/>
    <w:rsid w:val="0048204F"/>
    <w:rsid w:val="004B35D6"/>
    <w:rsid w:val="004C352F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02EE9"/>
    <w:rsid w:val="00510936"/>
    <w:rsid w:val="00510DDE"/>
    <w:rsid w:val="005223A2"/>
    <w:rsid w:val="00536359"/>
    <w:rsid w:val="00543195"/>
    <w:rsid w:val="00564B42"/>
    <w:rsid w:val="00566865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12CB"/>
    <w:rsid w:val="005E130A"/>
    <w:rsid w:val="005E2B94"/>
    <w:rsid w:val="005F4255"/>
    <w:rsid w:val="00603245"/>
    <w:rsid w:val="0063135E"/>
    <w:rsid w:val="006339C7"/>
    <w:rsid w:val="00642F42"/>
    <w:rsid w:val="006447F1"/>
    <w:rsid w:val="00647871"/>
    <w:rsid w:val="0065101C"/>
    <w:rsid w:val="00652ACE"/>
    <w:rsid w:val="0065323D"/>
    <w:rsid w:val="00653890"/>
    <w:rsid w:val="00662935"/>
    <w:rsid w:val="00663955"/>
    <w:rsid w:val="0066796B"/>
    <w:rsid w:val="006706FE"/>
    <w:rsid w:val="00686DEB"/>
    <w:rsid w:val="00692F48"/>
    <w:rsid w:val="0069420F"/>
    <w:rsid w:val="006A4A58"/>
    <w:rsid w:val="006B03BC"/>
    <w:rsid w:val="006B1657"/>
    <w:rsid w:val="006C1937"/>
    <w:rsid w:val="006C42B2"/>
    <w:rsid w:val="006D57D3"/>
    <w:rsid w:val="006E4224"/>
    <w:rsid w:val="006E4DD2"/>
    <w:rsid w:val="006E6D99"/>
    <w:rsid w:val="006F1D07"/>
    <w:rsid w:val="00701A07"/>
    <w:rsid w:val="00710496"/>
    <w:rsid w:val="007200AF"/>
    <w:rsid w:val="00725801"/>
    <w:rsid w:val="00730EE2"/>
    <w:rsid w:val="007317A1"/>
    <w:rsid w:val="007342BD"/>
    <w:rsid w:val="007371FB"/>
    <w:rsid w:val="007557F1"/>
    <w:rsid w:val="00764397"/>
    <w:rsid w:val="0077014A"/>
    <w:rsid w:val="00774EF9"/>
    <w:rsid w:val="00784A35"/>
    <w:rsid w:val="00791280"/>
    <w:rsid w:val="0079528F"/>
    <w:rsid w:val="00795484"/>
    <w:rsid w:val="007A0637"/>
    <w:rsid w:val="007A3620"/>
    <w:rsid w:val="007A4451"/>
    <w:rsid w:val="007B6620"/>
    <w:rsid w:val="007C527A"/>
    <w:rsid w:val="007C61AB"/>
    <w:rsid w:val="007D1D12"/>
    <w:rsid w:val="007D2F97"/>
    <w:rsid w:val="007E1005"/>
    <w:rsid w:val="007E2C7B"/>
    <w:rsid w:val="007E31C2"/>
    <w:rsid w:val="007E49EB"/>
    <w:rsid w:val="007F0F64"/>
    <w:rsid w:val="007F3F3C"/>
    <w:rsid w:val="00803252"/>
    <w:rsid w:val="00804457"/>
    <w:rsid w:val="008072A3"/>
    <w:rsid w:val="00810D4B"/>
    <w:rsid w:val="00811BCB"/>
    <w:rsid w:val="00814B2A"/>
    <w:rsid w:val="00816814"/>
    <w:rsid w:val="00817B18"/>
    <w:rsid w:val="00820977"/>
    <w:rsid w:val="008266E7"/>
    <w:rsid w:val="00833262"/>
    <w:rsid w:val="008352DC"/>
    <w:rsid w:val="00840484"/>
    <w:rsid w:val="008420C0"/>
    <w:rsid w:val="008520E2"/>
    <w:rsid w:val="0086652E"/>
    <w:rsid w:val="00872F3D"/>
    <w:rsid w:val="008735D6"/>
    <w:rsid w:val="00875B4F"/>
    <w:rsid w:val="008801C8"/>
    <w:rsid w:val="00880A8D"/>
    <w:rsid w:val="00896687"/>
    <w:rsid w:val="008A4D94"/>
    <w:rsid w:val="008A7577"/>
    <w:rsid w:val="008B680B"/>
    <w:rsid w:val="008C3D0D"/>
    <w:rsid w:val="008C6A7F"/>
    <w:rsid w:val="008E3151"/>
    <w:rsid w:val="008E736B"/>
    <w:rsid w:val="008F2861"/>
    <w:rsid w:val="008F68B3"/>
    <w:rsid w:val="00911DAA"/>
    <w:rsid w:val="00960FE0"/>
    <w:rsid w:val="00962A53"/>
    <w:rsid w:val="00975834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0061"/>
    <w:rsid w:val="00A015CF"/>
    <w:rsid w:val="00A1654C"/>
    <w:rsid w:val="00A26906"/>
    <w:rsid w:val="00A35B55"/>
    <w:rsid w:val="00A411A6"/>
    <w:rsid w:val="00A4307A"/>
    <w:rsid w:val="00A714A0"/>
    <w:rsid w:val="00A77CCA"/>
    <w:rsid w:val="00A83AA8"/>
    <w:rsid w:val="00A97C90"/>
    <w:rsid w:val="00AA586F"/>
    <w:rsid w:val="00AB2806"/>
    <w:rsid w:val="00AB397B"/>
    <w:rsid w:val="00AE499B"/>
    <w:rsid w:val="00B063F5"/>
    <w:rsid w:val="00B13CF0"/>
    <w:rsid w:val="00B14D32"/>
    <w:rsid w:val="00B22578"/>
    <w:rsid w:val="00B230C7"/>
    <w:rsid w:val="00B26FD7"/>
    <w:rsid w:val="00B275A6"/>
    <w:rsid w:val="00B52177"/>
    <w:rsid w:val="00B53C66"/>
    <w:rsid w:val="00B54254"/>
    <w:rsid w:val="00B5648B"/>
    <w:rsid w:val="00B7206F"/>
    <w:rsid w:val="00B8305C"/>
    <w:rsid w:val="00BA49DA"/>
    <w:rsid w:val="00BA538D"/>
    <w:rsid w:val="00BB5755"/>
    <w:rsid w:val="00BD5059"/>
    <w:rsid w:val="00BD7016"/>
    <w:rsid w:val="00BE6FB8"/>
    <w:rsid w:val="00BF0354"/>
    <w:rsid w:val="00C0357B"/>
    <w:rsid w:val="00C06D38"/>
    <w:rsid w:val="00C22AFE"/>
    <w:rsid w:val="00C242A1"/>
    <w:rsid w:val="00C343A7"/>
    <w:rsid w:val="00C37F44"/>
    <w:rsid w:val="00C4480D"/>
    <w:rsid w:val="00C562BF"/>
    <w:rsid w:val="00C65C57"/>
    <w:rsid w:val="00C82BC6"/>
    <w:rsid w:val="00C9351C"/>
    <w:rsid w:val="00CA0FFB"/>
    <w:rsid w:val="00CB67FE"/>
    <w:rsid w:val="00CC7FDC"/>
    <w:rsid w:val="00CE5CE2"/>
    <w:rsid w:val="00CF0EB3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0545"/>
    <w:rsid w:val="00D9503E"/>
    <w:rsid w:val="00D965C4"/>
    <w:rsid w:val="00DA0E2F"/>
    <w:rsid w:val="00DA198D"/>
    <w:rsid w:val="00DB23F1"/>
    <w:rsid w:val="00DB7BBB"/>
    <w:rsid w:val="00DD26C3"/>
    <w:rsid w:val="00DD3012"/>
    <w:rsid w:val="00DD7990"/>
    <w:rsid w:val="00DF1961"/>
    <w:rsid w:val="00DF3954"/>
    <w:rsid w:val="00DF3CA9"/>
    <w:rsid w:val="00E01803"/>
    <w:rsid w:val="00E01A2A"/>
    <w:rsid w:val="00E03BAE"/>
    <w:rsid w:val="00E120AB"/>
    <w:rsid w:val="00E216E4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ED7741"/>
    <w:rsid w:val="00EE2AE4"/>
    <w:rsid w:val="00F205AB"/>
    <w:rsid w:val="00F27C2D"/>
    <w:rsid w:val="00F36F6B"/>
    <w:rsid w:val="00F4154A"/>
    <w:rsid w:val="00F4305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B5D6C"/>
    <w:rsid w:val="00FD17D0"/>
    <w:rsid w:val="00FD641C"/>
    <w:rsid w:val="00FE075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6F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F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FD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F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F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6F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F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FD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F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F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308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141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4342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80238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2557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7819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4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28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68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3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039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St-4401/2016-4</izvorni_sadrzaj>
    <derivirana_varijabla naziv="DomainObject.Oznaka_1">St-4401/2016-4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4401</izvorni_sadrzaj>
    <derivirana_varijabla naziv="DomainObject.Predmet.Broj_1">4401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St-4401/2016</izvorni_sadrzaj>
    <derivirana_varijabla naziv="DomainObject.Predmet.OznakaBroj_1">St-4401/2016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MVA COLOR d.o.o.</izvorni_sadrzaj>
    <derivirana_varijabla naziv="DomainObject.Predmet.ProtustrankaFormated_1">  MVA COLOR d.o.o.</derivirana_varijabla>
  </DomainObject.Predmet.ProtustrankaFormated>
  <DomainObject.Predmet.ProtustrankaFormatedOIB>
    <izvorni_sadrzaj>  MVA COLOR d.o.o., OIB 27901076761</izvorni_sadrzaj>
    <derivirana_varijabla naziv="DomainObject.Predmet.ProtustrankaFormatedOIB_1">  MVA COLOR d.o.o., OIB 27901076761</derivirana_varijabla>
  </DomainObject.Predmet.ProtustrankaFormatedOIB>
  <DomainObject.Predmet.ProtustrankaFormatedWithAdress>
    <izvorni_sadrzaj> MVA COLOR d.o.o., Milke Trnine 1, 10310 Ivanić-Grad</izvorni_sadrzaj>
    <derivirana_varijabla naziv="DomainObject.Predmet.ProtustrankaFormatedWithAdress_1"> MVA COLOR d.o.o., Milke Trnine 1, 10310 Ivanić-Grad</derivirana_varijabla>
  </DomainObject.Predmet.ProtustrankaFormatedWithAdress>
  <DomainObject.Predmet.ProtustrankaFormatedWithAdressOIB>
    <izvorni_sadrzaj> MVA COLOR d.o.o., OIB 27901076761, Milke Trnine 1, 10310 Ivanić-Grad</izvorni_sadrzaj>
    <derivirana_varijabla naziv="DomainObject.Predmet.ProtustrankaFormatedWithAdressOIB_1"> MVA COLOR d.o.o., OIB 27901076761, Milke Trnine 1, 10310 Ivanić-Grad</derivirana_varijabla>
  </DomainObject.Predmet.ProtustrankaFormatedWithAdressOIB>
  <DomainObject.Predmet.ProtustrankaWithAdress>
    <izvorni_sadrzaj>MVA COLOR d.o.o. Milke Trnine 1, 10310 Ivanić-Grad</izvorni_sadrzaj>
    <derivirana_varijabla naziv="DomainObject.Predmet.ProtustrankaWithAdress_1">MVA COLOR d.o.o. Milke Trnine 1, 10310 Ivanić-Grad</derivirana_varijabla>
  </DomainObject.Predmet.ProtustrankaWithAdress>
  <DomainObject.Predmet.ProtustrankaWithAdressOIB>
    <izvorni_sadrzaj>MVA COLOR d.o.o., OIB 27901076761, Milke Trnine 1, 10310 Ivanić-Grad</izvorni_sadrzaj>
    <derivirana_varijabla naziv="DomainObject.Predmet.ProtustrankaWithAdressOIB_1">MVA COLOR d.o.o., OIB 27901076761, Milke Trnine 1, 10310 Ivanić-Grad</derivirana_varijabla>
  </DomainObject.Predmet.ProtustrankaWithAdressOIB>
  <DomainObject.Predmet.ProtustrankaNazivFormated>
    <izvorni_sadrzaj>MVA COLOR d.o.o.</izvorni_sadrzaj>
    <derivirana_varijabla naziv="DomainObject.Predmet.ProtustrankaNazivFormated_1">MVA COLOR d.o.o.</derivirana_varijabla>
  </DomainObject.Predmet.ProtustrankaNazivFormated>
  <DomainObject.Predmet.ProtustrankaNazivFormatedOIB>
    <izvorni_sadrzaj>MVA COLOR d.o.o., OIB 27901076761</izvorni_sadrzaj>
    <derivirana_varijabla naziv="DomainObject.Predmet.ProtustrankaNazivFormatedOIB_1">MVA COLOR d.o.o., OIB 27901076761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MVA COLOR d.o.o.</item>
    </izvorni_sadrzaj>
    <derivirana_varijabla naziv="DomainObject.Predmet.ProtuStrankaListFormated_1">
      <item>MVA COLOR d.o.o.</item>
    </derivirana_varijabla>
  </DomainObject.Predmet.ProtuStrankaListFormated>
  <DomainObject.Predmet.ProtuStrankaListFormatedOIB>
    <izvorni_sadrzaj>
      <item>MVA COLOR d.o.o., OIB 27901076761</item>
    </izvorni_sadrzaj>
    <derivirana_varijabla naziv="DomainObject.Predmet.ProtuStrankaListFormatedOIB_1">
      <item>MVA COLOR d.o.o., OIB 27901076761</item>
    </derivirana_varijabla>
  </DomainObject.Predmet.ProtuStrankaListFormatedOIB>
  <DomainObject.Predmet.ProtuStrankaListFormatedWithAdress>
    <izvorni_sadrzaj>
      <item>MVA COLOR d.o.o., Milke Trnine 1, 10310 Ivanić-Grad</item>
    </izvorni_sadrzaj>
    <derivirana_varijabla naziv="DomainObject.Predmet.ProtuStrankaListFormatedWithAdress_1">
      <item>MVA COLOR d.o.o., Milke Trnine 1, 10310 Ivanić-Grad</item>
    </derivirana_varijabla>
  </DomainObject.Predmet.ProtuStrankaListFormatedWithAdress>
  <DomainObject.Predmet.ProtuStrankaListFormatedWithAdressOIB>
    <izvorni_sadrzaj>
      <item>MVA COLOR d.o.o., OIB 27901076761, Milke Trnine 1, 10310 Ivanić-Grad</item>
    </izvorni_sadrzaj>
    <derivirana_varijabla naziv="DomainObject.Predmet.ProtuStrankaListFormatedWithAdressOIB_1">
      <item>MVA COLOR d.o.o., OIB 27901076761, Milke Trnine 1, 10310 Ivanić-Grad</item>
    </derivirana_varijabla>
  </DomainObject.Predmet.ProtuStrankaListFormatedWithAdressOIB>
  <DomainObject.Predmet.ProtuStrankaListNazivFormated>
    <izvorni_sadrzaj>
      <item>MVA COLOR d.o.o.</item>
    </izvorni_sadrzaj>
    <derivirana_varijabla naziv="DomainObject.Predmet.ProtuStrankaListNazivFormated_1">
      <item>MVA COLOR d.o.o.</item>
    </derivirana_varijabla>
  </DomainObject.Predmet.ProtuStrankaListNazivFormated>
  <DomainObject.Predmet.ProtuStrankaListNazivFormatedOIB>
    <izvorni_sadrzaj>
      <item>MVA COLOR d.o.o., OIB 27901076761</item>
    </izvorni_sadrzaj>
    <derivirana_varijabla naziv="DomainObject.Predmet.ProtuStrankaListNazivFormatedOIB_1">
      <item>MVA COLOR d.o.o., OIB 27901076761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St-4401/2016-4</izvorni_sadrzaj>
    <derivirana_varijabla naziv="DomainObject.PoslovniBrojDokumenta_1">St-4401/2016-4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MVA COLOR d.o.o.</izvorni_sadrzaj>
    <derivirana_varijabla naziv="DomainObject.Predmet.ProtustrankaIDrugi_1">MVA COLOR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MVA COLOR d.o.o., OIB 27901076761, Milke Trnine 1, 10310 Ivanić-Grad</izvorni_sadrzaj>
    <derivirana_varijabla naziv="DomainObject.Predmet.ProtustrankaIDrugiAdressOIB_1">MVA COLOR d.o.o., OIB 27901076761, Milke Trnine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MVA COLOR d.o.o.</item>
    </izvorni_sadrzaj>
    <derivirana_varijabla naziv="DomainObject.Predmet.SudioniciListNaziv_1">
      <item>FINA Regionalni centar Zagreb</item>
      <item>MVA COLOR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MVA COLOR d.o.o., OIB 27901076761, Milke Trnine 1,10310 Ivanić-Grad</item>
    </izvorni_sadrzaj>
    <derivirana_varijabla naziv="DomainObject.Predmet.SudioniciListAdressOIB_1">
      <item>FINA Regionalni centar Zagreb, OIB 85821130368, Trg svibanjskih žrtava 1995. br. 1,10000 Zagreb</item>
      <item>MVA COLOR d.o.o., OIB 27901076761, Milke Trnine 1,10310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27901076761</item>
    </izvorni_sadrzaj>
    <derivirana_varijabla naziv="DomainObject.Predmet.SudioniciListNazivOIB_1">
      <item>, OIB 85821130368</item>
      <item>, OIB 27901076761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906AD8-EF67-4AF9-B74E-D664F9A5BC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3052</properties:Characters>
  <properties:Lines>79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2018-10-10T12:16:00Z</dcterms:created>
  <dc:creator>Žana Livaja</dc:creator>
  <cp:lastModifiedBy>Marina Markić</cp:lastModifiedBy>
  <cp:lastPrinted>2018-10-10T12:21:00Z</cp:lastPrinted>
  <dcterms:modified xmlns:xsi="http://www.w3.org/2001/XMLSchema-instance" xsi:type="dcterms:W3CDTF">2018-10-10T12:22:00Z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St-4401/2016-4 / Odluka - Rješenje (St-4401-16.docx)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