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baef" w14:paraId="9eabaef" w:rsidRDefault="007B6C29" w:rsidP="0094096C" w:rsidR="007B6C29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7B6C29" w:rsidRPr="007B6C29">
        <w:rPr>
          <w:lang w:val="hr-HR"/>
        </w:rPr>
        <w:t>RANDA d.o.o., OIB: 13275596237, Split, Matice hrvatske 14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0C3059">
        <w:rPr>
          <w:lang w:val="hr-HR"/>
        </w:rPr>
        <w:t>1</w:t>
      </w:r>
      <w:r w:rsidR="007B6C29">
        <w:rPr>
          <w:lang w:val="hr-HR"/>
        </w:rPr>
        <w:t>1</w:t>
      </w:r>
      <w:r w:rsidR="000C3059">
        <w:rPr>
          <w:lang w:val="hr-HR"/>
        </w:rPr>
        <w:t>.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7B6C29" w:rsidRPr="007B6C29">
        <w:rPr>
          <w:lang w:val="hr-HR"/>
        </w:rPr>
        <w:t>RANDA d.o.o., OIB: 13275596237, Split, Matice hrvatske 14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10.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D305BE">
        <w:rPr>
          <w:lang w:val="hr-HR"/>
        </w:rPr>
        <w:t>3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305BE" w:rsidRPr="00D305BE">
        <w:rPr>
          <w:lang w:val="hr-HR"/>
        </w:rPr>
        <w:t>Dinka Trumbić iz Splita, Lovretska 10, OIB: 43468134790.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>III. Zaključuje se skraćeni stečajni postupak nad dužnikom</w:t>
      </w:r>
      <w:r w:rsidR="007B6C29" w:rsidRPr="007B6C29">
        <w:t xml:space="preserve"> </w:t>
      </w:r>
      <w:r w:rsidR="007B6C29" w:rsidRPr="007B6C29">
        <w:rPr>
          <w:lang w:val="hr-HR"/>
        </w:rPr>
        <w:t>RANDA d.o.o., OIB: 13275596237, Split, Matice hrvatske 14</w:t>
      </w:r>
      <w:r w:rsidR="007B6C29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7B6C29">
        <w:rPr>
          <w:lang w:val="hr-HR"/>
        </w:rPr>
        <w:t>30. listopada 2015.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7B6C29" w:rsidRPr="007B6C29">
        <w:rPr>
          <w:lang w:val="hr-HR"/>
        </w:rPr>
        <w:t>RANDA d.o.o., OIB: 13275596237, Split, Matice hrvatske 14</w:t>
      </w:r>
      <w:r w:rsidR="007B6C29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B349FA">
        <w:rPr>
          <w:lang w:val="hr-HR"/>
        </w:rPr>
        <w:t>1. rujna</w:t>
      </w:r>
      <w:r w:rsidR="00F5507B" w:rsidRPr="0094096C">
        <w:rPr>
          <w:lang w:val="hr-HR"/>
        </w:rPr>
        <w:t xml:space="preserve">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7B6C29">
        <w:rPr>
          <w:lang w:val="hr-HR"/>
        </w:rPr>
        <w:t>102</w:t>
      </w:r>
      <w:r w:rsidR="00005874">
        <w:rPr>
          <w:lang w:val="hr-HR"/>
        </w:rPr>
        <w:t>2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7B6C29">
        <w:rPr>
          <w:lang w:val="hr-HR"/>
        </w:rPr>
        <w:t>64.926,77</w:t>
      </w:r>
      <w:r w:rsidR="00093D75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714DE2" w:rsidP="00714DE2" w:rsidR="00714DE2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714DE2" w:rsidP="00714DE2" w:rsidR="00714DE2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izvatka iz sudskog registra za dužnika proizlazi da se ne vodi drugi postupak radi brisanja dužnika iz sudskog registra (list 2-4 spisa), </w:t>
      </w:r>
    </w:p>
    <w:p w:rsidRDefault="00714DE2" w:rsidP="00714DE2" w:rsidR="00714DE2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7B6C29">
        <w:rPr>
          <w:lang w:val="hr-HR"/>
        </w:rPr>
        <w:t>13. rujna</w:t>
      </w:r>
      <w:r>
        <w:rPr>
          <w:lang w:val="hr-HR"/>
        </w:rPr>
        <w:t xml:space="preserve"> 2016. godine proizlazi da </w:t>
      </w:r>
      <w:r w:rsidR="007B6C29">
        <w:rPr>
          <w:lang w:val="hr-HR"/>
        </w:rPr>
        <w:t>dužnik nema zaposlenih (list 7</w:t>
      </w:r>
      <w:r>
        <w:rPr>
          <w:lang w:val="hr-HR"/>
        </w:rPr>
        <w:t xml:space="preserve"> spisa),</w:t>
      </w:r>
    </w:p>
    <w:p w:rsidRDefault="00714DE2" w:rsidP="00714DE2" w:rsidR="00714DE2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7B6C29">
        <w:rPr>
          <w:lang w:val="hr-HR"/>
        </w:rPr>
        <w:t>šenim osnovama za plaćanje od 11</w:t>
      </w:r>
      <w:r>
        <w:rPr>
          <w:lang w:val="hr-HR"/>
        </w:rPr>
        <w:t>. studenog 2016. godine proizlazi da dužnik u Očevidniku redoslijeda osnova za plaćanje ima evidentirane neizvršene osnove za plaćanje u neprekinut</w:t>
      </w:r>
      <w:r w:rsidR="007B6C29">
        <w:rPr>
          <w:lang w:val="hr-HR"/>
        </w:rPr>
        <w:t>om razdoblju od 1458 dana (list 9</w:t>
      </w:r>
      <w:r>
        <w:rPr>
          <w:lang w:val="hr-HR"/>
        </w:rPr>
        <w:t xml:space="preserve"> spisa),</w:t>
      </w:r>
    </w:p>
    <w:p w:rsidRDefault="00714DE2" w:rsidP="00714DE2" w:rsidR="00714DE2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</w:t>
      </w:r>
      <w:r w:rsidR="007B6C29">
        <w:rPr>
          <w:lang w:val="hr-HR"/>
        </w:rPr>
        <w:t>71/15; dalje: SZ), pa je dana 16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581F5E">
        <w:rPr>
          <w:lang w:val="hr-HR"/>
        </w:rPr>
        <w:t>11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7B6C29" w:rsidP="0094096C" w:rsidR="007B6C29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14DE2" w:rsidP="0094096C" w:rsidR="00714DE2">
      <w:pPr>
        <w:spacing w:before="160"/>
        <w:jc w:val="both"/>
        <w:rPr>
          <w:lang w:val="hr-HR"/>
        </w:rPr>
      </w:pPr>
    </w:p>
    <w:p w:rsidRDefault="00714DE2" w:rsidP="0094096C" w:rsidR="00714DE2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98043689"/>
      <w:docPartObj>
        <w:docPartGallery w:val="Page Numbers (Top of Page)"/>
        <w:docPartUnique/>
      </w:docPartObj>
    </w:sdtPr>
    <w:sdtEndPr/>
    <w:sdtContent>
      <w:p w:rsidRDefault="007B6C29" w:rsidR="007B6C2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6DA1" w:rsidRPr="00D36DA1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7B6C29" w:rsidP="007B6C29" w:rsidR="003734BE">
    <w:pPr>
      <w:pStyle w:val="Zaglavlje"/>
      <w:jc w:val="right"/>
    </w:pPr>
    <w:r>
      <w:t>11. St-1489/2015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7B6C29">
      <w:t>1489/2015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874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966E2"/>
    <w:rsid w:val="004A37EF"/>
    <w:rsid w:val="004A6CA0"/>
    <w:rsid w:val="004D23AF"/>
    <w:rsid w:val="004F3F86"/>
    <w:rsid w:val="00520023"/>
    <w:rsid w:val="00520266"/>
    <w:rsid w:val="00520582"/>
    <w:rsid w:val="00536E4F"/>
    <w:rsid w:val="00581F5E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4DE2"/>
    <w:rsid w:val="00715A7E"/>
    <w:rsid w:val="00721116"/>
    <w:rsid w:val="00736EF6"/>
    <w:rsid w:val="00743750"/>
    <w:rsid w:val="007457E4"/>
    <w:rsid w:val="007725FF"/>
    <w:rsid w:val="007A51CD"/>
    <w:rsid w:val="007A74B6"/>
    <w:rsid w:val="007B6C29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305BE"/>
    <w:rsid w:val="00D36DA1"/>
    <w:rsid w:val="00D4027A"/>
    <w:rsid w:val="00D4418F"/>
    <w:rsid w:val="00D47B51"/>
    <w:rsid w:val="00D6076B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795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1489</izvorni_sadrzaj>
    <derivirana_varijabla naziv="DomainObject.Predmet.Broj_1">1489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St-1489/2015</izvorni_sadrzaj>
    <derivirana_varijabla naziv="DomainObject.Predmet.OznakaBroj_1">St-1489/2015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RANDA d.o.o. za strategijsko i menadžersko savjetovanje</izvorni_sadrzaj>
    <derivirana_varijabla naziv="DomainObject.Predmet.ProtustrankaFormated_1">  RANDA d.o.o. za strategijsko i menadžersko savjetovanje</derivirana_varijabla>
  </DomainObject.Predmet.ProtustrankaFormated>
  <DomainObject.Predmet.ProtustrankaFormatedOIB>
    <izvorni_sadrzaj>  RANDA d.o.o. za strategijsko i menadžersko savjetovanje, OIB 13275596237</izvorni_sadrzaj>
    <derivirana_varijabla naziv="DomainObject.Predmet.ProtustrankaFormatedOIB_1">  RANDA d.o.o. za strategijsko i menadžersko savjetovanje, OIB 13275596237</derivirana_varijabla>
  </DomainObject.Predmet.ProtustrankaFormatedOIB>
  <DomainObject.Predmet.ProtustrankaFormatedWithAdress>
    <izvorni_sadrzaj> RANDA d.o.o. za strategijsko i menadžersko savjetovanje, Matice hrvatske 14, 21000 Split</izvorni_sadrzaj>
    <derivirana_varijabla naziv="DomainObject.Predmet.ProtustrankaFormatedWithAdress_1"> RANDA d.o.o. za strategijsko i menadžersko savjetovanje, Matice hrvatske 14, 21000 Split</derivirana_varijabla>
  </DomainObject.Predmet.ProtustrankaFormatedWithAdress>
  <DomainObject.Predmet.ProtustrankaFormatedWithAdressOIB>
    <izvorni_sadrzaj> RANDA d.o.o. za strategijsko i menadžersko savjetovanje, OIB 13275596237, Matice hrvatske 14, 21000 Split</izvorni_sadrzaj>
    <derivirana_varijabla naziv="DomainObject.Predmet.ProtustrankaFormatedWithAdressOIB_1"> RANDA d.o.o. za strategijsko i menadžersko savjetovanje, OIB 13275596237, Matice hrvatske 14, 21000 Split</derivirana_varijabla>
  </DomainObject.Predmet.ProtustrankaFormatedWithAdressOIB>
  <DomainObject.Predmet.ProtustrankaWithAdress>
    <izvorni_sadrzaj>RANDA d.o.o. za strategijsko i menadžersko savjetovanje Matice hrvatske 14, 21000 Split</izvorni_sadrzaj>
    <derivirana_varijabla naziv="DomainObject.Predmet.ProtustrankaWithAdress_1">RANDA d.o.o. za strategijsko i menadžersko savjetovanje Matice hrvatske 14, 21000 Split</derivirana_varijabla>
  </DomainObject.Predmet.ProtustrankaWithAdress>
  <DomainObject.Predmet.ProtustrankaWithAdressOIB>
    <izvorni_sadrzaj>RANDA d.o.o. za strategijsko i menadžersko savjetovanje, OIB 13275596237, Matice hrvatske 14, 21000 Split</izvorni_sadrzaj>
    <derivirana_varijabla naziv="DomainObject.Predmet.ProtustrankaWithAdressOIB_1">RANDA d.o.o. za strategijsko i menadžersko savjetovanje, OIB 13275596237, Matice hrvatske 14, 21000 Split</derivirana_varijabla>
  </DomainObject.Predmet.ProtustrankaWithAdressOIB>
  <DomainObject.Predmet.ProtustrankaNazivFormated>
    <izvorni_sadrzaj>RANDA d.o.o. za strategijsko i menadžersko savjetovanje</izvorni_sadrzaj>
    <derivirana_varijabla naziv="DomainObject.Predmet.ProtustrankaNazivFormated_1">RANDA d.o.o. za strategijsko i menadžersko savjetovanje</derivirana_varijabla>
  </DomainObject.Predmet.ProtustrankaNazivFormated>
  <DomainObject.Predmet.ProtustrankaNazivFormatedOIB>
    <izvorni_sadrzaj>RANDA d.o.o. za strategijsko i menadžersko savjetovanje, OIB 13275596237</izvorni_sadrzaj>
    <derivirana_varijabla naziv="DomainObject.Predmet.ProtustrankaNazivFormatedOIB_1">RANDA d.o.o. za strategijsko i menadžersko savjetovanje, OIB 13275596237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64926.77</izvorni_sadrzaj>
    <derivirana_varijabla naziv="DomainObject.Predmet.TrenutnaVrijednost_1">64926.77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RANDA d.o.o. za strategijsko i menadžersko savjetovanje</item>
    </izvorni_sadrzaj>
    <derivirana_varijabla naziv="DomainObject.Predmet.ProtuStrankaListFormated_1">
      <item>RANDA d.o.o. za strategijsko i menadžersko savjetovanje</item>
    </derivirana_varijabla>
  </DomainObject.Predmet.ProtuStrankaListFormated>
  <DomainObject.Predmet.ProtuStrankaListFormatedOIB>
    <izvorni_sadrzaj>
      <item>RANDA d.o.o. za strategijsko i menadžersko savjetovanje, OIB 13275596237</item>
    </izvorni_sadrzaj>
    <derivirana_varijabla naziv="DomainObject.Predmet.ProtuStrankaListFormatedOIB_1">
      <item>RANDA d.o.o. za strategijsko i menadžersko savjetovanje, OIB 13275596237</item>
    </derivirana_varijabla>
  </DomainObject.Predmet.ProtuStrankaListFormatedOIB>
  <DomainObject.Predmet.ProtuStrankaListFormatedWithAdress>
    <izvorni_sadrzaj>
      <item>RANDA d.o.o. za strategijsko i menadžersko savjetovanje, Matice hrvatske 14, 21000 Split</item>
    </izvorni_sadrzaj>
    <derivirana_varijabla naziv="DomainObject.Predmet.ProtuStrankaListFormatedWithAdress_1">
      <item>RANDA d.o.o. za strategijsko i menadžersko savjetovanje, Matice hrvatske 14, 21000 Split</item>
    </derivirana_varijabla>
  </DomainObject.Predmet.ProtuStrankaListFormatedWithAdress>
  <DomainObject.Predmet.ProtuStrankaListFormatedWithAdressOIB>
    <izvorni_sadrzaj>
      <item>RANDA d.o.o. za strategijsko i menadžersko savjetovanje, OIB 13275596237, Matice hrvatske 14, 21000 Split</item>
    </izvorni_sadrzaj>
    <derivirana_varijabla naziv="DomainObject.Predmet.ProtuStrankaListFormatedWithAdressOIB_1">
      <item>RANDA d.o.o. za strategijsko i menadžersko savjetovanje, OIB 13275596237, Matice hrvatske 14, 21000 Split</item>
    </derivirana_varijabla>
  </DomainObject.Predmet.ProtuStrankaListFormatedWithAdressOIB>
  <DomainObject.Predmet.ProtuStrankaListNazivFormated>
    <izvorni_sadrzaj>
      <item>RANDA d.o.o. za strategijsko i menadžersko savjetovanje</item>
    </izvorni_sadrzaj>
    <derivirana_varijabla naziv="DomainObject.Predmet.ProtuStrankaListNazivFormated_1">
      <item>RANDA d.o.o. za strategijsko i menadžersko savjetovanje</item>
    </derivirana_varijabla>
  </DomainObject.Predmet.ProtuStrankaListNazivFormated>
  <DomainObject.Predmet.ProtuStrankaListNazivFormatedOIB>
    <izvorni_sadrzaj>
      <item>RANDA d.o.o. za strategijsko i menadžersko savjetovanje, OIB 13275596237</item>
    </izvorni_sadrzaj>
    <derivirana_varijabla naziv="DomainObject.Predmet.ProtuStrankaListNazivFormatedOIB_1">
      <item>RANDA d.o.o. za strategijsko i menadžersko savjetovanje, OIB 13275596237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RANDA d.o.o. za strategijsko i menadžersko savjetovanje</izvorni_sadrzaj>
    <derivirana_varijabla naziv="DomainObject.Predmet.ProtustrankaIDrugi_1">RANDA d.o.o. za strategijsko i menadžersko savjetovanje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RANDA d.o.o. za strategijsko i menadžersko savjetovanje, OIB 13275596237, Matice hrvatske 14, 21000 Split</izvorni_sadrzaj>
    <derivirana_varijabla naziv="DomainObject.Predmet.ProtustrankaIDrugiAdressOIB_1">RANDA d.o.o. za strategijsko i menadžersko savjetovanje, OIB 13275596237, Matice hrvatske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RANDA d.o.o. za strategijsko i menadžersko savjetovanje</item>
      <item>FINANCIJSKA AGENCIJA, RC SPLIT</item>
    </izvorni_sadrzaj>
    <derivirana_varijabla naziv="DomainObject.Predmet.SudioniciListNaziv_1">
      <item>RANDA d.o.o. za strategijsko i menadžersko savjetovanje</item>
      <item>FINANCIJSKA AGENCIJA, RC SPLIT</item>
    </derivirana_varijabla>
  </DomainObject.Predmet.SudioniciListNaziv>
  <DomainObject.Predmet.SudioniciListAdressOIB>
    <izvorni_sadrzaj>
      <item>RANDA d.o.o. za strategijsko i menadžersko savjetovanje, OIB 13275596237, Matice hrvatske 14,21000 Split</item>
      <item>FINANCIJSKA AGENCIJA, RC SPLIT, OIB 85821130368, Mažuranićevo šetalište 24b,21000 Split</item>
    </izvorni_sadrzaj>
    <derivirana_varijabla naziv="DomainObject.Predmet.SudioniciListAdressOIB_1">
      <item>RANDA d.o.o. za strategijsko i menadžersko savjetovanje, OIB 13275596237, Matice hrvatske 14,21000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13275596237</item>
      <item>, OIB 85821130368</item>
    </izvorni_sadrzaj>
    <derivirana_varijabla naziv="DomainObject.Predmet.SudioniciListNazivOIB_1">
      <item>, OIB 13275596237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4CB7C5-2882-45C9-B6FC-52B4BFBC10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821</properties:Words>
  <properties:Characters>4408</properties:Characters>
  <properties:Lines>90</properties:Lines>
  <properties:Paragraphs>37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2017-01-11T08:28:00Z</cp:lastPrinted>
  <dcterms:modified xmlns:xsi="http://www.w3.org/2001/XMLSchema-instance" xsi:type="dcterms:W3CDTF">2017-01-11T09:12:00Z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