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d023b" w14:paraId="a2d023b" w:rsidRDefault="00281BC7" w:rsidP="00EF7C9A" w:rsidR="00281BC7" w:rsidRPr="005C2EF2">
      <w:pPr>
        <w15:collapsed w:val="false"/>
        <w:rPr>
          <w:b/>
        </w:rPr>
      </w:pPr>
      <w:bookmarkStart w:name="_GoBack" w:id="0"/>
      <w:bookmarkEnd w:id="0"/>
    </w:p>
    <w:p w:rsidRDefault="00281BC7" w:rsidP="00281BC7" w:rsidR="00281BC7" w:rsidRPr="005C2EF2">
      <w:pPr>
        <w:rPr>
          <w:b/>
        </w:rPr>
      </w:pPr>
    </w:p>
    <w:p w:rsidRDefault="00281BC7" w:rsidP="00281BC7" w:rsidR="00281BC7" w:rsidRPr="005C2EF2">
      <w:pPr>
        <w:rPr>
          <w:b/>
        </w:rPr>
      </w:pPr>
    </w:p>
    <w:p w:rsidRDefault="00E022E9" w:rsidP="00281BC7" w:rsidR="00E022E9" w:rsidRPr="005C2EF2">
      <w:pPr>
        <w:rPr>
          <w:b/>
          <w:bCs/>
        </w:rPr>
      </w:pPr>
    </w:p>
    <w:p w:rsidRDefault="00281BC7" w:rsidP="00281BC7" w:rsidR="00281BC7" w:rsidRPr="00531E87">
      <w:pPr>
        <w:rPr>
          <w:bCs/>
        </w:rPr>
      </w:pPr>
      <w:r w:rsidRPr="00531E87">
        <w:rPr>
          <w:bCs/>
        </w:rPr>
        <w:t>REPUBLIKA HRVATSKA</w:t>
      </w:r>
    </w:p>
    <w:p w:rsidRDefault="00281BC7" w:rsidP="00281BC7" w:rsidR="00E022E9" w:rsidRPr="00531E87">
      <w:pPr>
        <w:rPr>
          <w:bCs/>
        </w:rPr>
      </w:pPr>
      <w:r w:rsidRPr="00531E87">
        <w:rPr>
          <w:bCs/>
        </w:rPr>
        <w:t>TRGOVAČKI SUD U ZADRU</w:t>
      </w:r>
    </w:p>
    <w:p w:rsidRDefault="00E022E9" w:rsidP="004E7E9B" w:rsidR="00EF7C9A" w:rsidRPr="00531E87">
      <w:r w:rsidRPr="00531E87">
        <w:t>Dr. Franje Tuđmana 35</w:t>
      </w:r>
      <w:r w:rsidR="00281BC7" w:rsidRPr="00531E87">
        <w:tab/>
      </w:r>
    </w:p>
    <w:p w:rsidRDefault="00C63971" w:rsidP="00281BC7" w:rsidR="00C63971" w:rsidRPr="00531E87">
      <w:pPr>
        <w:rPr>
          <w:bCs/>
        </w:rPr>
      </w:pPr>
    </w:p>
    <w:p w:rsidRDefault="00EF7C9A" w:rsidP="00EF7C9A" w:rsidR="00EF7C9A" w:rsidRPr="00531E87">
      <w:pPr>
        <w:jc w:val="center"/>
        <w:rPr>
          <w:bCs/>
        </w:rPr>
      </w:pPr>
      <w:r w:rsidRPr="00531E87">
        <w:rPr>
          <w:bCs/>
        </w:rPr>
        <w:t>R E P U B L I K A   H R V A T S K A</w:t>
      </w:r>
    </w:p>
    <w:p w:rsidRDefault="00281BC7" w:rsidP="00281BC7" w:rsidR="00281BC7" w:rsidRPr="00531E87">
      <w:pPr>
        <w:rPr>
          <w:bCs/>
        </w:rPr>
      </w:pPr>
      <w:r w:rsidRPr="00531E87">
        <w:rPr>
          <w:bCs/>
        </w:rPr>
        <w:tab/>
      </w:r>
      <w:r w:rsidRPr="00531E87">
        <w:rPr>
          <w:bCs/>
        </w:rPr>
        <w:tab/>
      </w:r>
      <w:r w:rsidRPr="00531E87">
        <w:rPr>
          <w:bCs/>
        </w:rPr>
        <w:tab/>
      </w:r>
      <w:r w:rsidRPr="00531E87">
        <w:rPr>
          <w:bCs/>
        </w:rPr>
        <w:tab/>
      </w:r>
      <w:r w:rsidRPr="00531E87">
        <w:rPr>
          <w:bCs/>
        </w:rPr>
        <w:tab/>
      </w:r>
    </w:p>
    <w:p w:rsidRDefault="00281BC7" w:rsidP="00281BC7" w:rsidR="00281BC7" w:rsidRPr="00531E87">
      <w:pPr>
        <w:jc w:val="center"/>
        <w:rPr>
          <w:bCs/>
        </w:rPr>
      </w:pPr>
      <w:r w:rsidRPr="00531E87">
        <w:rPr>
          <w:bCs/>
        </w:rPr>
        <w:t>R J E Š E N J E</w:t>
      </w:r>
    </w:p>
    <w:p w:rsidRDefault="00281BC7" w:rsidP="00281BC7" w:rsidR="00281BC7" w:rsidRPr="00531E87">
      <w:pPr>
        <w:jc w:val="center"/>
      </w:pPr>
    </w:p>
    <w:p w:rsidRDefault="003F076D" w:rsidP="00C14329" w:rsidR="00366855">
      <w:pPr>
        <w:ind w:firstLine="708"/>
        <w:jc w:val="both"/>
      </w:pPr>
      <w:r w:rsidRPr="00531E87">
        <w:t>Trgovački sud u Zadru, po sutkinji Ani Markač, povodom prijedloga za otvaranje stečajnog postupka nad trgovačkim društvom</w:t>
      </w:r>
      <w:r w:rsidR="00B24054">
        <w:t xml:space="preserve"> </w:t>
      </w:r>
      <w:r w:rsidR="00C14329">
        <w:t xml:space="preserve">STROJOGRADNJA ŠIVAK d.o.o., Srima, Srima XVII kbr. 37, OIB:79517833007, </w:t>
      </w:r>
      <w:r w:rsidR="00F1205D">
        <w:t xml:space="preserve">dana </w:t>
      </w:r>
      <w:r w:rsidR="00921B3F">
        <w:t>19</w:t>
      </w:r>
      <w:r w:rsidR="00366855">
        <w:t xml:space="preserve">. </w:t>
      </w:r>
      <w:r w:rsidR="002C2BB2">
        <w:t>listopada</w:t>
      </w:r>
      <w:r w:rsidR="00366855">
        <w:t xml:space="preserve"> 2018.,</w:t>
      </w:r>
    </w:p>
    <w:p w:rsidRDefault="00B24054" w:rsidP="00531E87" w:rsidR="00B24054" w:rsidRPr="00531E87">
      <w:pPr>
        <w:ind w:firstLine="708"/>
        <w:jc w:val="both"/>
      </w:pPr>
    </w:p>
    <w:p w:rsidRDefault="00281BC7" w:rsidP="00281BC7" w:rsidR="00281BC7" w:rsidRPr="00531E87">
      <w:pPr>
        <w:jc w:val="center"/>
      </w:pPr>
      <w:r w:rsidRPr="00531E87">
        <w:t>r i j e š i o   j e</w:t>
      </w:r>
    </w:p>
    <w:p w:rsidRDefault="004B768C" w:rsidP="00EF7C9A" w:rsidR="004B768C" w:rsidRPr="00531E87">
      <w:pPr>
        <w:jc w:val="both"/>
      </w:pPr>
    </w:p>
    <w:p w:rsidRDefault="00777515" w:rsidP="00DB7FED" w:rsidR="00777515" w:rsidRPr="00DB7FED">
      <w:pPr>
        <w:jc w:val="both"/>
        <w:rPr>
          <w:b/>
        </w:rPr>
      </w:pPr>
      <w:r w:rsidRPr="005C2EF2">
        <w:t>I.</w:t>
      </w:r>
      <w:r w:rsidRPr="005C2EF2">
        <w:tab/>
      </w:r>
      <w:r w:rsidR="00B105A9" w:rsidRPr="005C2EF2">
        <w:t xml:space="preserve">Pozivaju se </w:t>
      </w:r>
      <w:r w:rsidR="003C0BEC" w:rsidRPr="005C2EF2">
        <w:t xml:space="preserve">osobe koje imaju pravni interes za provedbom stečajnog postupka nad </w:t>
      </w:r>
      <w:r w:rsidR="00B105A9" w:rsidRPr="005C2EF2">
        <w:t>dužnik</w:t>
      </w:r>
      <w:r w:rsidR="003C0BEC" w:rsidRPr="005C2EF2">
        <w:t>om</w:t>
      </w:r>
      <w:r w:rsidR="001C7D18" w:rsidRPr="001C7D18">
        <w:t xml:space="preserve"> </w:t>
      </w:r>
      <w:r w:rsidR="00C14329">
        <w:t>STROJOGRADNJA ŠIVAK d.o.o., Srima, Srima XVII kbr. 37, OIB:79517833007</w:t>
      </w:r>
      <w:r w:rsidR="00502E9B">
        <w:t xml:space="preserve">, </w:t>
      </w:r>
      <w:r w:rsidRPr="005C2EF2">
        <w:t>da u roku od 15 dana od isteka osmog dan</w:t>
      </w:r>
      <w:r w:rsidR="00932A20" w:rsidRPr="005C2EF2">
        <w:t xml:space="preserve">a od objave ovog rješenja na </w:t>
      </w:r>
      <w:r w:rsidR="008C42C2">
        <w:t xml:space="preserve">mrežnoj stranici </w:t>
      </w:r>
      <w:r w:rsidR="00932A20" w:rsidRPr="005C2EF2">
        <w:t>e-O</w:t>
      </w:r>
      <w:r w:rsidRPr="005C2EF2">
        <w:t>glasn</w:t>
      </w:r>
      <w:r w:rsidR="008C42C2">
        <w:t xml:space="preserve">a ploča sudova </w:t>
      </w:r>
      <w:r w:rsidRPr="005C2EF2">
        <w:t xml:space="preserve">solidarno predujme iznos </w:t>
      </w:r>
      <w:r w:rsidRPr="00D564F0">
        <w:t>od</w:t>
      </w:r>
      <w:r w:rsidR="00DA182B" w:rsidRPr="00D564F0">
        <w:t xml:space="preserve"> </w:t>
      </w:r>
      <w:r w:rsidR="00921B3F">
        <w:t>8.128,02</w:t>
      </w:r>
      <w:r w:rsidR="002F2BD7" w:rsidRPr="00C237A5">
        <w:rPr>
          <w:color w:val="FF0000"/>
        </w:rPr>
        <w:t xml:space="preserve"> </w:t>
      </w:r>
      <w:r w:rsidR="002F2BD7">
        <w:t xml:space="preserve">kn </w:t>
      </w:r>
      <w:r w:rsidRPr="005C2EF2">
        <w:t xml:space="preserve">potreban za pokriće troškova vođenja stečajnog postupka nad ovim dužnikom. </w:t>
      </w:r>
    </w:p>
    <w:p w:rsidRDefault="009149BF" w:rsidP="00777515" w:rsidR="009149BF" w:rsidRPr="005C2EF2">
      <w:pPr>
        <w:jc w:val="both"/>
      </w:pPr>
    </w:p>
    <w:p w:rsidRDefault="009149BF" w:rsidP="00EE2F8E" w:rsidR="009149BF" w:rsidRPr="005C2EF2">
      <w:pPr>
        <w:jc w:val="both"/>
      </w:pPr>
      <w:r w:rsidRPr="005C2EF2">
        <w:t>II.</w:t>
      </w:r>
      <w:r w:rsidRPr="005C2EF2">
        <w:tab/>
        <w:t>Uplata se ima izvršiti na depozitni račun ovog suda na broj: IBAN: HR43 2390 0011 3000 0085 7 s pozivom na broj odobrenja 05 221-</w:t>
      </w:r>
      <w:r w:rsidR="00C14329">
        <w:t>256</w:t>
      </w:r>
      <w:r w:rsidR="00D564F0">
        <w:t>-2018</w:t>
      </w:r>
      <w:r w:rsidR="000C67A5">
        <w:t>.</w:t>
      </w:r>
    </w:p>
    <w:p w:rsidRDefault="009149BF" w:rsidP="009149BF" w:rsidR="009149BF" w:rsidRPr="005C2EF2">
      <w:pPr>
        <w:jc w:val="both"/>
      </w:pPr>
    </w:p>
    <w:p w:rsidRDefault="009149BF" w:rsidP="00777515" w:rsidR="009149BF" w:rsidRPr="005C2EF2">
      <w:pPr>
        <w:jc w:val="both"/>
      </w:pPr>
      <w:r w:rsidRPr="005C2EF2">
        <w:t>III.</w:t>
      </w:r>
      <w:r w:rsidRPr="005C2EF2">
        <w:tab/>
        <w:t xml:space="preserve">Ukoliko </w:t>
      </w:r>
      <w:r w:rsidR="003C0BEC" w:rsidRPr="005C2EF2">
        <w:t xml:space="preserve">zainteresirane osobe </w:t>
      </w:r>
      <w:r w:rsidRPr="005C2EF2">
        <w:t>ne postup</w:t>
      </w:r>
      <w:r w:rsidR="003C0BEC" w:rsidRPr="005C2EF2">
        <w:t>e</w:t>
      </w:r>
      <w:r w:rsidRPr="005C2EF2">
        <w:t xml:space="preserve"> po nalogu suda iz točke </w:t>
      </w:r>
      <w:r w:rsidR="00777515" w:rsidRPr="005C2EF2">
        <w:t>II</w:t>
      </w:r>
      <w:r w:rsidRPr="005C2EF2">
        <w:t xml:space="preserve">. donijet će se rješenje o otvaranju i zaključenju stečajnog postupka. </w:t>
      </w:r>
    </w:p>
    <w:p w:rsidRDefault="00C0658E" w:rsidP="009149BF" w:rsidR="00C0658E" w:rsidRPr="005C2EF2">
      <w:pPr>
        <w:jc w:val="both"/>
      </w:pPr>
    </w:p>
    <w:p w:rsidRDefault="00B105A9" w:rsidP="00B105A9" w:rsidR="00B105A9">
      <w:pPr>
        <w:jc w:val="center"/>
      </w:pPr>
      <w:r w:rsidRPr="005C2EF2">
        <w:t>Obrazloženje</w:t>
      </w:r>
    </w:p>
    <w:p w:rsidRDefault="009B5BFF" w:rsidP="00B105A9" w:rsidR="009B5BFF">
      <w:pPr>
        <w:jc w:val="center"/>
      </w:pPr>
    </w:p>
    <w:p w:rsidRDefault="009B5BFF" w:rsidP="009B5BFF" w:rsidR="00366855">
      <w:pPr>
        <w:ind w:firstLine="720"/>
        <w:jc w:val="both"/>
        <w:rPr>
          <w:rFonts w:cstheme="majorBidi" w:hAnsiTheme="majorBidi" w:asciiTheme="majorBidi"/>
        </w:rPr>
      </w:pPr>
      <w:r w:rsidRPr="005C2EF2">
        <w:rPr>
          <w:rFonts w:cstheme="majorBidi" w:hAnsiTheme="majorBidi" w:asciiTheme="majorBidi"/>
        </w:rPr>
        <w:t>Financijska agencija, RC Split, Podru</w:t>
      </w:r>
      <w:r>
        <w:rPr>
          <w:rFonts w:cstheme="majorBidi" w:hAnsiTheme="majorBidi" w:asciiTheme="majorBidi"/>
        </w:rPr>
        <w:t xml:space="preserve">žnica </w:t>
      </w:r>
      <w:r w:rsidR="00C14329">
        <w:rPr>
          <w:rFonts w:cstheme="majorBidi" w:hAnsiTheme="majorBidi" w:asciiTheme="majorBidi"/>
        </w:rPr>
        <w:t>Šibenik</w:t>
      </w:r>
      <w:r>
        <w:rPr>
          <w:rFonts w:cstheme="majorBidi" w:hAnsiTheme="majorBidi" w:asciiTheme="majorBidi"/>
        </w:rPr>
        <w:t>, podnijela je ovom s</w:t>
      </w:r>
      <w:r w:rsidRPr="005C2EF2">
        <w:rPr>
          <w:rFonts w:cstheme="majorBidi" w:hAnsiTheme="majorBidi" w:asciiTheme="majorBidi"/>
        </w:rPr>
        <w:t>udu</w:t>
      </w:r>
      <w:r w:rsidR="00C14329">
        <w:rPr>
          <w:rFonts w:cstheme="majorBidi" w:hAnsiTheme="majorBidi" w:asciiTheme="majorBidi"/>
        </w:rPr>
        <w:t>, Stalnoj službi u Šibeniku,</w:t>
      </w:r>
      <w:r w:rsidRPr="005C2EF2">
        <w:rPr>
          <w:rFonts w:cstheme="majorBidi" w:hAnsiTheme="majorBidi" w:asciiTheme="majorBidi"/>
        </w:rPr>
        <w:t xml:space="preserve"> </w:t>
      </w:r>
      <w:r w:rsidR="00C14329">
        <w:rPr>
          <w:rFonts w:cstheme="majorBidi" w:hAnsiTheme="majorBidi" w:asciiTheme="majorBidi"/>
        </w:rPr>
        <w:t>18</w:t>
      </w:r>
      <w:r>
        <w:rPr>
          <w:rFonts w:cstheme="majorBidi" w:hAnsiTheme="majorBidi" w:asciiTheme="majorBidi"/>
        </w:rPr>
        <w:t>.</w:t>
      </w:r>
      <w:r w:rsidR="00366855">
        <w:rPr>
          <w:rFonts w:cstheme="majorBidi" w:hAnsiTheme="majorBidi" w:asciiTheme="majorBidi"/>
        </w:rPr>
        <w:t xml:space="preserve"> </w:t>
      </w:r>
      <w:r w:rsidR="00C14329">
        <w:rPr>
          <w:rFonts w:cstheme="majorBidi" w:hAnsiTheme="majorBidi" w:asciiTheme="majorBidi"/>
        </w:rPr>
        <w:t>srpnja</w:t>
      </w:r>
      <w:r w:rsidR="00366855">
        <w:rPr>
          <w:rFonts w:cstheme="majorBidi" w:hAnsiTheme="majorBidi" w:asciiTheme="majorBidi"/>
        </w:rPr>
        <w:t xml:space="preserve"> 2018. prijedlog za otvaranje stečajnog postupka nad uvodno označenim dužnikom na temelju čl. 110. st. 1. Stečajnog zakona (</w:t>
      </w:r>
      <w:r w:rsidR="00366855" w:rsidRPr="005C2EF2">
        <w:rPr>
          <w:rFonts w:cstheme="majorBidi" w:hAnsiTheme="majorBidi" w:asciiTheme="majorBidi"/>
        </w:rPr>
        <w:t>Narodne novine broj 71/</w:t>
      </w:r>
      <w:r w:rsidR="00366855">
        <w:rPr>
          <w:rFonts w:cstheme="majorBidi" w:hAnsiTheme="majorBidi" w:asciiTheme="majorBidi"/>
        </w:rPr>
        <w:t>20</w:t>
      </w:r>
      <w:r w:rsidR="00366855" w:rsidRPr="005C2EF2">
        <w:rPr>
          <w:rFonts w:cstheme="majorBidi" w:hAnsiTheme="majorBidi" w:asciiTheme="majorBidi"/>
        </w:rPr>
        <w:t>15</w:t>
      </w:r>
      <w:r w:rsidR="00366855">
        <w:rPr>
          <w:rFonts w:cstheme="majorBidi" w:hAnsiTheme="majorBidi" w:asciiTheme="majorBidi"/>
        </w:rPr>
        <w:t xml:space="preserve"> i 104/2017</w:t>
      </w:r>
      <w:r w:rsidR="00366855" w:rsidRPr="005C2EF2">
        <w:rPr>
          <w:rFonts w:cstheme="majorBidi" w:hAnsiTheme="majorBidi" w:asciiTheme="majorBidi"/>
        </w:rPr>
        <w:t>).</w:t>
      </w:r>
      <w:r w:rsidR="00366855">
        <w:rPr>
          <w:rFonts w:cstheme="majorBidi" w:hAnsiTheme="majorBidi" w:asciiTheme="majorBidi"/>
        </w:rPr>
        <w:t xml:space="preserve"> U prijedlogu u bitnome navodi da </w:t>
      </w:r>
      <w:r w:rsidR="00F1205D">
        <w:rPr>
          <w:rFonts w:cstheme="majorBidi" w:hAnsiTheme="majorBidi" w:asciiTheme="majorBidi"/>
        </w:rPr>
        <w:t xml:space="preserve">dužnik na dan </w:t>
      </w:r>
      <w:r w:rsidR="00C14329">
        <w:rPr>
          <w:rFonts w:cstheme="majorBidi" w:hAnsiTheme="majorBidi" w:asciiTheme="majorBidi"/>
        </w:rPr>
        <w:t>13</w:t>
      </w:r>
      <w:r w:rsidR="00F1205D">
        <w:rPr>
          <w:rFonts w:cstheme="majorBidi" w:hAnsiTheme="majorBidi" w:asciiTheme="majorBidi"/>
        </w:rPr>
        <w:t xml:space="preserve">. </w:t>
      </w:r>
      <w:r w:rsidR="00C14329">
        <w:rPr>
          <w:rFonts w:cstheme="majorBidi" w:hAnsiTheme="majorBidi" w:asciiTheme="majorBidi"/>
        </w:rPr>
        <w:t>srpnja</w:t>
      </w:r>
      <w:r w:rsidR="00F1205D">
        <w:rPr>
          <w:rFonts w:cstheme="majorBidi" w:hAnsiTheme="majorBidi" w:asciiTheme="majorBidi"/>
        </w:rPr>
        <w:t xml:space="preserve"> 2018. u </w:t>
      </w:r>
      <w:r w:rsidR="00366855">
        <w:rPr>
          <w:rFonts w:cstheme="majorBidi" w:hAnsiTheme="majorBidi" w:asciiTheme="majorBidi"/>
        </w:rPr>
        <w:t xml:space="preserve">Očevidniku redoslijeda osnova za plaćanje ima neizvršene osnove za plaćanje u neprekinutom razdoblju od </w:t>
      </w:r>
      <w:r w:rsidR="002C2BB2">
        <w:rPr>
          <w:rFonts w:cstheme="majorBidi" w:hAnsiTheme="majorBidi" w:asciiTheme="majorBidi"/>
        </w:rPr>
        <w:t>120</w:t>
      </w:r>
      <w:r w:rsidR="00366855">
        <w:rPr>
          <w:rFonts w:cstheme="majorBidi" w:hAnsiTheme="majorBidi" w:asciiTheme="majorBidi"/>
        </w:rPr>
        <w:t xml:space="preserve"> dana, u ukupnom iznosu od </w:t>
      </w:r>
      <w:r w:rsidR="00C14329">
        <w:rPr>
          <w:rFonts w:cstheme="majorBidi" w:hAnsiTheme="majorBidi" w:asciiTheme="majorBidi"/>
        </w:rPr>
        <w:t>361.251,77</w:t>
      </w:r>
      <w:r w:rsidR="00366855">
        <w:rPr>
          <w:rFonts w:cstheme="majorBidi" w:hAnsiTheme="majorBidi" w:asciiTheme="majorBidi"/>
        </w:rPr>
        <w:t xml:space="preserve"> kn. Prema podacima o broju zaposlenih koje je Financijskoj agenciji dostavio Hrvatski zavod za mirovinsko osiguranje za potrebe podnošenja prijedloga za pokreta</w:t>
      </w:r>
      <w:r w:rsidR="00F1205D">
        <w:rPr>
          <w:rFonts w:cstheme="majorBidi" w:hAnsiTheme="majorBidi" w:asciiTheme="majorBidi"/>
        </w:rPr>
        <w:t xml:space="preserve">nje stečajnoga postupka dužnik da ima </w:t>
      </w:r>
      <w:r w:rsidR="00C14329">
        <w:rPr>
          <w:rFonts w:cstheme="majorBidi" w:hAnsiTheme="majorBidi" w:asciiTheme="majorBidi"/>
        </w:rPr>
        <w:t>jednog</w:t>
      </w:r>
      <w:r w:rsidR="00F1205D">
        <w:rPr>
          <w:rFonts w:cstheme="majorBidi" w:hAnsiTheme="majorBidi" w:asciiTheme="majorBidi"/>
        </w:rPr>
        <w:t xml:space="preserve"> </w:t>
      </w:r>
      <w:r w:rsidR="00C14329">
        <w:rPr>
          <w:rFonts w:cstheme="majorBidi" w:hAnsiTheme="majorBidi" w:asciiTheme="majorBidi"/>
        </w:rPr>
        <w:t>zaposlenog</w:t>
      </w:r>
      <w:r w:rsidR="00366855">
        <w:rPr>
          <w:rFonts w:cstheme="majorBidi" w:hAnsiTheme="majorBidi" w:asciiTheme="majorBidi"/>
        </w:rPr>
        <w:t xml:space="preserve">. Na dan </w:t>
      </w:r>
      <w:r w:rsidR="00C14329">
        <w:rPr>
          <w:rFonts w:cstheme="majorBidi" w:hAnsiTheme="majorBidi" w:asciiTheme="majorBidi"/>
        </w:rPr>
        <w:t>13</w:t>
      </w:r>
      <w:r w:rsidR="00366855">
        <w:rPr>
          <w:rFonts w:cstheme="majorBidi" w:hAnsiTheme="majorBidi" w:asciiTheme="majorBidi"/>
        </w:rPr>
        <w:t xml:space="preserve">. </w:t>
      </w:r>
      <w:r w:rsidR="00C14329">
        <w:rPr>
          <w:rFonts w:cstheme="majorBidi" w:hAnsiTheme="majorBidi" w:asciiTheme="majorBidi"/>
        </w:rPr>
        <w:t>srpnja</w:t>
      </w:r>
      <w:r w:rsidR="00366855">
        <w:rPr>
          <w:rFonts w:cstheme="majorBidi" w:hAnsiTheme="majorBidi" w:asciiTheme="majorBidi"/>
        </w:rPr>
        <w:t xml:space="preserve"> 2018. dužnik u Jedinstvenom registru računa ima otvoren</w:t>
      </w:r>
      <w:r w:rsidR="00C14329">
        <w:rPr>
          <w:rFonts w:cstheme="majorBidi" w:hAnsiTheme="majorBidi" w:asciiTheme="majorBidi"/>
        </w:rPr>
        <w:t>e</w:t>
      </w:r>
      <w:r w:rsidR="00366855">
        <w:rPr>
          <w:rFonts w:cstheme="majorBidi" w:hAnsiTheme="majorBidi" w:asciiTheme="majorBidi"/>
        </w:rPr>
        <w:t xml:space="preserve"> račun</w:t>
      </w:r>
      <w:r w:rsidR="00C14329">
        <w:rPr>
          <w:rFonts w:cstheme="majorBidi" w:hAnsiTheme="majorBidi" w:asciiTheme="majorBidi"/>
        </w:rPr>
        <w:t>e</w:t>
      </w:r>
      <w:r w:rsidR="00366855">
        <w:rPr>
          <w:rFonts w:cstheme="majorBidi" w:hAnsiTheme="majorBidi" w:asciiTheme="majorBidi"/>
        </w:rPr>
        <w:t xml:space="preserve"> kod </w:t>
      </w:r>
      <w:r w:rsidR="00C14329">
        <w:rPr>
          <w:rFonts w:cstheme="majorBidi" w:hAnsiTheme="majorBidi" w:asciiTheme="majorBidi"/>
        </w:rPr>
        <w:t>Raiffeisenbank Austria d.d. i Istarska kreditna banka Umag d.d.</w:t>
      </w:r>
      <w:r w:rsidR="00366855">
        <w:rPr>
          <w:rFonts w:cstheme="majorBidi" w:hAnsiTheme="majorBidi" w:asciiTheme="majorBidi"/>
        </w:rPr>
        <w:t xml:space="preserve"> Temeljem čl. 112. st. 5. Stečajnog zakona Financijska agencija </w:t>
      </w:r>
      <w:r w:rsidR="00F1205D">
        <w:rPr>
          <w:rFonts w:cstheme="majorBidi" w:hAnsiTheme="majorBidi" w:asciiTheme="majorBidi"/>
        </w:rPr>
        <w:t xml:space="preserve">je obavijestila suda da </w:t>
      </w:r>
      <w:r w:rsidR="00366855">
        <w:rPr>
          <w:rFonts w:cstheme="majorBidi" w:hAnsiTheme="majorBidi" w:asciiTheme="majorBidi"/>
        </w:rPr>
        <w:t xml:space="preserve">dužnik na dan </w:t>
      </w:r>
      <w:r w:rsidR="00C14329">
        <w:rPr>
          <w:rFonts w:cstheme="majorBidi" w:hAnsiTheme="majorBidi" w:asciiTheme="majorBidi"/>
        </w:rPr>
        <w:t>13</w:t>
      </w:r>
      <w:r w:rsidR="00366855">
        <w:rPr>
          <w:rFonts w:cstheme="majorBidi" w:hAnsiTheme="majorBidi" w:asciiTheme="majorBidi"/>
        </w:rPr>
        <w:t xml:space="preserve">. </w:t>
      </w:r>
      <w:r w:rsidR="00C14329">
        <w:rPr>
          <w:rFonts w:cstheme="majorBidi" w:hAnsiTheme="majorBidi" w:asciiTheme="majorBidi"/>
        </w:rPr>
        <w:t>srpnja</w:t>
      </w:r>
      <w:r w:rsidR="00366855">
        <w:rPr>
          <w:rFonts w:cstheme="majorBidi" w:hAnsiTheme="majorBidi" w:asciiTheme="majorBidi"/>
        </w:rPr>
        <w:t xml:space="preserve"> 2018. na ime predujma za namirenje troškova stečajnoga postupka </w:t>
      </w:r>
      <w:r w:rsidR="00C14329">
        <w:rPr>
          <w:rFonts w:cstheme="majorBidi" w:hAnsiTheme="majorBidi" w:asciiTheme="majorBidi"/>
        </w:rPr>
        <w:t>ima</w:t>
      </w:r>
      <w:r w:rsidR="00366855">
        <w:rPr>
          <w:rFonts w:cstheme="majorBidi" w:hAnsiTheme="majorBidi" w:asciiTheme="majorBidi"/>
        </w:rPr>
        <w:t xml:space="preserve"> </w:t>
      </w:r>
      <w:r w:rsidR="00E86723">
        <w:rPr>
          <w:rFonts w:cstheme="majorBidi" w:hAnsiTheme="majorBidi" w:asciiTheme="majorBidi"/>
        </w:rPr>
        <w:t>zaplijenjena novčana sredstva</w:t>
      </w:r>
      <w:r w:rsidR="00C14329">
        <w:rPr>
          <w:rFonts w:cstheme="majorBidi" w:hAnsiTheme="majorBidi" w:asciiTheme="majorBidi"/>
        </w:rPr>
        <w:t xml:space="preserve"> u iznosu od 1.871,98 kn</w:t>
      </w:r>
      <w:r w:rsidR="00E86723">
        <w:rPr>
          <w:rFonts w:cstheme="majorBidi" w:hAnsiTheme="majorBidi" w:asciiTheme="majorBidi"/>
        </w:rPr>
        <w:t>.</w:t>
      </w:r>
    </w:p>
    <w:p w:rsidRDefault="00BF38B0" w:rsidP="002C2BB2" w:rsidR="00F1205D">
      <w:pPr>
        <w:ind w:firstLine="708"/>
        <w:jc w:val="both"/>
        <w:rPr>
          <w:rFonts w:cstheme="majorBidi" w:hAnsiTheme="majorBidi" w:asciiTheme="majorBidi"/>
        </w:rPr>
      </w:pPr>
      <w:r w:rsidRPr="005C2EF2">
        <w:rPr>
          <w:rFonts w:cstheme="majorBidi" w:hAnsiTheme="majorBidi" w:asciiTheme="majorBidi"/>
        </w:rPr>
        <w:t>Postupajući po prijedlogu Financijske agencije</w:t>
      </w:r>
      <w:r>
        <w:rPr>
          <w:rFonts w:cstheme="majorBidi" w:hAnsiTheme="majorBidi" w:asciiTheme="majorBidi"/>
        </w:rPr>
        <w:t>, RC Split, Podružnica Zadar,</w:t>
      </w:r>
      <w:r w:rsidRPr="005C2EF2">
        <w:rPr>
          <w:rFonts w:cstheme="majorBidi" w:hAnsiTheme="majorBidi" w:asciiTheme="majorBidi"/>
        </w:rPr>
        <w:t xml:space="preserve"> za otvaranje stečajnog postupka nad uvodnom označenim dužnikom, pokrenut je prethodni postupak i određeno ročište za utvrđivanje uvjeta za otvaranje stečajnog postupka</w:t>
      </w:r>
      <w:r>
        <w:rPr>
          <w:rFonts w:cstheme="majorBidi" w:hAnsiTheme="majorBidi" w:asciiTheme="majorBidi"/>
        </w:rPr>
        <w:t xml:space="preserve"> za dan</w:t>
      </w:r>
      <w:r w:rsidRPr="005C2EF2">
        <w:rPr>
          <w:rFonts w:cstheme="majorBidi" w:hAnsiTheme="majorBidi" w:asciiTheme="majorBidi"/>
        </w:rPr>
        <w:t xml:space="preserve"> </w:t>
      </w:r>
      <w:r w:rsidR="00C14329">
        <w:rPr>
          <w:rFonts w:cstheme="majorBidi" w:hAnsiTheme="majorBidi" w:asciiTheme="majorBidi"/>
        </w:rPr>
        <w:t>10</w:t>
      </w:r>
      <w:r>
        <w:rPr>
          <w:rFonts w:cstheme="majorBidi" w:hAnsiTheme="majorBidi" w:asciiTheme="majorBidi"/>
        </w:rPr>
        <w:t xml:space="preserve">. </w:t>
      </w:r>
      <w:r w:rsidR="00E86723">
        <w:rPr>
          <w:rFonts w:cstheme="majorBidi" w:hAnsiTheme="majorBidi" w:asciiTheme="majorBidi"/>
        </w:rPr>
        <w:t>listopada</w:t>
      </w:r>
      <w:r>
        <w:rPr>
          <w:rFonts w:cstheme="majorBidi" w:hAnsiTheme="majorBidi" w:asciiTheme="majorBidi"/>
        </w:rPr>
        <w:t xml:space="preserve"> 2018. </w:t>
      </w:r>
      <w:r w:rsidRPr="005C2EF2">
        <w:rPr>
          <w:rFonts w:cstheme="majorBidi" w:hAnsiTheme="majorBidi" w:asciiTheme="majorBidi"/>
        </w:rPr>
        <w:t xml:space="preserve">na koje ročište je pristupio zastupnik dužnika </w:t>
      </w:r>
      <w:r>
        <w:rPr>
          <w:rFonts w:cstheme="majorBidi" w:hAnsiTheme="majorBidi" w:asciiTheme="majorBidi"/>
        </w:rPr>
        <w:t xml:space="preserve">po zakonu. Isti je </w:t>
      </w:r>
      <w:r w:rsidRPr="005C2EF2">
        <w:t>prethodno bio upozoren na dužnost davanja točnih podataka kao i na posljedice suprotnog postupanja sve sukladno odredbama čl. 117., čl. 177., čl. 178</w:t>
      </w:r>
      <w:r>
        <w:t xml:space="preserve">. i čl. 180. Stečajnog zakona. Zastupnik dužnika </w:t>
      </w:r>
      <w:r>
        <w:lastRenderedPageBreak/>
        <w:t>po zakonu i</w:t>
      </w:r>
      <w:r>
        <w:rPr>
          <w:rFonts w:cstheme="majorBidi" w:hAnsiTheme="majorBidi" w:asciiTheme="majorBidi"/>
        </w:rPr>
        <w:t>skazao je kako dužnik ima otvoren</w:t>
      </w:r>
      <w:r w:rsidR="00C14329">
        <w:rPr>
          <w:rFonts w:cstheme="majorBidi" w:hAnsiTheme="majorBidi" w:asciiTheme="majorBidi"/>
        </w:rPr>
        <w:t>e</w:t>
      </w:r>
      <w:r>
        <w:rPr>
          <w:rFonts w:cstheme="majorBidi" w:hAnsiTheme="majorBidi" w:asciiTheme="majorBidi"/>
        </w:rPr>
        <w:t xml:space="preserve"> račun</w:t>
      </w:r>
      <w:r w:rsidR="00C14329">
        <w:rPr>
          <w:rFonts w:cstheme="majorBidi" w:hAnsiTheme="majorBidi" w:asciiTheme="majorBidi"/>
        </w:rPr>
        <w:t>e kod Raiffeisenbank Austria d.d. i Istarska kreditna banka Umag d.d.,</w:t>
      </w:r>
      <w:r w:rsidR="00AA2179">
        <w:rPr>
          <w:rFonts w:cstheme="majorBidi" w:hAnsiTheme="majorBidi" w:asciiTheme="majorBidi"/>
        </w:rPr>
        <w:t xml:space="preserve"> </w:t>
      </w:r>
      <w:r>
        <w:rPr>
          <w:rFonts w:cstheme="majorBidi" w:hAnsiTheme="majorBidi" w:asciiTheme="majorBidi"/>
        </w:rPr>
        <w:t xml:space="preserve">dužnik </w:t>
      </w:r>
      <w:r w:rsidR="00AA2179">
        <w:rPr>
          <w:rFonts w:cstheme="majorBidi" w:hAnsiTheme="majorBidi" w:asciiTheme="majorBidi"/>
        </w:rPr>
        <w:t xml:space="preserve">da </w:t>
      </w:r>
      <w:r w:rsidR="002C2BB2">
        <w:rPr>
          <w:rFonts w:cstheme="majorBidi" w:hAnsiTheme="majorBidi" w:asciiTheme="majorBidi"/>
        </w:rPr>
        <w:t xml:space="preserve">ne </w:t>
      </w:r>
      <w:r>
        <w:rPr>
          <w:rFonts w:cstheme="majorBidi" w:hAnsiTheme="majorBidi" w:asciiTheme="majorBidi"/>
        </w:rPr>
        <w:t xml:space="preserve">posluje </w:t>
      </w:r>
      <w:r w:rsidR="00921B3F">
        <w:rPr>
          <w:rFonts w:cstheme="majorBidi" w:hAnsiTheme="majorBidi" w:asciiTheme="majorBidi"/>
        </w:rPr>
        <w:t xml:space="preserve">od proljeća 2018. </w:t>
      </w:r>
      <w:r>
        <w:rPr>
          <w:rFonts w:cstheme="majorBidi" w:hAnsiTheme="majorBidi" w:asciiTheme="majorBidi"/>
        </w:rPr>
        <w:t xml:space="preserve">i </w:t>
      </w:r>
      <w:r w:rsidR="00AA2179">
        <w:rPr>
          <w:rFonts w:cstheme="majorBidi" w:hAnsiTheme="majorBidi" w:asciiTheme="majorBidi"/>
        </w:rPr>
        <w:t xml:space="preserve">da </w:t>
      </w:r>
      <w:r>
        <w:rPr>
          <w:rFonts w:cstheme="majorBidi" w:hAnsiTheme="majorBidi" w:asciiTheme="majorBidi"/>
        </w:rPr>
        <w:t xml:space="preserve">ima </w:t>
      </w:r>
      <w:r w:rsidR="00C14329">
        <w:rPr>
          <w:rFonts w:cstheme="majorBidi" w:hAnsiTheme="majorBidi" w:asciiTheme="majorBidi"/>
        </w:rPr>
        <w:t>jednog</w:t>
      </w:r>
      <w:r>
        <w:rPr>
          <w:rFonts w:cstheme="majorBidi" w:hAnsiTheme="majorBidi" w:asciiTheme="majorBidi"/>
        </w:rPr>
        <w:t xml:space="preserve"> zaposlen</w:t>
      </w:r>
      <w:r w:rsidR="00C14329">
        <w:rPr>
          <w:rFonts w:cstheme="majorBidi" w:hAnsiTheme="majorBidi" w:asciiTheme="majorBidi"/>
        </w:rPr>
        <w:t>og</w:t>
      </w:r>
      <w:r w:rsidR="00AA2179">
        <w:rPr>
          <w:rFonts w:cstheme="majorBidi" w:hAnsiTheme="majorBidi" w:asciiTheme="majorBidi"/>
        </w:rPr>
        <w:t xml:space="preserve">. Što se tiče imovine dužnik </w:t>
      </w:r>
      <w:r>
        <w:rPr>
          <w:rFonts w:cstheme="majorBidi" w:hAnsiTheme="majorBidi" w:asciiTheme="majorBidi"/>
        </w:rPr>
        <w:t xml:space="preserve">u vlasništvu </w:t>
      </w:r>
      <w:r w:rsidR="00AA2179">
        <w:rPr>
          <w:rFonts w:cstheme="majorBidi" w:hAnsiTheme="majorBidi" w:asciiTheme="majorBidi"/>
        </w:rPr>
        <w:t xml:space="preserve">da </w:t>
      </w:r>
      <w:r>
        <w:rPr>
          <w:rFonts w:cstheme="majorBidi" w:hAnsiTheme="majorBidi" w:asciiTheme="majorBidi"/>
        </w:rPr>
        <w:t xml:space="preserve">nema </w:t>
      </w:r>
      <w:r w:rsidR="00921B3F">
        <w:rPr>
          <w:rFonts w:cstheme="majorBidi" w:hAnsiTheme="majorBidi" w:asciiTheme="majorBidi"/>
        </w:rPr>
        <w:t xml:space="preserve">nikakvu imovinu, kao ni </w:t>
      </w:r>
      <w:r>
        <w:rPr>
          <w:rFonts w:cstheme="majorBidi" w:hAnsiTheme="majorBidi" w:asciiTheme="majorBidi"/>
        </w:rPr>
        <w:t>potraživanja prema svojim dužnicima</w:t>
      </w:r>
      <w:r w:rsidR="00E86723">
        <w:rPr>
          <w:rFonts w:cstheme="majorBidi" w:hAnsiTheme="majorBidi" w:asciiTheme="majorBidi"/>
        </w:rPr>
        <w:t xml:space="preserve">. </w:t>
      </w:r>
      <w:r>
        <w:rPr>
          <w:rFonts w:cstheme="majorBidi" w:hAnsiTheme="majorBidi" w:asciiTheme="majorBidi"/>
        </w:rPr>
        <w:t xml:space="preserve">Žiro-račun </w:t>
      </w:r>
      <w:r w:rsidR="00921B3F">
        <w:rPr>
          <w:rFonts w:cstheme="majorBidi" w:hAnsiTheme="majorBidi" w:asciiTheme="majorBidi"/>
        </w:rPr>
        <w:t xml:space="preserve">istoga </w:t>
      </w:r>
      <w:r w:rsidR="00C14329">
        <w:rPr>
          <w:rFonts w:cstheme="majorBidi" w:hAnsiTheme="majorBidi" w:asciiTheme="majorBidi"/>
        </w:rPr>
        <w:t xml:space="preserve">da je i dalje u blokadi i to za </w:t>
      </w:r>
      <w:r w:rsidR="00921B3F">
        <w:rPr>
          <w:rFonts w:cstheme="majorBidi" w:hAnsiTheme="majorBidi" w:asciiTheme="majorBidi"/>
        </w:rPr>
        <w:t>oko</w:t>
      </w:r>
      <w:r w:rsidR="00C14329">
        <w:rPr>
          <w:rFonts w:cstheme="majorBidi" w:hAnsiTheme="majorBidi" w:asciiTheme="majorBidi"/>
        </w:rPr>
        <w:t xml:space="preserve"> 360.000,00 kn.</w:t>
      </w:r>
    </w:p>
    <w:p w:rsidRDefault="004D54EF" w:rsidP="00BF38B0" w:rsidR="00BF38B0">
      <w:pPr>
        <w:ind w:firstLine="708"/>
        <w:jc w:val="both"/>
        <w:rPr>
          <w:rFonts w:cstheme="majorBidi" w:hAnsiTheme="majorBidi" w:asciiTheme="majorBidi"/>
        </w:rPr>
      </w:pPr>
      <w:r>
        <w:rPr>
          <w:rFonts w:cstheme="majorBidi" w:hAnsiTheme="majorBidi" w:asciiTheme="majorBidi"/>
        </w:rPr>
        <w:t>Financijska agencija, RC Split, Podr</w:t>
      </w:r>
      <w:r w:rsidR="001C7D18">
        <w:rPr>
          <w:rFonts w:cstheme="majorBidi" w:hAnsiTheme="majorBidi" w:asciiTheme="majorBidi"/>
        </w:rPr>
        <w:t xml:space="preserve">užnica Zadar dostavila je </w:t>
      </w:r>
      <w:r w:rsidR="00C14329">
        <w:rPr>
          <w:rFonts w:cstheme="majorBidi" w:hAnsiTheme="majorBidi" w:asciiTheme="majorBidi"/>
        </w:rPr>
        <w:t>26</w:t>
      </w:r>
      <w:r>
        <w:rPr>
          <w:rFonts w:cstheme="majorBidi" w:hAnsiTheme="majorBidi" w:asciiTheme="majorBidi"/>
        </w:rPr>
        <w:t xml:space="preserve">. </w:t>
      </w:r>
      <w:r w:rsidR="00C14329">
        <w:rPr>
          <w:rFonts w:cstheme="majorBidi" w:hAnsiTheme="majorBidi" w:asciiTheme="majorBidi"/>
        </w:rPr>
        <w:t>rujna</w:t>
      </w:r>
      <w:r>
        <w:rPr>
          <w:rFonts w:cstheme="majorBidi" w:hAnsiTheme="majorBidi" w:asciiTheme="majorBidi"/>
        </w:rPr>
        <w:t xml:space="preserve"> 2018. </w:t>
      </w:r>
      <w:r w:rsidR="001C7D18">
        <w:rPr>
          <w:rFonts w:cstheme="majorBidi" w:hAnsiTheme="majorBidi" w:asciiTheme="majorBidi"/>
        </w:rPr>
        <w:t xml:space="preserve">sudu </w:t>
      </w:r>
      <w:r>
        <w:rPr>
          <w:rFonts w:cstheme="majorBidi" w:hAnsiTheme="majorBidi" w:asciiTheme="majorBidi"/>
        </w:rPr>
        <w:t>dopis, a u odnosu</w:t>
      </w:r>
      <w:r w:rsidR="00BF38B0">
        <w:rPr>
          <w:rFonts w:cstheme="majorBidi" w:hAnsiTheme="majorBidi" w:asciiTheme="majorBidi"/>
        </w:rPr>
        <w:t xml:space="preserve"> </w:t>
      </w:r>
      <w:r>
        <w:rPr>
          <w:rFonts w:cstheme="majorBidi" w:hAnsiTheme="majorBidi" w:asciiTheme="majorBidi"/>
        </w:rPr>
        <w:t>na podatke iz Očevidnika redoslijeda osnova za plaćanje za stečajnog dužnika</w:t>
      </w:r>
      <w:r w:rsidR="00C237A5">
        <w:rPr>
          <w:rFonts w:cstheme="majorBidi" w:hAnsiTheme="majorBidi" w:asciiTheme="majorBidi"/>
        </w:rPr>
        <w:t>,</w:t>
      </w:r>
      <w:r>
        <w:rPr>
          <w:rFonts w:cstheme="majorBidi" w:hAnsiTheme="majorBidi" w:asciiTheme="majorBidi"/>
        </w:rPr>
        <w:t xml:space="preserve"> te utvrdila da isti ima evidentirane neizvršene osnove za plaćanje u neprekinutom razdoblju od </w:t>
      </w:r>
      <w:r w:rsidR="00C14329">
        <w:rPr>
          <w:rFonts w:cstheme="majorBidi" w:hAnsiTheme="majorBidi" w:asciiTheme="majorBidi"/>
        </w:rPr>
        <w:t>193</w:t>
      </w:r>
      <w:r>
        <w:rPr>
          <w:rFonts w:cstheme="majorBidi" w:hAnsiTheme="majorBidi" w:asciiTheme="majorBidi"/>
        </w:rPr>
        <w:t xml:space="preserve"> dana, u ukupnom iznosu od </w:t>
      </w:r>
      <w:r w:rsidR="00F1205D">
        <w:rPr>
          <w:rFonts w:cstheme="majorBidi" w:hAnsiTheme="majorBidi" w:asciiTheme="majorBidi"/>
        </w:rPr>
        <w:t xml:space="preserve">sada </w:t>
      </w:r>
      <w:r w:rsidR="00C14329">
        <w:rPr>
          <w:rFonts w:cstheme="majorBidi" w:hAnsiTheme="majorBidi" w:asciiTheme="majorBidi"/>
        </w:rPr>
        <w:t>379.361,23</w:t>
      </w:r>
      <w:r w:rsidR="00F1205D">
        <w:rPr>
          <w:rFonts w:cstheme="majorBidi" w:hAnsiTheme="majorBidi" w:asciiTheme="majorBidi"/>
        </w:rPr>
        <w:t xml:space="preserve"> kn.</w:t>
      </w:r>
    </w:p>
    <w:p w:rsidRDefault="00F1205D" w:rsidP="002E38B1" w:rsidR="00F1205D">
      <w:pPr>
        <w:ind w:firstLine="708"/>
        <w:jc w:val="both"/>
      </w:pPr>
      <w:r w:rsidRPr="005C2EF2">
        <w:t xml:space="preserve">Uzimajući u obzir gore navedeno </w:t>
      </w:r>
      <w:r>
        <w:t xml:space="preserve">za zaključiti je </w:t>
      </w:r>
      <w:r w:rsidRPr="005C2EF2">
        <w:t xml:space="preserve">da stečajni dužnik nema </w:t>
      </w:r>
      <w:r>
        <w:t xml:space="preserve">unovčive </w:t>
      </w:r>
      <w:r w:rsidRPr="005C2EF2">
        <w:t xml:space="preserve">imovinu </w:t>
      </w:r>
      <w:r w:rsidRPr="00EB259E">
        <w:rPr>
          <w:rFonts w:cstheme="majorBidi" w:hAnsiTheme="majorBidi" w:asciiTheme="majorBidi"/>
        </w:rPr>
        <w:t>koja bi bila dovoljna za namirenje troškova postupka</w:t>
      </w:r>
      <w:r>
        <w:rPr>
          <w:rFonts w:cstheme="majorBidi" w:hAnsiTheme="majorBidi" w:asciiTheme="majorBidi"/>
        </w:rPr>
        <w:t>,</w:t>
      </w:r>
      <w:r w:rsidRPr="00EB259E">
        <w:rPr>
          <w:rFonts w:cstheme="majorBidi" w:hAnsiTheme="majorBidi" w:asciiTheme="majorBidi"/>
        </w:rPr>
        <w:t xml:space="preserve"> </w:t>
      </w:r>
      <w:r>
        <w:t xml:space="preserve">budući da iz iskaza zastupnika dužnika po zakonu proizlazi da </w:t>
      </w:r>
      <w:r w:rsidR="002C2BB2">
        <w:t>nema nikakve imovine</w:t>
      </w:r>
      <w:r w:rsidR="002E38B1">
        <w:t xml:space="preserve">. </w:t>
      </w:r>
    </w:p>
    <w:p w:rsidRDefault="004073E1" w:rsidP="00921B3F" w:rsidR="00921B3F">
      <w:pPr>
        <w:ind w:firstLine="708"/>
        <w:jc w:val="both"/>
      </w:pPr>
      <w:r w:rsidRPr="009B30B9">
        <w:t xml:space="preserve">Člankom 132. st. 1.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 </w:t>
      </w:r>
    </w:p>
    <w:p w:rsidRDefault="00921B3F" w:rsidP="00921B3F" w:rsidR="00921B3F">
      <w:pPr>
        <w:ind w:firstLine="708"/>
        <w:jc w:val="both"/>
        <w:rPr>
          <w:rFonts w:cstheme="majorBidi" w:hAnsiTheme="majorBidi" w:asciiTheme="majorBidi"/>
        </w:rPr>
      </w:pPr>
      <w:r w:rsidRPr="00EB259E">
        <w:rPr>
          <w:rFonts w:cstheme="majorBidi" w:hAnsiTheme="majorBidi" w:asciiTheme="majorBidi"/>
        </w:rPr>
        <w:t>Obzirom na činjenicu da stečajni dužnik nema imovine koja bi bila dostatna za namirenje troškova postupka, sud je t</w:t>
      </w:r>
      <w:r>
        <w:rPr>
          <w:rFonts w:cstheme="majorBidi" w:hAnsiTheme="majorBidi" w:asciiTheme="majorBidi"/>
        </w:rPr>
        <w:t>roškove procijenio na iznos od 10</w:t>
      </w:r>
      <w:r w:rsidRPr="00BB0129">
        <w:rPr>
          <w:rFonts w:cstheme="majorBidi" w:hAnsiTheme="majorBidi" w:asciiTheme="majorBidi"/>
        </w:rPr>
        <w:t>.000,00 kuna</w:t>
      </w:r>
      <w:r>
        <w:rPr>
          <w:rFonts w:cstheme="majorBidi" w:hAnsiTheme="majorBidi" w:asciiTheme="majorBidi"/>
        </w:rPr>
        <w:t>. Iznos iz točke I. izreke ovog rješenja odnosio bi se na n</w:t>
      </w:r>
      <w:r w:rsidRPr="00EB259E">
        <w:rPr>
          <w:rFonts w:cstheme="majorBidi" w:hAnsiTheme="majorBidi" w:asciiTheme="majorBidi"/>
        </w:rPr>
        <w:t xml:space="preserve">agradu stečajnog upravitelja, </w:t>
      </w:r>
      <w:r>
        <w:rPr>
          <w:rFonts w:cstheme="majorBidi" w:hAnsiTheme="majorBidi" w:asciiTheme="majorBidi"/>
        </w:rPr>
        <w:t xml:space="preserve">a dijelom istog bi se pokrili i troškovi </w:t>
      </w:r>
      <w:r w:rsidRPr="00EB259E">
        <w:rPr>
          <w:rFonts w:cstheme="majorBidi" w:hAnsiTheme="majorBidi" w:asciiTheme="majorBidi"/>
        </w:rPr>
        <w:t xml:space="preserve">izrade pečata, </w:t>
      </w:r>
      <w:r>
        <w:t>otvaranje i zatvaranje žiro računa</w:t>
      </w:r>
      <w:r>
        <w:rPr>
          <w:rFonts w:cstheme="majorBidi" w:hAnsiTheme="majorBidi" w:asciiTheme="majorBidi"/>
        </w:rPr>
        <w:t xml:space="preserve">, </w:t>
      </w:r>
      <w:r w:rsidRPr="00EB259E">
        <w:rPr>
          <w:rFonts w:cstheme="majorBidi" w:hAnsiTheme="majorBidi" w:asciiTheme="majorBidi"/>
        </w:rPr>
        <w:t>sređivanja knjigovodstvenog stanja i arhiviranja dokumentacije stečajnog dužnika.</w:t>
      </w:r>
      <w:r w:rsidRPr="006A72AC">
        <w:rPr>
          <w:rFonts w:cstheme="majorBidi" w:hAnsiTheme="majorBidi" w:asciiTheme="majorBidi"/>
        </w:rPr>
        <w:t xml:space="preserve"> </w:t>
      </w:r>
      <w:r>
        <w:rPr>
          <w:rFonts w:cstheme="majorBidi" w:hAnsiTheme="majorBidi" w:asciiTheme="majorBidi"/>
        </w:rPr>
        <w:t xml:space="preserve">Međutim, isti je ovim rješenjem osobe koji imaju pravni interes da se otvori stečajni postupak nad uvodno označenim dužnikom pozvao solidarno na uplatu iznosa od </w:t>
      </w:r>
      <w:r>
        <w:t>8.128,02</w:t>
      </w:r>
      <w:r w:rsidRPr="00C237A5">
        <w:rPr>
          <w:color w:val="FF0000"/>
        </w:rPr>
        <w:t xml:space="preserve"> </w:t>
      </w:r>
      <w:r>
        <w:rPr>
          <w:rFonts w:cstheme="majorBidi" w:hAnsiTheme="majorBidi" w:asciiTheme="majorBidi"/>
        </w:rPr>
        <w:t>kn. Navedeno iz razloga, jer je sukladno odredbi čl. 112. st. 5. Stečajnog zakona Financijska agencija na dan 13. srpnja 2018. na ime predujma za namirenje troškova stečajnog postupka zaplijenila novčana sredstva u iznosu od 1.871,98 kn.</w:t>
      </w:r>
    </w:p>
    <w:p w:rsidRDefault="00921B3F" w:rsidP="00921B3F" w:rsidR="00921B3F" w:rsidRPr="0003247B">
      <w:pPr>
        <w:ind w:firstLine="708"/>
        <w:jc w:val="both"/>
      </w:pPr>
      <w:r w:rsidRPr="00F578F9">
        <w:t>Nadalje, člankom 132. st. 2. S</w:t>
      </w:r>
      <w:r>
        <w:t xml:space="preserve">tečajnog zakona </w:t>
      </w:r>
      <w:r w:rsidRPr="00F578F9">
        <w:t xml:space="preserve">propisano je da ako osobe iz stavka 1. istog članka citiranog Zakona ne predujme zatraženi iznos, sud će donijeti rješenje o otvaranju i zaključenju stečajnog postupka. </w:t>
      </w:r>
    </w:p>
    <w:p w:rsidRDefault="00921B3F" w:rsidP="00921B3F" w:rsidR="00C64EA7" w:rsidRPr="00921B3F">
      <w:pPr>
        <w:ind w:firstLine="708"/>
        <w:jc w:val="both"/>
        <w:rPr>
          <w:rFonts w:cstheme="majorBidi" w:hAnsiTheme="majorBidi" w:asciiTheme="majorBidi"/>
        </w:rPr>
      </w:pPr>
      <w:r w:rsidRPr="00EB259E">
        <w:rPr>
          <w:rFonts w:cstheme="majorBidi" w:hAnsiTheme="majorBidi" w:asciiTheme="majorBidi"/>
        </w:rPr>
        <w:t>S</w:t>
      </w:r>
      <w:r>
        <w:rPr>
          <w:rFonts w:cstheme="majorBidi" w:hAnsiTheme="majorBidi" w:asciiTheme="majorBidi"/>
        </w:rPr>
        <w:t xml:space="preserve">lijednom navedenog, a sukladno odredbi </w:t>
      </w:r>
      <w:r w:rsidRPr="00EB259E">
        <w:rPr>
          <w:rFonts w:cstheme="majorBidi" w:hAnsiTheme="majorBidi" w:asciiTheme="majorBidi"/>
        </w:rPr>
        <w:t xml:space="preserve">čl. 132. st. 1. Stečajnog zakona odlučeno kao u izreci ovog rješenja.  </w:t>
      </w:r>
    </w:p>
    <w:p w:rsidRDefault="004073E1" w:rsidP="004073E1" w:rsidR="004073E1" w:rsidRPr="005C2EF2">
      <w:pPr>
        <w:jc w:val="center"/>
      </w:pPr>
      <w:r w:rsidRPr="005C2EF2">
        <w:t xml:space="preserve">U Zadru </w:t>
      </w:r>
      <w:r w:rsidR="002C2BB2">
        <w:t>1</w:t>
      </w:r>
      <w:r w:rsidR="00921B3F">
        <w:t xml:space="preserve">9. listopada </w:t>
      </w:r>
      <w:r w:rsidR="00F1205D">
        <w:t>2018.</w:t>
      </w:r>
    </w:p>
    <w:p w:rsidRDefault="004073E1" w:rsidP="004073E1" w:rsidR="004073E1"/>
    <w:p w:rsidRDefault="00684941" w:rsidP="00684941" w:rsidR="00684941"/>
    <w:p w:rsidRDefault="004C004F" w:rsidP="004C004F" w:rsidR="004C004F">
      <w:r>
        <w:t>Za točnost otpravka – ovlaštena službenica</w:t>
      </w:r>
      <w:r>
        <w:tab/>
      </w:r>
      <w:r>
        <w:tab/>
      </w:r>
      <w:r>
        <w:tab/>
      </w:r>
      <w:r>
        <w:tab/>
      </w:r>
      <w:r>
        <w:tab/>
        <w:t xml:space="preserve">                   Sutkinja</w:t>
      </w:r>
    </w:p>
    <w:p w:rsidRDefault="004C004F" w:rsidP="004C004F" w:rsidR="004C004F">
      <w:r>
        <w:t xml:space="preserve">Kristina Njegovan </w:t>
      </w:r>
      <w:r>
        <w:tab/>
      </w:r>
      <w:r>
        <w:tab/>
      </w:r>
      <w:r>
        <w:tab/>
      </w:r>
      <w:r>
        <w:tab/>
      </w:r>
      <w:r>
        <w:tab/>
      </w:r>
      <w:r>
        <w:tab/>
      </w:r>
      <w:r>
        <w:tab/>
      </w:r>
      <w:r>
        <w:tab/>
        <w:t xml:space="preserve">     Ana Markač, v.r.</w:t>
      </w:r>
    </w:p>
    <w:p w:rsidRDefault="00684941" w:rsidP="00684941" w:rsidR="00684941"/>
    <w:p w:rsidRDefault="004073E1" w:rsidP="004073E1" w:rsidR="004073E1"/>
    <w:p w:rsidRDefault="004073E1" w:rsidP="004073E1" w:rsidR="004073E1" w:rsidRPr="005C2EF2">
      <w:r w:rsidRPr="005C2EF2">
        <w:t xml:space="preserve">POUKA O PRAVNOM LIJEKU: </w:t>
      </w:r>
    </w:p>
    <w:p w:rsidRDefault="004073E1" w:rsidP="00684941" w:rsidR="00684941" w:rsidRPr="005C2EF2">
      <w:pPr>
        <w:jc w:val="both"/>
      </w:pPr>
      <w:r w:rsidRPr="005C2EF2">
        <w:t xml:space="preserve">Protiv ovog rješenja dopuštena je žalba. Ista se podnosi Visokom trgovačkom sudu Republike Hrvatske putem ovog Suda, u roku od 8 (osam) dana od isteka osmog dana od objave ovog rješenja na </w:t>
      </w:r>
      <w:r>
        <w:t xml:space="preserve">mrežnoj stranici </w:t>
      </w:r>
      <w:r w:rsidRPr="005C2EF2">
        <w:t>e-Oglasn</w:t>
      </w:r>
      <w:r>
        <w:t>a</w:t>
      </w:r>
      <w:r w:rsidRPr="005C2EF2">
        <w:t xml:space="preserve"> ploč</w:t>
      </w:r>
      <w:r>
        <w:t>a</w:t>
      </w:r>
      <w:r w:rsidRPr="005C2EF2">
        <w:t xml:space="preserve"> sud</w:t>
      </w:r>
      <w:r>
        <w:t>ova</w:t>
      </w:r>
      <w:r w:rsidRPr="005C2EF2">
        <w:t xml:space="preserve"> u 2 (dva) istovjetna primjeraka. </w:t>
      </w:r>
    </w:p>
    <w:p w:rsidRDefault="004073E1" w:rsidP="004073E1" w:rsidR="004073E1" w:rsidRPr="005C2EF2"/>
    <w:sectPr w:rsidSect="008C42C2" w:rsidR="004073E1" w:rsidRPr="005C2EF2">
      <w:headerReference w:type="default" r:id="rId10"/>
      <w:headerReference w:type="firs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F2" w:rsidP="009C0FF2" w:rsidR="009C0FF2">
      <w:r>
        <w:separator/>
      </w:r>
    </w:p>
  </w:endnote>
  <w:endnote w:id="0" w:type="continuationSeparator">
    <w:p w:rsidRDefault="009C0FF2" w:rsidP="009C0FF2" w:rsidR="009C0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F2" w:rsidP="009C0FF2" w:rsidR="009C0FF2">
      <w:r>
        <w:separator/>
      </w:r>
    </w:p>
  </w:footnote>
  <w:footnote w:id="0" w:type="continuationSeparator">
    <w:p w:rsidRDefault="009C0FF2" w:rsidP="009C0FF2" w:rsidR="009C0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3C2B" w:rsidP="00241ABB" w:rsidR="00241ABB" w:rsidRPr="006C3C2B">
    <w:pPr>
      <w:pStyle w:val="Zaglavlje"/>
      <w:tabs>
        <w:tab w:pos="6486" w:val="left"/>
      </w:tabs>
      <w:rPr>
        <w:sz w:val="22"/>
        <w:szCs w:val="22"/>
      </w:rPr>
    </w:pPr>
    <w:r>
      <w:tab/>
    </w:r>
    <w:sdt>
      <w:sdtPr>
        <w:id w:val="-1912140447"/>
        <w:docPartObj>
          <w:docPartGallery w:val="Page Numbers (Top of Page)"/>
          <w:docPartUnique/>
        </w:docPartObj>
      </w:sdtPr>
      <w:sdtEndPr/>
      <w:sdtContent>
        <w:r w:rsidR="005C2EF2">
          <w:t xml:space="preserve">                                                                   </w:t>
        </w:r>
        <w:r>
          <w:fldChar w:fldCharType="begin"/>
        </w:r>
        <w:r>
          <w:instrText>PAGE   \* MERGEFORMAT</w:instrText>
        </w:r>
        <w:r>
          <w:fldChar w:fldCharType="separate"/>
        </w:r>
        <w:r w:rsidR="004C004F">
          <w:rPr>
            <w:noProof/>
          </w:rPr>
          <w:t>2</w:t>
        </w:r>
        <w:r>
          <w:fldChar w:fldCharType="end"/>
        </w:r>
      </w:sdtContent>
    </w:sdt>
    <w:r w:rsidR="005C2EF2">
      <w:t xml:space="preserve">                                </w:t>
    </w:r>
    <w:r w:rsidR="00366855">
      <w:rPr>
        <w:sz w:val="22"/>
        <w:szCs w:val="22"/>
      </w:rPr>
      <w:t>Poslovni broj: 2</w:t>
    </w:r>
    <w:r w:rsidR="001C7D18">
      <w:rPr>
        <w:sz w:val="22"/>
        <w:szCs w:val="22"/>
      </w:rPr>
      <w:t xml:space="preserve"> St-</w:t>
    </w:r>
    <w:r w:rsidR="00C14329">
      <w:rPr>
        <w:sz w:val="22"/>
        <w:szCs w:val="22"/>
      </w:rPr>
      <w:t>256</w:t>
    </w:r>
    <w:r w:rsidR="00E86723">
      <w:rPr>
        <w:sz w:val="22"/>
        <w:szCs w:val="22"/>
      </w:rPr>
      <w:t>/2018-</w:t>
    </w:r>
    <w:r w:rsidR="00C14329">
      <w:rPr>
        <w:sz w:val="22"/>
        <w:szCs w:val="22"/>
      </w:rPr>
      <w:t>23</w:t>
    </w:r>
  </w:p>
  <w:p w:rsidRDefault="009C0FF2" w:rsidP="005C2EF2" w:rsidR="009C0FF2" w:rsidRPr="005C2EF2">
    <w:pPr>
      <w:pStyle w:val="Zaglavlje"/>
      <w:tabs>
        <w:tab w:pos="6486" w:val="left"/>
      </w:tabs>
      <w:rPr>
        <w:sz w:val="22"/>
        <w:szCs w:val="22"/>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3C2B" w:rsidP="006C3C2B" w:rsidR="006C3C2B" w:rsidRPr="006C3C2B">
    <w:pPr>
      <w:pStyle w:val="Zaglavlje"/>
      <w:tabs>
        <w:tab w:pos="6486" w:val="left"/>
      </w:tabs>
      <w:rPr>
        <w:sz w:val="22"/>
        <w:szCs w:val="22"/>
      </w:rPr>
    </w:pPr>
    <w:r>
      <w:tab/>
      <w:t xml:space="preserve">                                                                                                   </w:t>
    </w:r>
    <w:r w:rsidRPr="006C3C2B">
      <w:t xml:space="preserve"> </w:t>
    </w:r>
    <w:r w:rsidR="00366855">
      <w:t xml:space="preserve">   </w:t>
    </w:r>
    <w:r w:rsidR="00160119">
      <w:rPr>
        <w:sz w:val="22"/>
        <w:szCs w:val="22"/>
      </w:rPr>
      <w:t xml:space="preserve">Poslovni broj: 2 </w:t>
    </w:r>
    <w:r w:rsidR="003A4B67">
      <w:rPr>
        <w:sz w:val="22"/>
        <w:szCs w:val="22"/>
      </w:rPr>
      <w:t>St-</w:t>
    </w:r>
    <w:r w:rsidR="00C14329">
      <w:rPr>
        <w:sz w:val="22"/>
        <w:szCs w:val="22"/>
      </w:rPr>
      <w:t>256</w:t>
    </w:r>
    <w:r w:rsidR="00502E9B">
      <w:rPr>
        <w:sz w:val="22"/>
        <w:szCs w:val="22"/>
      </w:rPr>
      <w:t>/</w:t>
    </w:r>
    <w:r w:rsidR="00241ABB">
      <w:rPr>
        <w:sz w:val="22"/>
        <w:szCs w:val="22"/>
      </w:rPr>
      <w:t>2018-</w:t>
    </w:r>
    <w:r w:rsidR="004C004F">
      <w:rPr>
        <w:sz w:val="22"/>
        <w:szCs w:val="22"/>
      </w:rPr>
      <w:t>23</w:t>
    </w:r>
  </w:p>
  <w:p w:rsidRDefault="00E022E9" w:rsidP="00C170F5" w:rsidR="00E022E9" w:rsidRPr="00C170F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B24024C"/>
    <w:multiLevelType w:val="hybridMultilevel"/>
    <w:tmpl w:val="1E363E00"/>
    <w:lvl w:tplc="C4440A8C"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5">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4"/>
  </w:num>
  <w:num w:numId="4">
    <w:abstractNumId w:val="5"/>
  </w:num>
  <w:num w:numId="5">
    <w:abstractNumId w:val="6"/>
  </w:num>
  <w:num w:numId="6">
    <w:abstractNumId w:val="1"/>
  </w:num>
  <w:num w:numId="7">
    <w:abstractNumId w:val="7"/>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1146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02422"/>
    <w:rsid w:val="00007BA4"/>
    <w:rsid w:val="00026411"/>
    <w:rsid w:val="00036544"/>
    <w:rsid w:val="00077BD9"/>
    <w:rsid w:val="0008053D"/>
    <w:rsid w:val="000C67A5"/>
    <w:rsid w:val="000D4275"/>
    <w:rsid w:val="000E2E6D"/>
    <w:rsid w:val="00130777"/>
    <w:rsid w:val="0013102B"/>
    <w:rsid w:val="00142C1E"/>
    <w:rsid w:val="00160119"/>
    <w:rsid w:val="00166E39"/>
    <w:rsid w:val="00171924"/>
    <w:rsid w:val="001840A0"/>
    <w:rsid w:val="00191978"/>
    <w:rsid w:val="001A363B"/>
    <w:rsid w:val="001C1EC5"/>
    <w:rsid w:val="001C347E"/>
    <w:rsid w:val="001C7D18"/>
    <w:rsid w:val="0020672D"/>
    <w:rsid w:val="002351B9"/>
    <w:rsid w:val="00241ABB"/>
    <w:rsid w:val="00243782"/>
    <w:rsid w:val="00276300"/>
    <w:rsid w:val="00281BC7"/>
    <w:rsid w:val="002A70A4"/>
    <w:rsid w:val="002B7BAC"/>
    <w:rsid w:val="002C2BB2"/>
    <w:rsid w:val="002E38B1"/>
    <w:rsid w:val="002F2BD7"/>
    <w:rsid w:val="003024D4"/>
    <w:rsid w:val="00323F63"/>
    <w:rsid w:val="00342BE6"/>
    <w:rsid w:val="00366855"/>
    <w:rsid w:val="003A2B27"/>
    <w:rsid w:val="003A4B67"/>
    <w:rsid w:val="003C0BEC"/>
    <w:rsid w:val="003C6DA5"/>
    <w:rsid w:val="003E7814"/>
    <w:rsid w:val="003E7B35"/>
    <w:rsid w:val="003F076D"/>
    <w:rsid w:val="00403872"/>
    <w:rsid w:val="004073E1"/>
    <w:rsid w:val="004361F6"/>
    <w:rsid w:val="00453E80"/>
    <w:rsid w:val="00457F20"/>
    <w:rsid w:val="004676BD"/>
    <w:rsid w:val="00474A81"/>
    <w:rsid w:val="00480F2D"/>
    <w:rsid w:val="004B768C"/>
    <w:rsid w:val="004C004F"/>
    <w:rsid w:val="004C5C40"/>
    <w:rsid w:val="004D54EF"/>
    <w:rsid w:val="004E7E9B"/>
    <w:rsid w:val="004F1515"/>
    <w:rsid w:val="00502E9B"/>
    <w:rsid w:val="00515656"/>
    <w:rsid w:val="00521B2D"/>
    <w:rsid w:val="00531E87"/>
    <w:rsid w:val="0055636D"/>
    <w:rsid w:val="005A4D8F"/>
    <w:rsid w:val="005C2EF2"/>
    <w:rsid w:val="005D10C6"/>
    <w:rsid w:val="0062555E"/>
    <w:rsid w:val="006439D9"/>
    <w:rsid w:val="00651D67"/>
    <w:rsid w:val="00662074"/>
    <w:rsid w:val="00665069"/>
    <w:rsid w:val="00667560"/>
    <w:rsid w:val="00671B6A"/>
    <w:rsid w:val="006720F8"/>
    <w:rsid w:val="0068262D"/>
    <w:rsid w:val="00684941"/>
    <w:rsid w:val="006A3E71"/>
    <w:rsid w:val="006A6847"/>
    <w:rsid w:val="006C3C2B"/>
    <w:rsid w:val="006E05AE"/>
    <w:rsid w:val="007002A2"/>
    <w:rsid w:val="007239D9"/>
    <w:rsid w:val="00724FCA"/>
    <w:rsid w:val="0074396A"/>
    <w:rsid w:val="00761C14"/>
    <w:rsid w:val="00766A92"/>
    <w:rsid w:val="00777515"/>
    <w:rsid w:val="007B6657"/>
    <w:rsid w:val="007C75BF"/>
    <w:rsid w:val="007F26FC"/>
    <w:rsid w:val="007F7E88"/>
    <w:rsid w:val="00800BBA"/>
    <w:rsid w:val="008324F5"/>
    <w:rsid w:val="00835F94"/>
    <w:rsid w:val="00842CEB"/>
    <w:rsid w:val="00865E7C"/>
    <w:rsid w:val="008C42C2"/>
    <w:rsid w:val="008F03DE"/>
    <w:rsid w:val="008F3AD6"/>
    <w:rsid w:val="008F6A0A"/>
    <w:rsid w:val="008F704D"/>
    <w:rsid w:val="0090419E"/>
    <w:rsid w:val="009068CC"/>
    <w:rsid w:val="009149BF"/>
    <w:rsid w:val="00921B3F"/>
    <w:rsid w:val="00930179"/>
    <w:rsid w:val="00932A20"/>
    <w:rsid w:val="00937F3C"/>
    <w:rsid w:val="009853DE"/>
    <w:rsid w:val="009A6F04"/>
    <w:rsid w:val="009B30B9"/>
    <w:rsid w:val="009B4456"/>
    <w:rsid w:val="009B5BFF"/>
    <w:rsid w:val="009C0FF2"/>
    <w:rsid w:val="009C7B0F"/>
    <w:rsid w:val="009D7950"/>
    <w:rsid w:val="009F62F2"/>
    <w:rsid w:val="00A120EB"/>
    <w:rsid w:val="00A27551"/>
    <w:rsid w:val="00A5292A"/>
    <w:rsid w:val="00A53530"/>
    <w:rsid w:val="00A859DA"/>
    <w:rsid w:val="00A90BD6"/>
    <w:rsid w:val="00A960FC"/>
    <w:rsid w:val="00AA2179"/>
    <w:rsid w:val="00AC6BA4"/>
    <w:rsid w:val="00AC71C7"/>
    <w:rsid w:val="00AE5AD9"/>
    <w:rsid w:val="00AF52DE"/>
    <w:rsid w:val="00B105A9"/>
    <w:rsid w:val="00B24054"/>
    <w:rsid w:val="00B24B4B"/>
    <w:rsid w:val="00B310F0"/>
    <w:rsid w:val="00B61B61"/>
    <w:rsid w:val="00B83103"/>
    <w:rsid w:val="00BB4F73"/>
    <w:rsid w:val="00BB71D1"/>
    <w:rsid w:val="00BE2B75"/>
    <w:rsid w:val="00BE6E59"/>
    <w:rsid w:val="00BF38B0"/>
    <w:rsid w:val="00BF5032"/>
    <w:rsid w:val="00BF6D04"/>
    <w:rsid w:val="00C0658E"/>
    <w:rsid w:val="00C14329"/>
    <w:rsid w:val="00C170F5"/>
    <w:rsid w:val="00C237A5"/>
    <w:rsid w:val="00C30170"/>
    <w:rsid w:val="00C36F03"/>
    <w:rsid w:val="00C63971"/>
    <w:rsid w:val="00C64EA7"/>
    <w:rsid w:val="00C85781"/>
    <w:rsid w:val="00C9120F"/>
    <w:rsid w:val="00CB65E9"/>
    <w:rsid w:val="00D43ED3"/>
    <w:rsid w:val="00D564F0"/>
    <w:rsid w:val="00DA182B"/>
    <w:rsid w:val="00DA1F3D"/>
    <w:rsid w:val="00DA4398"/>
    <w:rsid w:val="00DB7FED"/>
    <w:rsid w:val="00E022E9"/>
    <w:rsid w:val="00E20D84"/>
    <w:rsid w:val="00E32D3C"/>
    <w:rsid w:val="00E36A3E"/>
    <w:rsid w:val="00E83143"/>
    <w:rsid w:val="00E86723"/>
    <w:rsid w:val="00EB3FAB"/>
    <w:rsid w:val="00EE2F8E"/>
    <w:rsid w:val="00EF189C"/>
    <w:rsid w:val="00EF7C9A"/>
    <w:rsid w:val="00F1205D"/>
    <w:rsid w:val="00F30C59"/>
    <w:rsid w:val="00F86301"/>
    <w:rsid w:val="00FC77F7"/>
    <w:rsid w:val="00FE1847"/>
    <w:rsid w:val="00FF0371"/>
    <w:rsid w:val="00FF1FD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46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4C004F"/>
    <w:rPr>
      <w:color w:val="808080"/>
      <w:bdr w:space="0" w:sz="0" w:color="auto" w:val="none"/>
      <w:shd w:fill="auto" w:color="auto" w:val="clear"/>
    </w:rPr>
  </w:style>
  <w:style w:customStyle="true" w:styleId="eSPISCCParagraphDefaultFont" w:type="character">
    <w:name w:val="eSPIS_CC_Paragraph Default Font"/>
    <w:basedOn w:val="Zadanifontodlomka"/>
    <w:rsid w:val="004C004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C004F"/>
    <w:rPr>
      <w:b/>
      <w:bdr w:space="0" w:sz="0" w:color="auto" w:val="none"/>
      <w:shd w:fill="FFFFCC" w:color="auto" w:val="clear"/>
      <w:lang w:val="hr-HR"/>
    </w:rPr>
  </w:style>
  <w:style w:customStyle="true" w:styleId="PozadinaSvijetloCrvena" w:type="character">
    <w:name w:val="Pozadina_SvijetloCrvena"/>
    <w:basedOn w:val="eSPISCCParagraphDefaultFont"/>
    <w:rsid w:val="004C004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C004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4C004F"/>
    <w:rPr>
      <w:color w:val="808080"/>
      <w:bdr w:color="auto" w:space="0" w:sz="0" w:val="none"/>
      <w:shd w:color="auto" w:fill="auto" w:val="clear"/>
    </w:rPr>
  </w:style>
  <w:style w:customStyle="1" w:styleId="eSPISCCParagraphDefaultFont" w:type="character">
    <w:name w:val="eSPIS_CC_Paragraph Default Font"/>
    <w:basedOn w:val="Zadanifontodlomka"/>
    <w:rsid w:val="004C004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C004F"/>
    <w:rPr>
      <w:b/>
      <w:bdr w:color="auto" w:space="0" w:sz="0" w:val="none"/>
      <w:shd w:color="auto" w:fill="FFFFCC" w:val="clear"/>
      <w:lang w:val="hr-HR"/>
    </w:rPr>
  </w:style>
  <w:style w:customStyle="1" w:styleId="PozadinaSvijetloCrvena" w:type="character">
    <w:name w:val="Pozadina_SvijetloCrvena"/>
    <w:basedOn w:val="eSPISCCParagraphDefaultFont"/>
    <w:rsid w:val="004C004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C004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 w:id="9574940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2018.</izvorni_sadrzaj>
    <derivirana_varijabla naziv="DomainObject.DatumDonosenjaOdluke_1">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izvorni_sadrzaj>
    <derivirana_varijabla naziv="DomainObject.Predmet.Broj_1">256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2018.</izvorni_sadrzaj>
    <derivirana_varijabla naziv="DomainObject.Predmet.DatumOsnivanja_1">18.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St-256/2018</izvorni_sadrzaj>
    <derivirana_varijabla naziv="DomainObject.Predmet.OznakaBroj_1">St-256/2018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STROJOGRADNJA ŠIVAK društvo s ograničenom odgovornošću za proizvodnju, trgovinu i turizam</izvorni_sadrzaj>
    <derivirana_varijabla naziv="DomainObject.Predmet.ProtustrankaFormated_1">  STROJOGRADNJA ŠIVAK društvo s ograničenom odgovornošću za proizvodnju, trgovinu i turizam</derivirana_varijabla>
  </DomainObject.Predmet.ProtustrankaFormated>
  <DomainObject.Predmet.ProtustrankaFormatedOIB>
    <izvorni_sadrzaj>  STROJOGRADNJA ŠIVAK društvo s ograničenom odgovornošću za proizvodnju, trgovinu i turizam, OIB 79517833007</izvorni_sadrzaj>
    <derivirana_varijabla naziv="DomainObject.Predmet.ProtustrankaFormatedOIB_1">  STROJOGRADNJA ŠIVAK društvo s ograničenom odgovornošću za proizvodnju, trgovinu i turizam, OIB 79517833007</derivirana_varijabla>
  </DomainObject.Predmet.ProtustrankaFormatedOIB>
  <DomainObject.Predmet.ProtustrankaFormatedWithAdress>
    <izvorni_sadrzaj> STROJOGRADNJA ŠIVAK društvo s ograničenom odgovornošću za proizvodnju, trgovinu i turizam, Srima XVII 37, 22211 Srima</izvorni_sadrzaj>
    <derivirana_varijabla naziv="DomainObject.Predmet.ProtustrankaFormatedWithAdress_1"> STROJOGRADNJA ŠIVAK društvo s ograničenom odgovornošću za proizvodnju, trgovinu i turizam, Srima XVII 37, 22211 Srima</derivirana_varijabla>
  </DomainObject.Predmet.ProtustrankaFormatedWithAdress>
  <DomainObject.Predmet.ProtustrankaFormatedWithAdressOIB>
    <izvorni_sadrzaj> STROJOGRADNJA ŠIVAK društvo s ograničenom odgovornošću za proizvodnju, trgovinu i turizam, OIB 79517833007, Srima XVII 37, 22211 Srima</izvorni_sadrzaj>
    <derivirana_varijabla naziv="DomainObject.Predmet.ProtustrankaFormatedWithAdressOIB_1"> STROJOGRADNJA ŠIVAK društvo s ograničenom odgovornošću za proizvodnju, trgovinu i turizam, OIB 79517833007, Srima XVII 37, 22211 Srima</derivirana_varijabla>
  </DomainObject.Predmet.ProtustrankaFormatedWithAdressOIB>
  <DomainObject.Predmet.ProtustrankaWithAdress>
    <izvorni_sadrzaj>STROJOGRADNJA ŠIVAK društvo s ograničenom odgovornošću za proizvodnju, trgovinu i turizam Srima XVII 37, 22211 Srima</izvorni_sadrzaj>
    <derivirana_varijabla naziv="DomainObject.Predmet.ProtustrankaWithAdress_1">STROJOGRADNJA ŠIVAK društvo s ograničenom odgovornošću za proizvodnju, trgovinu i turizam Srima XVII 37, 22211 Srima</derivirana_varijabla>
  </DomainObject.Predmet.ProtustrankaWithAdress>
  <DomainObject.Predmet.ProtustrankaWithAdressOIB>
    <izvorni_sadrzaj>STROJOGRADNJA ŠIVAK društvo s ograničenom odgovornošću za proizvodnju, trgovinu i turizam, OIB 79517833007, Srima XVII 37, 22211 Srima</izvorni_sadrzaj>
    <derivirana_varijabla naziv="DomainObject.Predmet.ProtustrankaWithAdressOIB_1">STROJOGRADNJA ŠIVAK društvo s ograničenom odgovornošću za proizvodnju, trgovinu i turizam, OIB 79517833007, Srima XVII 37, 22211 Srima</derivirana_varijabla>
  </DomainObject.Predmet.ProtustrankaWithAdressOIB>
  <DomainObject.Predmet.ProtustrankaNazivFormated>
    <izvorni_sadrzaj>STROJOGRADNJA ŠIVAK društvo s ograničenom odgovornošću za proizvodnju, trgovinu i turizam</izvorni_sadrzaj>
    <derivirana_varijabla naziv="DomainObject.Predmet.ProtustrankaNazivFormated_1">STROJOGRADNJA ŠIVAK društvo s ograničenom odgovornošću za proizvodnju, trgovinu i turizam</derivirana_varijabla>
  </DomainObject.Predmet.ProtustrankaNazivFormated>
  <DomainObject.Predmet.ProtustrankaNazivFormatedOIB>
    <izvorni_sadrzaj>STROJOGRADNJA ŠIVAK društvo s ograničenom odgovornošću za proizvodnju, trgovinu i turizam, OIB 79517833007</izvorni_sadrzaj>
    <derivirana_varijabla naziv="DomainObject.Predmet.ProtustrankaNazivFormatedOIB_1">STROJOGRADNJA ŠIVAK društvo s ograničenom odgovornošću za proizvodnju, trgovinu i turizam, OIB 79517833007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STROJOGRADNJA ŠIVAK društvo s ograničenom odgovornošću za proizvodnju, trgovinu i turizam</item>
    </izvorni_sadrzaj>
    <derivirana_varijabla naziv="DomainObject.Predmet.ProtuStrankaListFormated_1">
      <item>STROJOGRADNJA ŠIVAK društvo s ograničenom odgovornošću za proizvodnju, trgovinu i turizam</item>
    </derivirana_varijabla>
  </DomainObject.Predmet.ProtuStrankaListFormated>
  <DomainObject.Predmet.ProtuStrankaListFormatedOIB>
    <izvorni_sadrzaj>
      <item>STROJOGRADNJA ŠIVAK društvo s ograničenom odgovornošću za proizvodnju, trgovinu i turizam, OIB 79517833007</item>
    </izvorni_sadrzaj>
    <derivirana_varijabla naziv="DomainObject.Predmet.ProtuStrankaListFormatedOIB_1">
      <item>STROJOGRADNJA ŠIVAK društvo s ograničenom odgovornošću za proizvodnju, trgovinu i turizam, OIB 79517833007</item>
    </derivirana_varijabla>
  </DomainObject.Predmet.ProtuStrankaListFormatedOIB>
  <DomainObject.Predmet.ProtuStrankaListFormatedWithAdress>
    <izvorni_sadrzaj>
      <item>STROJOGRADNJA ŠIVAK društvo s ograničenom odgovornošću za proizvodnju, trgovinu i turizam, Srima XVII 37, 22211 Srima</item>
    </izvorni_sadrzaj>
    <derivirana_varijabla naziv="DomainObject.Predmet.ProtuStrankaListFormatedWithAdress_1">
      <item>STROJOGRADNJA ŠIVAK društvo s ograničenom odgovornošću za proizvodnju, trgovinu i turizam, Srima XVII 37, 22211 Srima</item>
    </derivirana_varijabla>
  </DomainObject.Predmet.ProtuStrankaListFormatedWithAdress>
  <DomainObject.Predmet.ProtuStrankaListFormatedWithAdressOIB>
    <izvorni_sadrzaj>
      <item>STROJOGRADNJA ŠIVAK društvo s ograničenom odgovornošću za proizvodnju, trgovinu i turizam, OIB 79517833007, Srima XVII 37, 22211 Srima</item>
    </izvorni_sadrzaj>
    <derivirana_varijabla naziv="DomainObject.Predmet.ProtuStrankaListFormatedWithAdressOIB_1">
      <item>STROJOGRADNJA ŠIVAK društvo s ograničenom odgovornošću za proizvodnju, trgovinu i turizam, OIB 79517833007, Srima XVII 37, 22211 Srima</item>
    </derivirana_varijabla>
  </DomainObject.Predmet.ProtuStrankaListFormatedWithAdressOIB>
  <DomainObject.Predmet.ProtuStrankaListNazivFormated>
    <izvorni_sadrzaj>
      <item>STROJOGRADNJA ŠIVAK društvo s ograničenom odgovornošću za proizvodnju, trgovinu i turizam</item>
    </izvorni_sadrzaj>
    <derivirana_varijabla naziv="DomainObject.Predmet.ProtuStrankaListNazivFormated_1">
      <item>STROJOGRADNJA ŠIVAK društvo s ograničenom odgovornošću za proizvodnju, trgovinu i turizam</item>
    </derivirana_varijabla>
  </DomainObject.Predmet.ProtuStrankaListNazivFormated>
  <DomainObject.Predmet.ProtuStrankaListNazivFormatedOIB>
    <izvorni_sadrzaj>
      <item>STROJOGRADNJA ŠIVAK društvo s ograničenom odgovornošću za proizvodnju, trgovinu i turizam, OIB 79517833007</item>
    </izvorni_sadrzaj>
    <derivirana_varijabla naziv="DomainObject.Predmet.ProtuStrankaListNazivFormatedOIB_1">
      <item>STROJOGRADNJA ŠIVAK društvo s ograničenom odgovornošću za proizvodnju, trgovinu i turizam, OIB 79517833007</item>
    </derivirana_varijabla>
  </DomainObject.Predmet.ProtuStrankaListNazivFormatedOIB>
  <DomainObject.Predmet.OstaliListFormated>
    <izvorni_sadrzaj>
      <item>Višnja Šivak</item>
    </izvorni_sadrzaj>
    <derivirana_varijabla naziv="DomainObject.Predmet.OstaliListFormated_1">
      <item>Višnja Šivak</item>
    </derivirana_varijabla>
  </DomainObject.Predmet.OstaliListFormated>
  <DomainObject.Predmet.OstaliListFormatedOIB>
    <izvorni_sadrzaj>
      <item>Višnja Šivak, OIB 03358491218</item>
    </izvorni_sadrzaj>
    <derivirana_varijabla naziv="DomainObject.Predmet.OstaliListFormatedOIB_1">
      <item>Višnja Šivak, OIB 03358491218</item>
    </derivirana_varijabla>
  </DomainObject.Predmet.OstaliListFormatedOIB>
  <DomainObject.Predmet.OstaliListFormatedWithAdress>
    <izvorni_sadrzaj>
      <item>Višnja Šivak, Demerska Ulica 18, 10257 Demerje</item>
    </izvorni_sadrzaj>
    <derivirana_varijabla naziv="DomainObject.Predmet.OstaliListFormatedWithAdress_1">
      <item>Višnja Šivak, Demerska Ulica 18, 10257 Demerje</item>
    </derivirana_varijabla>
  </DomainObject.Predmet.OstaliListFormatedWithAdress>
  <DomainObject.Predmet.OstaliListFormatedWithAdressOIB>
    <izvorni_sadrzaj>
      <item>Višnja Šivak, OIB 03358491218, Demerska Ulica 18, 10257 Demerje</item>
    </izvorni_sadrzaj>
    <derivirana_varijabla naziv="DomainObject.Predmet.OstaliListFormatedWithAdressOIB_1">
      <item>Višnja Šivak, OIB 03358491218, Demerska Ulica 18, 10257 Demerje</item>
    </derivirana_varijabla>
  </DomainObject.Predmet.OstaliListFormatedWithAdressOIB>
  <DomainObject.Predmet.OstaliListNazivFormated>
    <izvorni_sadrzaj>
      <item>Višnja Šivak</item>
    </izvorni_sadrzaj>
    <derivirana_varijabla naziv="DomainObject.Predmet.OstaliListNazivFormated_1">
      <item>Višnja Šivak</item>
    </derivirana_varijabla>
  </DomainObject.Predmet.OstaliListNazivFormated>
  <DomainObject.Predmet.OstaliListNazivFormatedOIB>
    <izvorni_sadrzaj>
      <item>Višnja Šivak, OIB 03358491218</item>
    </izvorni_sadrzaj>
    <derivirana_varijabla naziv="DomainObject.Predmet.OstaliListNazivFormatedOIB_1">
      <item>Višnja Šivak, OIB 03358491218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2018.</izvorni_sadrzaj>
    <derivirana_varijabla naziv="DomainObject.Datum_1">19. listopada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STROJOGRADNJA ŠIVAK društvo s ograničenom odgovornošću za proizvodnju, trgovinu i turizam</izvorni_sadrzaj>
    <derivirana_varijabla naziv="DomainObject.Predmet.ProtustrankaIDrugi_1">STROJOGRADNJA ŠIVAK društvo s ograničenom odgovornošću za proizvodnju, trgovinu i turizam</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STROJOGRADNJA ŠIVAK društvo s ograničenom odgovornošću za proizvodnju, trgovinu i turizam, OIB 79517833007, Srima XVII 37, 22211 Srima</izvorni_sadrzaj>
    <derivirana_varijabla naziv="DomainObject.Predmet.ProtustrankaIDrugiAdressOIB_1">STROJOGRADNJA ŠIVAK društvo s ograničenom odgovornošću za proizvodnju, trgovinu i turizam, OIB 79517833007, Srima XVII 37, 22211 Srima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STROJOGRADNJA ŠIVAK društvo s ograničenom odgovornošću za proizvodnju, trgovinu i turizam</item>
      <item>Višnja Šivak</item>
    </izvorni_sadrzaj>
    <derivirana_varijabla naziv="DomainObject.Predmet.SudioniciListNaziv_1">
      <item>FINA - Podružnica Šibenik</item>
      <item>STROJOGRADNJA ŠIVAK društvo s ograničenom odgovornošću za proizvodnju, trgovinu i turizam</item>
      <item>Višnja Šivak</item>
    </derivirana_varijabla>
  </DomainObject.Predmet.SudioniciListNaziv>
  <DomainObject.Predmet.SudioniciListAdressOIB>
    <izvorni_sadrzaj>
      <item>FINA - Podružnica Šibenik, OIB 85821130368, Perivoj L. Marune 1,22000 Šibenik</item>
      <item>STROJOGRADNJA ŠIVAK društvo s ograničenom odgovornošću za proizvodnju, trgovinu i turizam, OIB 79517833007, Srima XVII 37,22211 Srima</item>
      <item>Višnja Šivak, OIB 03358491218, Demerska Ulica 18,10257 Demerje</item>
    </izvorni_sadrzaj>
    <derivirana_varijabla naziv="DomainObject.Predmet.SudioniciListAdressOIB_1">
      <item>FINA - Podružnica Šibenik, OIB 85821130368, Perivoj L. Marune 1,22000 Šibenik</item>
      <item>STROJOGRADNJA ŠIVAK društvo s ograničenom odgovornošću za proizvodnju, trgovinu i turizam, OIB 79517833007, Srima XVII 37,22211 Srima</item>
      <item>Višnja Šivak, OIB 03358491218, Demerska Ulica 18,10257 Demerje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79517833007</item>
      <item>, OIB 03358491218</item>
    </izvorni_sadrzaj>
    <derivirana_varijabla naziv="DomainObject.Predmet.SudioniciListNazivOIB_1">
      <item>, OIB 85821130368</item>
      <item>, OIB 79517833007</item>
      <item>, OIB 03358491218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listopada 2018.</izvorni_sadrzaj>
    <derivirana_varijabla naziv="DomainObject.Predmet.DatumZadnjeOdrzaneSudskeRadnje_1">10. listopada 2018.</derivirana_varijabla>
  </DomainObject.Predmet.DatumZadnjeOdrzaneSudskeRadnje>
  <DomainObject.PredzadnjaOdlukaIzPredmeta.DatumDonosenjaOdluke>
    <izvorni_sadrzaj>31. srpnja 2018.</izvorni_sadrzaj>
    <derivirana_varijabla naziv="DomainObject.PredzadnjaOdlukaIzPredmeta.DatumDonosenjaOdluke_1">31. srpnja 2018.</derivirana_varijabla>
  </DomainObject.PredzadnjaOdlukaIzPredmeta.DatumDonosenjaOdluke>
  <DomainObject.PredzadnjaOdlukaIzPredmeta.Oznaka>
    <izvorni_sadrzaj>St-256/2018-4</izvorni_sadrzaj>
    <derivirana_varijabla naziv="DomainObject.PredzadnjaOdlukaIzPredmeta.Oznaka_1">St-256/2018-4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55A8D5-15C3-4A55-BBF9-16C2A347B9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867</properties:Words>
  <properties:Characters>4663</properties:Characters>
  <properties:Lines>94</properties:Lines>
  <properties:Paragraphs>24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5562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2018-10-15T06:40:00Z</dcterms:created>
  <dc:creator>Ardena Bajlo</dc:creator>
  <cp:lastModifiedBy>Merlina Klišmanić</cp:lastModifiedBy>
  <cp:lastPrinted>2018-10-19T12:11:00Z</cp:lastPrinted>
  <dcterms:modified xmlns:xsi="http://www.w3.org/2001/XMLSchema-instance" xsi:type="dcterms:W3CDTF">2018-10-19T12:12:00Z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(St-256-18 poziv na uplatu predujma bez izvješća + predujam FINA.docx)</vt:lpwstr>
  </prop:property>
  <prop:property name="CC_coloring" pid="4" fmtid="{D5CDD505-2E9C-101B-9397-08002B2CF9AE}">
    <vt:bool>false</vt:bool>
  </prop:property>
  <prop:property name="BrojStranica" pid="5" fmtid="{D5CDD505-2E9C-101B-9397-08002B2CF9AE}">
    <vt:i4>2</vt:i4>
  </prop:property>
</prop:Properties>
</file>