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6f0d" w14:paraId="c696f0d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2C0EAD">
        <w:rPr>
          <w:lang w:val="hr-HR"/>
        </w:rPr>
        <w:t>St-398/15-5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2C0EAD">
        <w:t>UDRUGA ROMA-BAJAŠA MEĐIMURSKE ŽUPANIJE, OIB: 98169267083, sa sjedištem u A. Schulteissa 19, 40000 Čakovec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2C0EAD">
        <w:t>UDRUGA ROMA-BAJAŠA MEĐIMURSKE ŽUPANIJE, OIB: 98169267083, sa sjedištem u A. Schulteissa 19, 40000 Čakovec</w:t>
      </w:r>
      <w:r w:rsidR="00830E49">
        <w:t xml:space="preserve">, iznosi </w:t>
      </w:r>
      <w:r w:rsidR="002C0EAD">
        <w:t>238.623,63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2C0EAD">
        <w:t>predsjednik</w:t>
      </w:r>
      <w:r w:rsidR="002E00D7">
        <w:t xml:space="preserve"> dužnika </w:t>
      </w:r>
      <w:r w:rsidR="002C0EAD">
        <w:t>Juraj Oršoš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2C0EAD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2C0EAD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2C0EAD">
        <w:t>UDRUGA ROMA-BAJAŠA MEĐIMURSKE ŽUPANIJE, OIB: 98169267083, sa sjedištem u A. Schulteissa 19, 40000 Čakovec</w:t>
      </w:r>
      <w:r>
        <w:t>, navodeći da du</w:t>
      </w:r>
      <w:r w:rsidR="00715C85">
        <w:t xml:space="preserve">žnik na dan </w:t>
      </w:r>
      <w:r w:rsidR="002C0EAD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2C0EAD">
        <w:t>238.623,63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2E1" w:rsidP="007F64E0" w:rsidR="00CC12E1">
      <w:r>
        <w:separator/>
      </w:r>
    </w:p>
  </w:endnote>
  <w:endnote w:id="0" w:type="continuationSeparator">
    <w:p w:rsidRDefault="00CC12E1" w:rsidP="007F64E0" w:rsidR="00CC1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2E1" w:rsidP="007F64E0" w:rsidR="00CC12E1">
      <w:r>
        <w:separator/>
      </w:r>
    </w:p>
  </w:footnote>
  <w:footnote w:id="0" w:type="continuationSeparator">
    <w:p w:rsidRDefault="00CC12E1" w:rsidP="007F64E0" w:rsidR="00CC1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44CF" w:rsidRPr="008644CF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2C0EAD">
      <w:rPr>
        <w:lang w:val="hr-HR"/>
      </w:rPr>
      <w:t>St-398/15-5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EAD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4CF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C12E1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ROMA-BAJAŠA MEĐIMURSKE ŽUPANIJE</izvorni_sadrzaj>
    <derivirana_varijabla naziv="DomainObject.Predmet.ProtustrankaFormated_1">  UDRUGA ROMA-BAJAŠA MEĐIMURSKE ŽUPANIJE</derivirana_varijabla>
  </DomainObject.Predmet.ProtustrankaFormated>
  <DomainObject.Predmet.ProtustrankaFormatedOIB>
    <izvorni_sadrzaj>  UDRUGA ROMA-BAJAŠA MEĐIMURSKE ŽUPANIJE, OIB 98169267083</izvorni_sadrzaj>
    <derivirana_varijabla naziv="DomainObject.Predmet.ProtustrankaFormatedOIB_1">  UDRUGA ROMA-BAJAŠA MEĐIMURSKE ŽUPANIJE, OIB 98169267083</derivirana_varijabla>
  </DomainObject.Predmet.ProtustrankaFormatedOIB>
  <DomainObject.Predmet.ProtustrankaFormatedWithAdress>
    <izvorni_sadrzaj> UDRUGA ROMA-BAJAŠA MEĐIMURSKE ŽUPANIJE, A. Schulteissa, 40000 Čakovec</izvorni_sadrzaj>
    <derivirana_varijabla naziv="DomainObject.Predmet.ProtustrankaFormatedWithAdress_1"> UDRUGA ROMA-BAJAŠA MEĐIMURSKE ŽUPANIJE, A. Schulteissa, 40000 Čakovec</derivirana_varijabla>
  </DomainObject.Predmet.ProtustrankaFormatedWithAdress>
  <DomainObject.Predmet.ProtustrankaFormatedWithAdressOIB>
    <izvorni_sadrzaj> UDRUGA ROMA-BAJAŠA MEĐIMURSKE ŽUPANIJE, OIB 98169267083, A. Schulteissa, 40000 Čakovec</izvorni_sadrzaj>
    <derivirana_varijabla naziv="DomainObject.Predmet.ProtustrankaFormatedWithAdressOIB_1"> UDRUGA ROMA-BAJAŠA MEĐIMURSKE ŽUPANIJE, OIB 98169267083, A. Schulteissa, 40000 Čakovec</derivirana_varijabla>
  </DomainObject.Predmet.ProtustrankaFormatedWithAdressOIB>
  <DomainObject.Predmet.ProtustrankaWithAdress>
    <izvorni_sadrzaj>UDRUGA ROMA-BAJAŠA MEĐIMURSKE ŽUPANIJE A. Schulteissa, 40000 Čakovec</izvorni_sadrzaj>
    <derivirana_varijabla naziv="DomainObject.Predmet.ProtustrankaWithAdress_1">UDRUGA ROMA-BAJAŠA MEĐIMURSKE ŽUPANIJE A. Schulteissa, 40000 Čakovec</derivirana_varijabla>
  </DomainObject.Predmet.ProtustrankaWithAdress>
  <DomainObject.Predmet.ProtustrankaWithAdressOIB>
    <izvorni_sadrzaj>UDRUGA ROMA-BAJAŠA MEĐIMURSKE ŽUPANIJE, OIB 98169267083, A. Schulteissa, 40000 Čakovec</izvorni_sadrzaj>
    <derivirana_varijabla naziv="DomainObject.Predmet.ProtustrankaWithAdressOIB_1">UDRUGA ROMA-BAJAŠA MEĐIMURSKE ŽUPANIJE, OIB 98169267083, A. Schulteissa, 40000 Čakovec</derivirana_varijabla>
  </DomainObject.Predmet.ProtustrankaWithAdressOIB>
  <DomainObject.Predmet.ProtustrankaNazivFormated>
    <izvorni_sadrzaj>UDRUGA ROMA-BAJAŠA MEĐIMURSKE ŽUPANIJE</izvorni_sadrzaj>
    <derivirana_varijabla naziv="DomainObject.Predmet.ProtustrankaNazivFormated_1">UDRUGA ROMA-BAJAŠA MEĐIMURSKE ŽUPANIJE</derivirana_varijabla>
  </DomainObject.Predmet.ProtustrankaNazivFormated>
  <DomainObject.Predmet.ProtustrankaNazivFormatedOIB>
    <izvorni_sadrzaj>UDRUGA ROMA-BAJAŠA MEĐIMURSKE ŽUPANIJE, OIB 98169267083</izvorni_sadrzaj>
    <derivirana_varijabla naziv="DomainObject.Predmet.ProtustrankaNazivFormatedOIB_1">UDRUGA ROMA-BAJAŠA MEĐIMURSKE ŽUPANIJE, OIB 98169267083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238623.63</izvorni_sadrzaj>
    <derivirana_varijabla naziv="DomainObject.Predmet.TrenutnaVrijednost_1">238623.63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ROMA-BAJAŠA MEĐIMURSKE ŽUPANIJE</item>
    </izvorni_sadrzaj>
    <derivirana_varijabla naziv="DomainObject.Predmet.ProtuStrankaListFormated_1">
      <item>UDRUGA ROMA-BAJAŠA MEĐIMURSKE ŽUPANIJE</item>
    </derivirana_varijabla>
  </DomainObject.Predmet.ProtuStrankaListFormated>
  <DomainObject.Predmet.ProtuStrankaListFormatedOIB>
    <izvorni_sadrzaj>
      <item>UDRUGA ROMA-BAJAŠA MEĐIMURSKE ŽUPANIJE, OIB 98169267083</item>
    </izvorni_sadrzaj>
    <derivirana_varijabla naziv="DomainObject.Predmet.ProtuStrankaListFormatedOIB_1">
      <item>UDRUGA ROMA-BAJAŠA MEĐIMURSKE ŽUPANIJE, OIB 98169267083</item>
    </derivirana_varijabla>
  </DomainObject.Predmet.ProtuStrankaListFormatedOIB>
  <DomainObject.Predmet.ProtuStrankaListFormatedWithAdress>
    <izvorni_sadrzaj>
      <item>UDRUGA ROMA-BAJAŠA MEĐIMURSKE ŽUPANIJE, A. Schulteissa, 40000 Čakovec</item>
    </izvorni_sadrzaj>
    <derivirana_varijabla naziv="DomainObject.Predmet.ProtuStrankaListFormatedWithAdress_1">
      <item>UDRUGA ROMA-BAJAŠA MEĐIMURSKE ŽUPANIJE, A. Schulteissa, 40000 Čakovec</item>
    </derivirana_varijabla>
  </DomainObject.Predmet.ProtuStrankaListFormatedWithAdress>
  <DomainObject.Predmet.ProtuStrankaListFormatedWithAdressOIB>
    <izvorni_sadrzaj>
      <item>UDRUGA ROMA-BAJAŠA MEĐIMURSKE ŽUPANIJE, OIB 98169267083, A. Schulteissa, 40000 Čakovec</item>
    </izvorni_sadrzaj>
    <derivirana_varijabla naziv="DomainObject.Predmet.ProtuStrankaListFormatedWithAdressOIB_1">
      <item>UDRUGA ROMA-BAJAŠA MEĐIMURSKE ŽUPANIJE, OIB 98169267083, A. Schulteissa, 40000 Čakovec</item>
    </derivirana_varijabla>
  </DomainObject.Predmet.ProtuStrankaListFormatedWithAdressOIB>
  <DomainObject.Predmet.ProtuStrankaListNazivFormated>
    <izvorni_sadrzaj>
      <item>UDRUGA ROMA-BAJAŠA MEĐIMURSKE ŽUPANIJE</item>
    </izvorni_sadrzaj>
    <derivirana_varijabla naziv="DomainObject.Predmet.ProtuStrankaListNazivFormated_1">
      <item>UDRUGA ROMA-BAJAŠA MEĐIMURSKE ŽUPANIJE</item>
    </derivirana_varijabla>
  </DomainObject.Predmet.ProtuStrankaListNazivFormated>
  <DomainObject.Predmet.ProtuStrankaListNazivFormatedOIB>
    <izvorni_sadrzaj>
      <item>UDRUGA ROMA-BAJAŠA MEĐIMURSKE ŽUPANIJE, OIB 98169267083</item>
    </izvorni_sadrzaj>
    <derivirana_varijabla naziv="DomainObject.Predmet.ProtuStrankaListNazivFormatedOIB_1">
      <item>UDRUGA ROMA-BAJAŠA MEĐIMURSKE ŽUPANIJE, OIB 98169267083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ROMA-BAJAŠA MEĐIMURSKE ŽUPANIJE</izvorni_sadrzaj>
    <derivirana_varijabla naziv="DomainObject.Predmet.ProtustrankaIDrugi_1">UDRUGA ROMA-BAJAŠA MEĐIMURSKE ŽUPANIJE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ROMA-BAJAŠA MEĐIMURSKE ŽUPANIJE, OIB 98169267083, A. Schulteissa, 40000 Čakovec</izvorni_sadrzaj>
    <derivirana_varijabla naziv="DomainObject.Predmet.ProtustrankaIDrugiAdressOIB_1">UDRUGA ROMA-BAJAŠA MEĐIMURSKE ŽUPANIJE, OIB 98169267083, A. Schulteissa,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ROMA-BAJAŠA MEĐIMURSKE ŽUPANIJE</item>
      <item>E-oglasna ploča ovog suda</item>
    </izvorni_sadrzaj>
    <derivirana_varijabla naziv="DomainObject.Predmet.SudioniciListNaziv_1">
      <item>Financijska agencija</item>
      <item>UDRUGA ROMA-BAJAŠA MEĐIMURSKE ŽUPANIJE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UDRUGA ROMA-BAJAŠA MEĐIMURSKE ŽUPANIJE, OIB 98169267083, A. Schulteissa,40000 Čakovec</item>
      <item>E-oglasna ploča ovog suda</item>
    </izvorni_sadrzaj>
    <derivirana_varijabla naziv="DomainObject.Predmet.SudioniciListAdressOIB_1">
      <item>Financijska agencija, OIB 85821130368, A. Cesarca 2,42000 Varaždin</item>
      <item>UDRUGA ROMA-BAJAŠA MEĐIMURSKE ŽUPANIJE, OIB 98169267083, A. Schulteissa,40000 Čakovec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98169267083</item>
    </izvorni_sadrzaj>
    <derivirana_varijabla naziv="DomainObject.Predmet.SudioniciListNazivOIB_1">
      <item>, OIB null</item>
      <item>, OIB 85821130368</item>
      <item>, OIB 98169267083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2558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2015-11-11T10:03:00Z</dcterms:created>
  <dc:creator>user</dc:creator>
  <cp:lastModifiedBy>Marko Makaj</cp:lastModifiedBy>
  <cp:lastPrinted>2015-10-21T08:01:00Z</cp:lastPrinted>
  <dcterms:modified xmlns:xsi="http://www.w3.org/2001/XMLSchema-instance" xsi:type="dcterms:W3CDTF">2015-11-13T07:58:00Z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