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a241" w14:paraId="a6da24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C1A88">
        <w:t>130</w:t>
      </w:r>
      <w:r w:rsidRPr="00151FF0">
        <w:t>/1</w:t>
      </w:r>
      <w:r w:rsidR="007C1A88">
        <w:t>7</w:t>
      </w:r>
      <w:r w:rsidRPr="00151FF0">
        <w:t>-</w:t>
      </w:r>
      <w:r w:rsidR="007C1A88">
        <w:t>25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3900AC" w:rsidP="00E56851" w:rsidR="00E56851">
      <w:pPr>
        <w:jc w:val="both"/>
      </w:pPr>
      <w:r>
        <w:tab/>
      </w:r>
      <w:r w:rsidR="007C1A88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7C1A88">
        <w:t xml:space="preserve">OIB 85821130368 </w:t>
      </w:r>
      <w:r w:rsidR="007C1A88" w:rsidRPr="00611430">
        <w:t xml:space="preserve">za otvaranje stečajnog postupka nad dužnikom </w:t>
      </w:r>
      <w:r w:rsidR="007C1A88" w:rsidRPr="00F02130">
        <w:t>NELKO j.d.o.o. za proizvodnju, trgovinu i usluge, Valpovo, Ljudevita Gaja 46, MBS 030151852, OIB 59243265212</w:t>
      </w:r>
      <w:r w:rsidR="00E56851" w:rsidRPr="00450C50">
        <w:t xml:space="preserve">, dana </w:t>
      </w:r>
      <w:r w:rsidR="007C1A88">
        <w:t>30</w:t>
      </w:r>
      <w:r w:rsidR="00E56851">
        <w:t xml:space="preserve">. </w:t>
      </w:r>
      <w:r w:rsidR="007C1A88">
        <w:t>listopad</w:t>
      </w:r>
      <w:r w:rsidR="00E56851">
        <w:t>a</w:t>
      </w:r>
      <w:r w:rsidR="00E56851" w:rsidRPr="00611430">
        <w:t xml:space="preserve"> 201</w:t>
      </w:r>
      <w:r w:rsidR="00E56851">
        <w:t>7</w:t>
      </w:r>
      <w:r w:rsidR="00E56851" w:rsidRPr="00611430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dužnika </w:t>
      </w:r>
      <w:r w:rsidR="009203BB" w:rsidRPr="00EE1AEE">
        <w:t>Nel</w:t>
      </w:r>
      <w:r w:rsidR="009203BB">
        <w:t>e</w:t>
      </w:r>
      <w:r w:rsidR="009203BB" w:rsidRPr="00EE1AEE">
        <w:t xml:space="preserve"> Juvančić, Valpovo, dr. Franje Tuđmana 1/3, OIB 54308973005</w:t>
      </w:r>
      <w:r>
        <w:t>po t. 4. izreke rješenja ovoga suda poslovnog broja 14 St-</w:t>
      </w:r>
      <w:r w:rsidR="009203BB">
        <w:t>130</w:t>
      </w:r>
      <w:r>
        <w:t>/1</w:t>
      </w:r>
      <w:r w:rsidR="009203BB">
        <w:t>7</w:t>
      </w:r>
      <w:r>
        <w:t>-</w:t>
      </w:r>
      <w:r w:rsidR="009203BB">
        <w:t>20</w:t>
      </w:r>
      <w:r>
        <w:t xml:space="preserve"> od </w:t>
      </w:r>
      <w:r w:rsidR="009203BB">
        <w:t>5</w:t>
      </w:r>
      <w:r>
        <w:t>.0</w:t>
      </w:r>
      <w:r w:rsidR="009203BB">
        <w:t>7</w:t>
      </w:r>
      <w:r>
        <w:t>.201</w:t>
      </w:r>
      <w:r w:rsidR="003900AC">
        <w:t>7</w:t>
      </w:r>
      <w:r>
        <w:t>., odnosno da</w:t>
      </w:r>
      <w:r w:rsidR="003B6E31">
        <w:t xml:space="preserve"> u dogovoru sa privremenim stečajnim upraviteljem </w:t>
      </w:r>
      <w:r w:rsidR="00AA70A9" w:rsidRPr="00AA70A9">
        <w:t>Mladen Beljo, Vinkovci, Antuna Mihanovića 1, OIB 76591147167</w:t>
      </w:r>
      <w:r>
        <w:t xml:space="preserve">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3B6E31" w:rsidRPr="003B6E31">
        <w:t xml:space="preserve">30. listopada </w:t>
      </w:r>
      <w:r w:rsidR="00D22018" w:rsidRPr="00D22018">
        <w:t>2017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0D1FF9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0D1FF9" w:rsidRPr="000D1FF9">
        <w:t>Nele Juvančić, Valpovo, dr. Franje Tuđmana 1/3</w:t>
      </w:r>
    </w:p>
    <w:p w:rsidRDefault="000D1FF9" w:rsidP="000D1FF9" w:rsidR="000D1FF9">
      <w:pPr>
        <w:pStyle w:val="Tijeloteksta"/>
        <w:numPr>
          <w:ilvl w:val="0"/>
          <w:numId w:val="2"/>
        </w:numPr>
      </w:pPr>
      <w:r>
        <w:t xml:space="preserve">privremeni stečajni upravitelj </w:t>
      </w:r>
      <w:r w:rsidR="00AA70A9">
        <w:t>Mladen Beljo</w:t>
      </w:r>
    </w:p>
    <w:p w:rsidRDefault="000D1FF9" w:rsidP="000D1FF9" w:rsidR="000D1FF9" w:rsidRPr="000D1FF9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D1FF9">
        <w:rPr>
          <w:rFonts w:cstheme="majorBidi" w:hAnsiTheme="majorBidi" w:asciiTheme="majorBidi"/>
        </w:rPr>
        <w:t xml:space="preserve">mrežna stranica e-Oglasna ploča sudova </w:t>
      </w:r>
    </w:p>
    <w:p w:rsidRDefault="000D1FF9" w:rsidP="000D1FF9" w:rsidR="000D1FF9">
      <w:pPr>
        <w:pStyle w:val="Tijeloteksta"/>
        <w:ind w:left="720"/>
      </w:pP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D1FF9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900AC"/>
    <w:rsid w:val="003A1465"/>
    <w:rsid w:val="003A14D4"/>
    <w:rsid w:val="003A3A0C"/>
    <w:rsid w:val="003B010F"/>
    <w:rsid w:val="003B6E31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3572B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1A88"/>
    <w:rsid w:val="007C7170"/>
    <w:rsid w:val="007E652C"/>
    <w:rsid w:val="007E7BDB"/>
    <w:rsid w:val="007F33F7"/>
    <w:rsid w:val="0080559F"/>
    <w:rsid w:val="00813169"/>
    <w:rsid w:val="00815C35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203BB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A70A9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2018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6851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C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C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C3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C3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C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C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C3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C3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2017.</izvorni_sadrzaj>
    <derivirana_varijabla naziv="DomainObject.Predmet.DatumRjesavanja_1">5.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NELKO j.d.o.o. za proizvodnju, trgovinu i usluge</izvorni_sadrzaj>
    <derivirana_varijabla naziv="DomainObject.Predmet.ProtustrankaFormated_1">  NELKO j.d.o.o. za proizvodnju, trgovinu i usluge</derivirana_varijabla>
  </DomainObject.Predmet.ProtustrankaFormated>
  <DomainObject.Predmet.ProtustrankaFormatedOIB>
    <izvorni_sadrzaj>  NELKO j.d.o.o. za proizvodnju, trgovinu i usluge, OIB 59243265212</izvorni_sadrzaj>
    <derivirana_varijabla naziv="DomainObject.Predmet.ProtustrankaFormatedOIB_1">  NELKO j.d.o.o. za proizvodnju, trgovinu i usluge, OIB 59243265212</derivirana_varijabla>
  </DomainObject.Predmet.ProtustrankaFormatedOIB>
  <DomainObject.Predmet.ProtustrankaFormatedWithAdress>
    <izvorni_sadrzaj> NELKO j.d.o.o. za proizvodnju, trgovinu i usluge, Ljudevita Gaja 46, 31550 Valpovo</izvorni_sadrzaj>
    <derivirana_varijabla naziv="DomainObject.Predmet.ProtustrankaFormatedWithAdress_1"> NELKO j.d.o.o. za proizvodnju, trgovinu i usluge, Ljudevita Gaja 46, 31550 Valpovo</derivirana_varijabla>
  </DomainObject.Predmet.ProtustrankaFormatedWithAdress>
  <DomainObject.Predmet.ProtustrankaFormatedWithAdressOIB>
    <izvorni_sadrzaj> NELKO j.d.o.o. za proizvodnju, trgovinu i usluge, OIB 59243265212, Ljudevita Gaja 46, 31550 Valpovo</izvorni_sadrzaj>
    <derivirana_varijabla naziv="DomainObject.Predmet.ProtustrankaFormatedWithAdressOIB_1"> NELKO j.d.o.o. za proizvodnju, trgovinu i usluge, OIB 59243265212, Ljudevita Gaja 46, 31550 Valpovo</derivirana_varijabla>
  </DomainObject.Predmet.ProtustrankaFormatedWithAdressOIB>
  <DomainObject.Predmet.ProtustrankaWithAdress>
    <izvorni_sadrzaj>NELKO j.d.o.o. za proizvodnju, trgovinu i usluge Ljudevita Gaja 46, 31550 Valpovo</izvorni_sadrzaj>
    <derivirana_varijabla naziv="DomainObject.Predmet.ProtustrankaWithAdress_1">NELKO j.d.o.o. za proizvodnju, trgovinu i usluge Ljudevita Gaja 46, 31550 Valpovo</derivirana_varijabla>
  </DomainObject.Predmet.ProtustrankaWithAdress>
  <DomainObject.Predmet.ProtustrankaWithAdressOIB>
    <izvorni_sadrzaj>NELKO j.d.o.o. za proizvodnju, trgovinu i usluge, OIB 59243265212, Ljudevita Gaja 46, 31550 Valpovo</izvorni_sadrzaj>
    <derivirana_varijabla naziv="DomainObject.Predmet.ProtustrankaWithAdressOIB_1">NELKO j.d.o.o. za proizvodnju, trgovinu i usluge, OIB 59243265212, Ljudevita Gaja 46, 31550 Valpovo</derivirana_varijabla>
  </DomainObject.Predmet.ProtustrankaWithAdressOIB>
  <DomainObject.Predmet.ProtustrankaNazivFormated>
    <izvorni_sadrzaj>NELKO j.d.o.o. za proizvodnju, trgovinu i usluge</izvorni_sadrzaj>
    <derivirana_varijabla naziv="DomainObject.Predmet.ProtustrankaNazivFormated_1">NELKO j.d.o.o. za proizvodnju, trgovinu i usluge</derivirana_varijabla>
  </DomainObject.Predmet.ProtustrankaNazivFormated>
  <DomainObject.Predmet.ProtustrankaNazivFormatedOIB>
    <izvorni_sadrzaj>NELKO j.d.o.o. za proizvodnju, trgovinu i usluge, OIB 59243265212</izvorni_sadrzaj>
    <derivirana_varijabla naziv="DomainObject.Predmet.ProtustrankaNazivFormatedOIB_1">NELKO j.d.o.o. za proizvodnju, trgovinu i usluge, OIB 59243265212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NELKO j.d.o.o. za proizvodnju, trgovinu i usluge</item>
    </izvorni_sadrzaj>
    <derivirana_varijabla naziv="DomainObject.Predmet.ProtuStrankaListFormated_1">
      <item>NELKO j.d.o.o. za proizvodnju, trgovinu i usluge</item>
    </derivirana_varijabla>
  </DomainObject.Predmet.ProtuStrankaListFormated>
  <DomainObject.Predmet.ProtuStrankaListFormatedOIB>
    <izvorni_sadrzaj>
      <item>NELKO j.d.o.o. za proizvodnju, trgovinu i usluge, OIB 59243265212</item>
    </izvorni_sadrzaj>
    <derivirana_varijabla naziv="DomainObject.Predmet.ProtuStrankaListFormatedOIB_1">
      <item>NELKO j.d.o.o. za proizvodnju, trgovinu i usluge, OIB 59243265212</item>
    </derivirana_varijabla>
  </DomainObject.Predmet.ProtuStrankaListFormatedOIB>
  <DomainObject.Predmet.ProtuStrankaListFormatedWithAdress>
    <izvorni_sadrzaj>
      <item>NELKO j.d.o.o. za proizvodnju, trgovinu i usluge, Ljudevita Gaja 46, 31550 Valpovo</item>
    </izvorni_sadrzaj>
    <derivirana_varijabla naziv="DomainObject.Predmet.ProtuStrankaListFormatedWithAdress_1">
      <item>NELKO j.d.o.o. za proizvodnju, trgovinu i usluge, Ljudevita Gaja 46, 31550 Valpovo</item>
    </derivirana_varijabla>
  </DomainObject.Predmet.ProtuStrankaListFormatedWithAdress>
  <DomainObject.Predmet.ProtuStrankaListFormatedWithAdressOIB>
    <izvorni_sadrzaj>
      <item>NELKO j.d.o.o. za proizvodnju, trgovinu i usluge, OIB 59243265212, Ljudevita Gaja 46, 31550 Valpovo</item>
    </izvorni_sadrzaj>
    <derivirana_varijabla naziv="DomainObject.Predmet.ProtuStrankaListFormatedWithAdressOIB_1">
      <item>NELKO j.d.o.o. za proizvodnju, trgovinu i usluge, OIB 59243265212, Ljudevita Gaja 46, 31550 Valpovo</item>
    </derivirana_varijabla>
  </DomainObject.Predmet.ProtuStrankaListFormatedWithAdressOIB>
  <DomainObject.Predmet.ProtuStrankaListNazivFormated>
    <izvorni_sadrzaj>
      <item>NELKO j.d.o.o. za proizvodnju, trgovinu i usluge</item>
    </izvorni_sadrzaj>
    <derivirana_varijabla naziv="DomainObject.Predmet.ProtuStrankaListNazivFormated_1">
      <item>NELKO j.d.o.o. za proizvodnju, trgovinu i usluge</item>
    </derivirana_varijabla>
  </DomainObject.Predmet.ProtuStrankaListNazivFormated>
  <DomainObject.Predmet.ProtuStrankaListNazivFormatedOIB>
    <izvorni_sadrzaj>
      <item>NELKO j.d.o.o. za proizvodnju, trgovinu i usluge, OIB 59243265212</item>
    </izvorni_sadrzaj>
    <derivirana_varijabla naziv="DomainObject.Predmet.ProtuStrankaListNazivFormatedOIB_1">
      <item>NELKO j.d.o.o. za proizvodnju, trgovinu i usluge, OIB 59243265212</item>
    </derivirana_varijabla>
  </DomainObject.Predmet.ProtuStrankaListNazivFormatedOIB>
  <DomainObject.Predmet.OstaliListFormated>
    <izvorni_sadrzaj>
      <item>Mladen Beljo</item>
      <item>ŽDO GUO Osijek</item>
      <item>Nela Juvančić</item>
    </izvorni_sadrzaj>
    <derivirana_varijabla naziv="DomainObject.Predmet.OstaliListFormated_1">
      <item>Mladen Beljo</item>
      <item>ŽDO GUO Osijek</item>
      <item>Nela Juvančić</item>
    </derivirana_varijabla>
  </DomainObject.Predmet.OstaliListFormated>
  <DomainObject.Predmet.OstaliListFormatedOIB>
    <izvorni_sadrzaj>
      <item>Mladen Beljo, OIB 76591147167</item>
      <item>ŽDO GUO Osijek</item>
      <item>Nela Juvančić, OIB 54308973005</item>
    </izvorni_sadrzaj>
    <derivirana_varijabla naziv="DomainObject.Predmet.OstaliListFormatedOIB_1">
      <item>Mladen Beljo, OIB 76591147167</item>
      <item>ŽDO GUO Osijek</item>
      <item>Nela Juvančić, OIB 54308973005</item>
    </derivirana_varijabla>
  </DomainObject.Predmet.OstaliListFormatedOIB>
  <DomainObject.Predmet.OstaliListFormatedWithAdress>
    <izvorni_sadrzaj>
      <item>Mladen Beljo, Antuna Mihanovića 1, 32100 Vinkovci</item>
      <item>ŽDO GUO Osijek</item>
      <item>Nela Juvančić, dr. Franje Tuđmana 1/3, 31550 Valpovo</item>
    </izvorni_sadrzaj>
    <derivirana_varijabla naziv="DomainObject.Predmet.OstaliListFormatedWithAdress_1">
      <item>Mladen Beljo, Antuna Mihanovića 1, 32100 Vinkovci</item>
      <item>ŽDO GUO Osijek</item>
      <item>Nela Juvančić, dr. Franje Tuđmana 1/3, 31550 Valpovo</item>
    </derivirana_varijabla>
  </DomainObject.Predmet.OstaliListFormatedWithAdress>
  <DomainObject.Predmet.OstaliListFormatedWithAdressOIB>
    <izvorni_sadrzaj>
      <item>Mladen Beljo, OIB 76591147167, Antuna Mihanovića 1, 32100 Vinkovci</item>
      <item>ŽDO GUO Osijek</item>
      <item>Nela Juvančić, OIB 54308973005, dr. Franje Tuđmana 1/3, 31550 Valpovo</item>
    </izvorni_sadrzaj>
    <derivirana_varijabla naziv="DomainObject.Predmet.OstaliListFormatedWithAdressOIB_1">
      <item>Mladen Beljo, OIB 76591147167, Antuna Mihanovića 1, 32100 Vinkovci</item>
      <item>ŽDO GUO Osijek</item>
      <item>Nela Juvančić, OIB 54308973005, dr. Franje Tuđmana 1/3, 31550 Valpovo</item>
    </derivirana_varijabla>
  </DomainObject.Predmet.OstaliListFormatedWithAdressOIB>
  <DomainObject.Predmet.OstaliListNazivFormated>
    <izvorni_sadrzaj>
      <item>Mladen Beljo</item>
      <item>ŽDO GUO Osijek</item>
      <item>Nela Juvančić</item>
    </izvorni_sadrzaj>
    <derivirana_varijabla naziv="DomainObject.Predmet.OstaliListNazivFormated_1">
      <item>Mladen Beljo</item>
      <item>ŽDO GUO Osijek</item>
      <item>Nela Juvančić</item>
    </derivirana_varijabla>
  </DomainObject.Predmet.OstaliListNazivFormated>
  <DomainObject.Predmet.OstaliListNazivFormatedOIB>
    <izvorni_sadrzaj>
      <item>Mladen Beljo, OIB 76591147167</item>
      <item>ŽDO GUO Osijek</item>
      <item>Nela Juvančić, OIB 54308973005</item>
    </izvorni_sadrzaj>
    <derivirana_varijabla naziv="DomainObject.Predmet.OstaliListNazivFormatedOIB_1">
      <item>Mladen Beljo, OIB 76591147167</item>
      <item>ŽDO GUO Osijek</item>
      <item>Nela Juvančić, OIB 54308973005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NELKO j.d.o.o. za proizvodnju, trgovinu i usluge</izvorni_sadrzaj>
    <derivirana_varijabla naziv="DomainObject.Predmet.ProtustrankaIDrugi_1">NELKO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NELKO j.d.o.o. za proizvodnju, trgovinu i usluge, OIB 59243265212, Ljudevita Gaja 46, 31550 Valpovo</izvorni_sadrzaj>
    <derivirana_varijabla naziv="DomainObject.Predmet.ProtustrankaIDrugiAdressOIB_1">NELKO j.d.o.o. za proizvodnju, trgovinu i usluge, OIB 59243265212, Ljudevita Gaja 46,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2017.</izvorni_sadrzaj>
    <derivirana_varijabla naziv="DomainObject.Predmet.OdlukaRjesenje.DatumDonosenjaOdluke_1">5. srpnja 2017.</derivirana_varijabla>
  </DomainObject.Predmet.OdlukaRjesenje.DatumDonosenjaOdluke>
  <DomainObject.Predmet.OdlukaRjesenje.DatumPravomocnosti>
    <izvorni_sadrzaj>28. srpnja 2017.</izvorni_sadrzaj>
    <derivirana_varijabla naziv="DomainObject.Predmet.OdlukaRjesenje.DatumPravomocnosti_1">28. srpnja 2017.</derivirana_varijabla>
  </DomainObject.Predmet.OdlukaRjesenje.DatumPravomocnosti>
  <DomainObject.Predmet.OdlukaRjesenje.Oznaka>
    <izvorni_sadrzaj>St-130/2017-20</izvorni_sadrzaj>
    <derivirana_varijabla naziv="DomainObject.Predmet.OdlukaRjesenje.Oznaka_1">St-130/2017-20</derivirana_varijabla>
  </DomainObject.Predmet.OdlukaRjesenje.Oznaka>
  <DomainObject.Predmet.SudioniciListNaziv>
    <izvorni_sadrzaj>
      <item>FINA RC OSIJEK</item>
      <item>NELKO j.d.o.o. za proizvodnju, trgovinu i usluge</item>
      <item>Mladen Beljo</item>
      <item>ŽDO GUO Osijek</item>
      <item>Nela Juvančić</item>
    </izvorni_sadrzaj>
    <derivirana_varijabla naziv="DomainObject.Predmet.SudioniciListNaziv_1">
      <item>FINA RC OSIJEK</item>
      <item>NELKO j.d.o.o. za proizvodnju, trgovinu i usluge</item>
      <item>Mladen Beljo</item>
      <item>ŽDO GUO Osijek</item>
      <item>Nela Juvančić</item>
    </derivirana_varijabla>
  </DomainObject.Predmet.SudioniciListNaziv>
  <DomainObject.Predmet.SudioniciListAdressOIB>
    <izvorni_sadrzaj>
      <item>FINA RC OSIJEK, OIB 85821130368</item>
      <item>NELKO j.d.o.o. za proizvodnju, trgovinu i usluge, OIB 59243265212, Ljudevita Gaja 46,31550 Valpovo</item>
      <item>Mladen Beljo, OIB 76591147167, Antuna Mihanovića 1,32100 Vinkovci</item>
      <item>ŽDO GUO Osijek</item>
      <item>Nela Juvančić, OIB 54308973005, dr. Franje Tuđmana 1/3,31550 Valpovo</item>
    </izvorni_sadrzaj>
    <derivirana_varijabla naziv="DomainObject.Predmet.SudioniciListAdressOIB_1">
      <item>FINA RC OSIJEK, OIB 85821130368</item>
      <item>NELKO j.d.o.o. za proizvodnju, trgovinu i usluge, OIB 59243265212, Ljudevita Gaja 46,31550 Valpovo</item>
      <item>Mladen Beljo, OIB 76591147167, Antuna Mihanovića 1,32100 Vinkovci</item>
      <item>ŽDO GUO Osijek</item>
      <item>Nela Juvančić, OIB 54308973005, dr. Franje Tuđmana 1/3,31550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59243265212</item>
      <item>, OIB 76591147167</item>
      <item>, OIB null</item>
      <item>, OIB 54308973005</item>
    </izvorni_sadrzaj>
    <derivirana_varijabla naziv="DomainObject.Predmet.SudioniciListNazivOIB_1">
      <item>, OIB 85821130368</item>
      <item>, OIB 59243265212</item>
      <item>, OIB 76591147167</item>
      <item>, OIB null</item>
      <item>, OIB 54308973005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256</properties:Words>
  <properties:Characters>1428</properties:Characters>
  <properties:Lines>44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2017-10-30T08:12:00Z</cp:lastPrinted>
  <dcterms:modified xmlns:xsi="http://www.w3.org/2001/XMLSchema-instance" xsi:type="dcterms:W3CDTF">2017-10-30T08:44:00Z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