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af1a" w14:paraId="425af1a"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St-1</w:t>
      </w:r>
      <w:r w:rsidR="00F00CE4">
        <w:t>547</w:t>
      </w:r>
      <w:r w:rsidR="00E370FF" w:rsidRPr="00435B5D">
        <w:t>/15</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435B5D">
      <w:pPr>
        <w:tabs>
          <w:tab w:pos="4050" w:val="left"/>
        </w:tabs>
        <w:jc w:val="center"/>
        <w:rPr>
          <w:b/>
        </w:rPr>
      </w:pPr>
      <w:r w:rsidRPr="00435B5D">
        <w:rPr>
          <w:b/>
        </w:rPr>
        <w:t>REPUBLIKA HRVATSKA</w:t>
      </w:r>
    </w:p>
    <w:p w:rsidRDefault="00475324" w:rsidP="00475324" w:rsidR="00475324" w:rsidRPr="00435B5D">
      <w:pPr>
        <w:tabs>
          <w:tab w:pos="4050" w:val="left"/>
        </w:tabs>
        <w:jc w:val="center"/>
      </w:pPr>
      <w:r w:rsidRPr="00435B5D">
        <w:rPr>
          <w:b/>
        </w:rPr>
        <w:t>R J E Š E N J E</w:t>
      </w:r>
    </w:p>
    <w:p w:rsidRDefault="002C5A29" w:rsidR="002C5A29" w:rsidRPr="00435B5D"/>
    <w:p w:rsidRDefault="002C5A29" w:rsidP="007A550F" w:rsidR="002C5A29" w:rsidRPr="00435B5D">
      <w:pPr>
        <w:ind w:firstLine="720"/>
        <w:jc w:val="both"/>
      </w:pPr>
      <w:r w:rsidRPr="00435B5D">
        <w:t xml:space="preserve">TRGOVAČKI SUD </w:t>
      </w:r>
      <w:r w:rsidR="001D2296" w:rsidRPr="00435B5D">
        <w:t>ZAGREBU, STALNA SLUŽBA</w:t>
      </w:r>
      <w:r w:rsidR="008728D7" w:rsidRPr="00435B5D">
        <w:t>,</w:t>
      </w:r>
      <w:r w:rsidR="00475324" w:rsidRPr="00435B5D">
        <w:t xml:space="preserve"> </w:t>
      </w:r>
      <w:r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povodom prijedloga predlagatelja </w:t>
      </w:r>
      <w:r w:rsidR="00C412CA" w:rsidRPr="00435B5D">
        <w:t xml:space="preserve">FINANCIJSKA AGENCIJA, Zagreb, Vrtni put 3, za otvaranje stečajnog postupka nad </w:t>
      </w:r>
      <w:r w:rsidR="009F574C" w:rsidRPr="00435B5D">
        <w:t xml:space="preserve">imovinom dužnika </w:t>
      </w:r>
      <w:r w:rsidR="00F00CE4" w:rsidRPr="00087837">
        <w:t>ESTOMI d.o.o. Zagreb, Pantovčak 28, OIB 35711172606</w:t>
      </w:r>
      <w:r w:rsidR="00C412CA" w:rsidRPr="00435B5D">
        <w:t>,</w:t>
      </w:r>
      <w:r w:rsidR="00E42A55" w:rsidRPr="00435B5D">
        <w:t xml:space="preserve"> </w:t>
      </w:r>
      <w:r w:rsidRPr="00435B5D">
        <w:t xml:space="preserve">dana </w:t>
      </w:r>
      <w:r w:rsidR="00F00CE4">
        <w:t>21. prosinca</w:t>
      </w:r>
      <w:r w:rsidR="00C412CA" w:rsidRPr="00435B5D">
        <w:t xml:space="preserve"> 2015</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F00CE4" w:rsidP="00F00CE4" w:rsidR="00F00CE4" w:rsidRPr="00087837">
      <w:pPr>
        <w:ind w:firstLine="720"/>
        <w:jc w:val="both"/>
      </w:pPr>
    </w:p>
    <w:p w:rsidRDefault="00F00CE4" w:rsidP="00F00CE4" w:rsidR="00F00CE4" w:rsidRPr="00087837">
      <w:pPr>
        <w:numPr>
          <w:ilvl w:val="0"/>
          <w:numId w:val="8"/>
        </w:numPr>
        <w:jc w:val="both"/>
      </w:pPr>
      <w:r w:rsidRPr="00087837">
        <w:t xml:space="preserve">Utvrđuje se da imovina dužnika ESTOMI d.o.o. Zagreb, Pantovčak 28, OIB 35711172606, koja bi ušla u stečajnu masu, nije dovoljna ni za namirenje troškova postupka. </w:t>
      </w:r>
    </w:p>
    <w:p w:rsidRDefault="00F00CE4" w:rsidP="00F00CE4" w:rsidR="00F00CE4" w:rsidRPr="00087837">
      <w:pPr>
        <w:ind w:left="75"/>
        <w:jc w:val="both"/>
      </w:pPr>
    </w:p>
    <w:p w:rsidRDefault="00F00CE4" w:rsidP="00F00CE4" w:rsidR="00F00CE4" w:rsidRPr="00087837">
      <w:pPr>
        <w:numPr>
          <w:ilvl w:val="0"/>
          <w:numId w:val="8"/>
        </w:numPr>
        <w:jc w:val="both"/>
      </w:pPr>
      <w:r w:rsidRPr="00087837">
        <w:t>Pozivaju se osobe koje imaju pravni interes za provedbom</w:t>
      </w:r>
      <w:r>
        <w:t xml:space="preserve"> stečajnog postupka nad dužnikom</w:t>
      </w:r>
      <w:r w:rsidRPr="00087837">
        <w:t>, unatoč utvrđenoj nedostatnosti stečajne mase, da u roku 15 dana na žiro račun Trgovačkog suda u Zagrebu IBAN: HR9223900011300000460 model 05-</w:t>
      </w:r>
      <w:r>
        <w:t>1547</w:t>
      </w:r>
      <w:r w:rsidRPr="00087837">
        <w:t xml:space="preserve">15, predujme iznos od 26.130,00 kn za namirenje troškova prethodnog i otvorenoga stečajnog postupka. </w:t>
      </w:r>
    </w:p>
    <w:p w:rsidRDefault="00F00CE4" w:rsidP="00F00CE4" w:rsidR="00F00CE4" w:rsidRPr="00087837">
      <w:pPr>
        <w:jc w:val="both"/>
      </w:pPr>
    </w:p>
    <w:p w:rsidRDefault="00F00CE4" w:rsidP="00F00CE4" w:rsidR="00F00CE4" w:rsidRPr="00087837">
      <w:pPr>
        <w:numPr>
          <w:ilvl w:val="0"/>
          <w:numId w:val="8"/>
        </w:numPr>
        <w:jc w:val="both"/>
      </w:pPr>
      <w:r w:rsidRPr="00087837">
        <w:t>Ako se u roku od 15 dana od objave ovog rješenja na mrežnoj stranici e-Oglasna ploča suda ne predujmi dostatni iznos novca za pokriće troškova postupka, sud će donijeti rješenje o otvaranju i zaključenju stečajnog postupka (čl. 132. st. 1. i 2. SZ-a).</w:t>
      </w:r>
    </w:p>
    <w:p w:rsidRDefault="00F00CE4" w:rsidP="00F00CE4" w:rsidR="00F00CE4" w:rsidRPr="00087837">
      <w:pPr>
        <w:jc w:val="both"/>
      </w:pPr>
    </w:p>
    <w:p w:rsidRDefault="00F00CE4" w:rsidP="00F00CE4" w:rsidR="00F00CE4" w:rsidRPr="00087837">
      <w:pPr>
        <w:numPr>
          <w:ilvl w:val="0"/>
          <w:numId w:val="8"/>
        </w:numPr>
        <w:jc w:val="both"/>
      </w:pPr>
      <w:r w:rsidRPr="00087837">
        <w:t xml:space="preserve">Ovo rješenje će se objaviti na e-Oglasnoj ploči suda. </w:t>
      </w:r>
    </w:p>
    <w:p w:rsidRDefault="009F574C" w:rsidP="009F574C" w:rsidR="009F574C" w:rsidRPr="00435B5D">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00CE4" w:rsidP="00F00CE4" w:rsidR="00F00CE4" w:rsidRPr="00C254D4">
      <w:pPr>
        <w:ind w:firstLine="708"/>
        <w:jc w:val="both"/>
      </w:pPr>
      <w:r w:rsidRPr="00C254D4">
        <w:t>FINA-a Regionalni centar Zagreb, podnijela je ovom sudu dana 30. rujna 2015. prijedlog za otvaranje stečajnog postupka nad dužnikom ESTOMI d.o.o. Zagreb, Pantovčak 28, OIB 35711172606.</w:t>
      </w:r>
    </w:p>
    <w:p w:rsidRDefault="00F00CE4" w:rsidP="00F00CE4" w:rsidR="00F00CE4" w:rsidRPr="00C254D4">
      <w:pPr>
        <w:ind w:firstLine="708"/>
        <w:jc w:val="both"/>
      </w:pPr>
    </w:p>
    <w:p w:rsidRDefault="00F00CE4" w:rsidP="00F00CE4" w:rsidR="00F00CE4" w:rsidRPr="00C254D4">
      <w:pPr>
        <w:ind w:firstLine="708"/>
        <w:jc w:val="both"/>
      </w:pPr>
      <w:r w:rsidRPr="00C254D4">
        <w:t xml:space="preserve">Prijedlog je podnesen temeljem odredbe članka 49. stavak 2. Zakona o financijskom poslovanju i predstečajnoj nagodbi (Narodne novine broj 108/12, 144/12, 81/13, 112/13, dalje: ZFPPN-a) obzirom da je rješenjem FINA-e od </w:t>
      </w:r>
      <w:r>
        <w:t>7. rujna</w:t>
      </w:r>
      <w:r w:rsidRPr="00C254D4">
        <w:t xml:space="preserve"> 2015. godine Klasa: UP-I/110/07/15-01/</w:t>
      </w:r>
      <w:r>
        <w:t>8477</w:t>
      </w:r>
      <w:r w:rsidRPr="00C254D4">
        <w:t>, Ur.br.: 04-06-15-</w:t>
      </w:r>
      <w:r>
        <w:t>8477-3</w:t>
      </w:r>
      <w:r w:rsidRPr="00C254D4">
        <w:t xml:space="preserve"> nagodbeno vijeće odbacilo prijedlog ovdje dužnika za otvaranje postupka predstečajne nagodbe, a temelje</w:t>
      </w:r>
      <w:r>
        <w:t>m odredbe čl. 49. st. 1. točka 7</w:t>
      </w:r>
      <w:r w:rsidRPr="00C254D4">
        <w:t>. ZFPPN-a.</w:t>
      </w:r>
    </w:p>
    <w:p w:rsidRDefault="00E67977" w:rsidP="00E67977" w:rsidR="00E67977" w:rsidRPr="00435B5D">
      <w:pPr>
        <w:ind w:firstLine="708"/>
        <w:jc w:val="both"/>
      </w:pPr>
    </w:p>
    <w:p w:rsidRDefault="00DA2EAC" w:rsidP="003C4E43" w:rsidR="00E67977" w:rsidRPr="00435B5D">
      <w:pPr>
        <w:ind w:firstLine="708"/>
        <w:jc w:val="both"/>
      </w:pPr>
      <w:r w:rsidRPr="00435B5D">
        <w:t xml:space="preserve">Rješenjem </w:t>
      </w:r>
      <w:r w:rsidR="00E42A55" w:rsidRPr="00435B5D">
        <w:t>ovog suda</w:t>
      </w:r>
      <w:r w:rsidRPr="00435B5D">
        <w:t xml:space="preserve"> poslovni broj </w:t>
      </w:r>
      <w:r w:rsidR="00E42A55" w:rsidRPr="00435B5D">
        <w:t>4</w:t>
      </w:r>
      <w:r w:rsidRPr="00435B5D">
        <w:t>St-</w:t>
      </w:r>
      <w:r w:rsidR="006B6292" w:rsidRPr="00435B5D">
        <w:t>1</w:t>
      </w:r>
      <w:r w:rsidR="00F00CE4">
        <w:t>547</w:t>
      </w:r>
      <w:r w:rsidR="006B6292" w:rsidRPr="00435B5D">
        <w:t>/15</w:t>
      </w:r>
      <w:r w:rsidRPr="00435B5D">
        <w:t xml:space="preserve"> od </w:t>
      </w:r>
      <w:r w:rsidR="00F00CE4">
        <w:t>19. studenog</w:t>
      </w:r>
      <w:r w:rsidR="006B6292" w:rsidRPr="00435B5D">
        <w:t xml:space="preserve"> 2015</w:t>
      </w:r>
      <w:r w:rsidRPr="00435B5D">
        <w:t xml:space="preserve">. godine pokrenut je prethodni postupak radi utvrđivanja uvjeta za otvaranje stečajnog postupka </w:t>
      </w:r>
      <w:r w:rsidR="00E67977" w:rsidRPr="00435B5D">
        <w:t xml:space="preserve">nad imovinom dužnika </w:t>
      </w:r>
      <w:r w:rsidR="00F00CE4" w:rsidRPr="00087837">
        <w:t>ESTOMI d.o.o. Zagreb, Pantovčak 28, OIB 35711172606</w:t>
      </w:r>
      <w:r w:rsidR="006B6292" w:rsidRPr="00435B5D">
        <w:t xml:space="preserve">, </w:t>
      </w:r>
      <w:r w:rsidRPr="00435B5D">
        <w:t xml:space="preserve">te je </w:t>
      </w:r>
      <w:r w:rsidR="00E67977" w:rsidRPr="00435B5D">
        <w:t xml:space="preserve">pozvan </w:t>
      </w:r>
      <w:r w:rsidR="00F00CE4">
        <w:t xml:space="preserve">zakonski zastupnik dužnika Žarko Pavlina </w:t>
      </w:r>
      <w:r w:rsidR="00E67977" w:rsidRPr="00435B5D">
        <w:t>da u roku od 8 dana dostavi sudu pisano izvješće o financijsko-gospodarskom stanju, u kojem će biti naz</w:t>
      </w:r>
      <w:r w:rsidR="00F00CE4">
        <w:t>načeni podaci o imovini dužnika</w:t>
      </w:r>
      <w:r w:rsidR="00E67977" w:rsidRPr="00435B5D">
        <w:t xml:space="preserve">, a kako je to specificirano točkom I. zaključka suda od </w:t>
      </w:r>
      <w:r w:rsidR="00F00CE4">
        <w:t>19. studenog</w:t>
      </w:r>
      <w:r w:rsidR="00E67977" w:rsidRPr="00435B5D">
        <w:t xml:space="preserve"> 2015. godine. Ujedno je zakazano ročište radi izjašnjenja o prijedlogu za otvaranje stečajnog postupka za dan</w:t>
      </w:r>
      <w:r w:rsidRPr="00435B5D">
        <w:t xml:space="preserve"> </w:t>
      </w:r>
      <w:r w:rsidR="00F00CE4">
        <w:t xml:space="preserve">21. prosinca </w:t>
      </w:r>
      <w:r w:rsidR="006B6292" w:rsidRPr="00435B5D">
        <w:t>2015.</w:t>
      </w:r>
      <w:r w:rsidRPr="00435B5D">
        <w:t xml:space="preserve"> godine</w:t>
      </w:r>
      <w:r w:rsidR="00E67977" w:rsidRPr="00435B5D">
        <w:t>, na koje su pozvani predlagatelj</w:t>
      </w:r>
      <w:r w:rsidR="00F00CE4">
        <w:t>,</w:t>
      </w:r>
      <w:r w:rsidR="00E67977" w:rsidRPr="00435B5D">
        <w:t xml:space="preserve"> dužnik </w:t>
      </w:r>
      <w:r w:rsidR="00F00CE4">
        <w:t>i zakonski zastupnik dužnika</w:t>
      </w:r>
      <w:r w:rsidR="00E67977" w:rsidRPr="00435B5D">
        <w:t>.</w:t>
      </w:r>
    </w:p>
    <w:p w:rsidRDefault="00927F9C" w:rsidP="00927F9C" w:rsidR="00E67977" w:rsidRPr="00435B5D">
      <w:pPr>
        <w:tabs>
          <w:tab w:pos="1150" w:val="left"/>
        </w:tabs>
        <w:ind w:firstLine="708"/>
        <w:jc w:val="both"/>
      </w:pPr>
      <w:r>
        <w:tab/>
      </w:r>
    </w:p>
    <w:p w:rsidRDefault="00F00CE4" w:rsidP="003C4E43" w:rsidR="00E67977" w:rsidRPr="00435B5D">
      <w:pPr>
        <w:ind w:firstLine="708"/>
        <w:jc w:val="both"/>
      </w:pPr>
      <w:r>
        <w:t>Na ročište od 21. prosinca</w:t>
      </w:r>
      <w:r w:rsidR="00E67977" w:rsidRPr="00435B5D">
        <w:t xml:space="preserve"> 2015. godine nisu pristupili niti predlagatelj niti dužnik</w:t>
      </w:r>
      <w:r>
        <w:t xml:space="preserve"> niti zakonski zastupnik dužnika</w:t>
      </w:r>
      <w:r w:rsidR="00E67977" w:rsidRPr="00435B5D">
        <w:t xml:space="preserve">, time da je predlagatelj pisanim podneskom od </w:t>
      </w:r>
      <w:r>
        <w:t>10. prosinca</w:t>
      </w:r>
      <w:r w:rsidR="00E67977" w:rsidRPr="00435B5D">
        <w:t xml:space="preserve"> 2015. godine </w:t>
      </w:r>
      <w:r>
        <w:t>dostavio sudu očevidnik o redoslijedu plaćanja i podatke iz jedinstvenog registra računa (list 15 do 17 spisa)</w:t>
      </w:r>
      <w:r w:rsidR="00F55D8D">
        <w:t xml:space="preserve">. </w:t>
      </w:r>
    </w:p>
    <w:p w:rsidRDefault="00E67977" w:rsidP="003C4E43" w:rsidR="00E67977" w:rsidRPr="00435B5D">
      <w:pPr>
        <w:ind w:firstLine="708"/>
        <w:jc w:val="both"/>
      </w:pPr>
    </w:p>
    <w:p w:rsidRDefault="00E67977" w:rsidP="003C4E43" w:rsidR="00E67977" w:rsidRPr="00435B5D">
      <w:pPr>
        <w:ind w:firstLine="708"/>
        <w:jc w:val="both"/>
      </w:pPr>
      <w:r w:rsidRPr="00435B5D">
        <w:t xml:space="preserve">Nadalje, </w:t>
      </w:r>
      <w:r w:rsidR="00F00CE4">
        <w:t>zakonski zastupnik dužnika</w:t>
      </w:r>
      <w:r w:rsidRPr="00435B5D">
        <w:t xml:space="preserve"> podnio je sudu pisano izvješće o financijsko-gospodarskom stanju od </w:t>
      </w:r>
      <w:r w:rsidR="00F00CE4">
        <w:t>30. studenog</w:t>
      </w:r>
      <w:r w:rsidRPr="00435B5D">
        <w:t xml:space="preserve"> 2015. godine u kojem je naveo da </w:t>
      </w:r>
      <w:r w:rsidR="00F00CE4">
        <w:t xml:space="preserve">predlaže da se nad dužnikom provede stečajni postupak, te se očitovao da dužnik nema nekretnina niti pokretnina, da dužnik nema imovinska prava na tuđim stvarima, da dužnik nema novčanih tražbina, da je transakcijski račun dužnika zatvoren, te da je porezna uprava zaplijenila sva sredstva koja su bila na računu, kao i da dužnik nema druge imovine, te da poslovne aktivnosti dužnik ne obavlja od 2008. godine. Zakonski zastupnik dužnika je ujedno izjavio da dužnik ima obveze prema poreznoj upravi u iznosu od cca 9.000,00 kn. </w:t>
      </w:r>
    </w:p>
    <w:p w:rsidRDefault="00DA2EAC" w:rsidP="003C4E43" w:rsidR="003C4E43" w:rsidRPr="00435B5D">
      <w:pPr>
        <w:ind w:firstLine="708"/>
        <w:jc w:val="both"/>
      </w:pPr>
      <w:r w:rsidRPr="00435B5D">
        <w:t xml:space="preserve"> </w:t>
      </w:r>
    </w:p>
    <w:p w:rsidRDefault="006B6292" w:rsidP="006B6292" w:rsidR="008723F5">
      <w:pPr>
        <w:ind w:firstLine="708"/>
        <w:jc w:val="both"/>
      </w:pPr>
      <w:r w:rsidRPr="00435B5D">
        <w:t>Uvidom u potvrdu FINA-e</w:t>
      </w:r>
      <w:r w:rsidR="00A05832" w:rsidRPr="00435B5D">
        <w:t xml:space="preserve"> </w:t>
      </w:r>
      <w:r w:rsidR="00E67977" w:rsidRPr="00435B5D">
        <w:t xml:space="preserve">od </w:t>
      </w:r>
      <w:r w:rsidR="00F00CE4">
        <w:t>28. rujna</w:t>
      </w:r>
      <w:r w:rsidRPr="00435B5D">
        <w:t xml:space="preserve"> 2015.  godine </w:t>
      </w:r>
      <w:r w:rsidR="00E67977" w:rsidRPr="00435B5D">
        <w:t>na listu 3 spisa sud je utvrdio da dužnik u razdoblju dužem od 60 dana ima evidentirane neizvršene osnove za plaćanje, a koje je trebalo, na temelju valjanih osnova za plaćanje, bez daljnjeg pristanka dužnika naplatiti s bilo kojeg od njegovih računa. Dakle, iz navedenog proizlazi da kod dužnika postoji stečajni razlog nesposobnosti za plaćanje</w:t>
      </w:r>
      <w:r w:rsidR="00EE4A6B" w:rsidRPr="00435B5D">
        <w:t xml:space="preserve">, u smislu odredbe čl. </w:t>
      </w:r>
      <w:r w:rsidR="00F00CE4">
        <w:t>6</w:t>
      </w:r>
      <w:r w:rsidR="00EE4A6B" w:rsidRPr="00435B5D">
        <w:t xml:space="preserve">. st. </w:t>
      </w:r>
      <w:r w:rsidR="00F00CE4">
        <w:t>2. i 4</w:t>
      </w:r>
      <w:r w:rsidR="00EE4A6B" w:rsidRPr="00435B5D">
        <w:t xml:space="preserve">. Stečajnog zakona („Narodne novine“ broj </w:t>
      </w:r>
      <w:r w:rsidR="00F00CE4">
        <w:t>71/15, dalje u tekstu: SZ-a</w:t>
      </w:r>
      <w:r w:rsidR="00EE4A6B" w:rsidRPr="00435B5D">
        <w:t>).</w:t>
      </w:r>
      <w:r w:rsidR="00F00CE4">
        <w:t xml:space="preserve"> </w:t>
      </w:r>
    </w:p>
    <w:p w:rsidRDefault="00DB3E86" w:rsidP="006B6292" w:rsidR="00DB3E86" w:rsidRPr="00435B5D">
      <w:pPr>
        <w:ind w:firstLine="708"/>
        <w:jc w:val="both"/>
      </w:pPr>
    </w:p>
    <w:p w:rsidRDefault="008723F5" w:rsidP="006B6292" w:rsidR="006B6292" w:rsidRPr="00435B5D">
      <w:pPr>
        <w:ind w:firstLine="708"/>
        <w:jc w:val="both"/>
      </w:pPr>
      <w:r w:rsidRPr="00435B5D">
        <w:t xml:space="preserve">Odredbom čl. </w:t>
      </w:r>
      <w:r w:rsidR="00A05832" w:rsidRPr="00435B5D">
        <w:t>132</w:t>
      </w:r>
      <w:r w:rsidRPr="00435B5D">
        <w:t>. st. 1. SZ-a</w:t>
      </w:r>
      <w:r w:rsidR="00F00CE4">
        <w:t xml:space="preserve">,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8723F5" w:rsidP="006B6292" w:rsidR="008723F5" w:rsidRPr="00435B5D">
      <w:pPr>
        <w:ind w:firstLine="708"/>
        <w:jc w:val="both"/>
      </w:pPr>
    </w:p>
    <w:p w:rsidRDefault="008723F5" w:rsidP="00F8659B" w:rsidR="00E42A55" w:rsidRPr="00435B5D">
      <w:pPr>
        <w:ind w:firstLine="708"/>
        <w:jc w:val="both"/>
      </w:pPr>
      <w:r w:rsidRPr="00435B5D">
        <w:t>Dakle, tijekom prethodnog postupka sud je</w:t>
      </w:r>
      <w:r w:rsidR="00EE4A6B" w:rsidRPr="00435B5D">
        <w:t xml:space="preserve"> putem izvješća, koje je podnio </w:t>
      </w:r>
      <w:r w:rsidR="00F00CE4">
        <w:t>zakonski zastupnik dužnika</w:t>
      </w:r>
      <w:r w:rsidR="00EE4A6B" w:rsidRPr="00435B5D">
        <w:t xml:space="preserve"> o financijsko-gospodarskom stanju</w:t>
      </w:r>
      <w:r w:rsidR="00F00CE4">
        <w:t xml:space="preserve"> dužnika</w:t>
      </w:r>
      <w:r w:rsidR="00EE4A6B" w:rsidRPr="00435B5D">
        <w:t>,</w:t>
      </w:r>
      <w:r w:rsidRPr="00435B5D">
        <w:t xml:space="preserve"> utvrdio da imovina dužnika</w:t>
      </w:r>
      <w:r w:rsidR="00EE4A6B" w:rsidRPr="00435B5D">
        <w:t xml:space="preserve"> </w:t>
      </w:r>
      <w:r w:rsidR="00825B2D" w:rsidRPr="00435B5D">
        <w:t>nije dovoljna ni za namirenje troškova prethodnog i stečajnog postupka, a predvidivi troškovi stečajnog postupka za razdoblje četiri mjeseca iznose ukupno 26.130,00 kn, a čine ih troškovi 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xml:space="preserve">, predvidivi materijalni </w:t>
      </w:r>
      <w:r w:rsidR="00825B2D" w:rsidRPr="00435B5D">
        <w:lastRenderedPageBreak/>
        <w:t>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F00CE4">
        <w:t>21. prosinca</w:t>
      </w:r>
      <w:r w:rsidR="00F8659B" w:rsidRPr="00435B5D">
        <w:t xml:space="preserve"> 2015</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DB1EF2" w:rsidR="00DB1EF2">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p>
    <w:p w:rsidRDefault="00DB1EF2" w:rsidP="00DB1EF2" w:rsidR="00DB1EF2">
      <w:pPr>
        <w:jc w:val="both"/>
      </w:pPr>
    </w:p>
    <w:p w:rsidRDefault="002C5A29" w:rsidP="00DB1EF2" w:rsidR="002C5A29" w:rsidRPr="00435B5D">
      <w:pPr>
        <w:jc w:val="both"/>
      </w:pPr>
      <w:r w:rsidRPr="00435B5D">
        <w:t>Dna:</w:t>
      </w:r>
      <w:r w:rsidR="002D4069" w:rsidRPr="00435B5D">
        <w:tab/>
      </w:r>
    </w:p>
    <w:p w:rsidRDefault="00577C3C" w:rsidP="007D7A92" w:rsidR="00A0682A" w:rsidRPr="00435B5D">
      <w:pPr>
        <w:numPr>
          <w:ilvl w:val="0"/>
          <w:numId w:val="3"/>
        </w:numPr>
      </w:pPr>
      <w:r w:rsidRPr="00435B5D">
        <w:t>Dužniku</w:t>
      </w:r>
    </w:p>
    <w:p w:rsidRDefault="009961DE" w:rsidP="007D7A92" w:rsidR="009961DE" w:rsidRPr="00435B5D">
      <w:pPr>
        <w:numPr>
          <w:ilvl w:val="0"/>
          <w:numId w:val="3"/>
        </w:numPr>
      </w:pPr>
      <w:r w:rsidRPr="00435B5D">
        <w:t>Predlagatelj</w:t>
      </w:r>
      <w:r w:rsidR="00F8659B" w:rsidRPr="00435B5D">
        <w:t>u</w:t>
      </w:r>
    </w:p>
    <w:p w:rsidRDefault="002F1899" w:rsidP="007D7A92" w:rsidR="00293964" w:rsidRPr="00435B5D">
      <w:pPr>
        <w:numPr>
          <w:ilvl w:val="0"/>
          <w:numId w:val="3"/>
        </w:numPr>
      </w:pPr>
      <w:r w:rsidRPr="00435B5D">
        <w:t>e-</w:t>
      </w:r>
      <w:r w:rsidR="00293964" w:rsidRPr="00435B5D">
        <w:t>Oglasna ploča</w:t>
      </w:r>
      <w:r w:rsidR="00174993" w:rsidRPr="00435B5D">
        <w:t xml:space="preserve"> suda</w:t>
      </w:r>
    </w:p>
    <w:sectPr w:rsidSect="00A0682A" w:rsidR="00293964"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1EF2">
      <w:rPr>
        <w:rStyle w:val="Brojstranice"/>
        <w:noProof/>
      </w:rPr>
      <w:t>3</w:t>
    </w:r>
    <w:r>
      <w:rPr>
        <w:rStyle w:val="Brojstranice"/>
      </w:rPr>
      <w:fldChar w:fldCharType="end"/>
    </w:r>
  </w:p>
  <w:p w:rsidRDefault="0087685A" w:rsidP="001D2296" w:rsidR="0087685A" w:rsidRPr="003C4E43">
    <w:r>
      <w:t xml:space="preserve">                                                                                                                               </w:t>
    </w:r>
    <w:r w:rsidRPr="003C4E43">
      <w:t>4 St-</w:t>
    </w:r>
    <w:r w:rsidR="006B6292" w:rsidRPr="003C4E43">
      <w:t>1</w:t>
    </w:r>
    <w:r w:rsidR="00F00CE4">
      <w:t>547</w:t>
    </w:r>
    <w:r w:rsidR="006B6292" w:rsidRPr="003C4E43">
      <w:t>/15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87859"/>
    <w:rsid w:val="000A252B"/>
    <w:rsid w:val="000B0BA1"/>
    <w:rsid w:val="00123E05"/>
    <w:rsid w:val="00161B3B"/>
    <w:rsid w:val="00174993"/>
    <w:rsid w:val="001A044D"/>
    <w:rsid w:val="001D2296"/>
    <w:rsid w:val="001D564F"/>
    <w:rsid w:val="00233CF9"/>
    <w:rsid w:val="00270ADC"/>
    <w:rsid w:val="00293964"/>
    <w:rsid w:val="002944F5"/>
    <w:rsid w:val="002B5B9E"/>
    <w:rsid w:val="002C5A29"/>
    <w:rsid w:val="002D4069"/>
    <w:rsid w:val="002D6432"/>
    <w:rsid w:val="002F1899"/>
    <w:rsid w:val="00367C05"/>
    <w:rsid w:val="003905DD"/>
    <w:rsid w:val="003B65CF"/>
    <w:rsid w:val="003C4E43"/>
    <w:rsid w:val="00402289"/>
    <w:rsid w:val="0043031F"/>
    <w:rsid w:val="0043362B"/>
    <w:rsid w:val="00435B5D"/>
    <w:rsid w:val="0044721B"/>
    <w:rsid w:val="00464572"/>
    <w:rsid w:val="00475324"/>
    <w:rsid w:val="004F47B9"/>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861EF"/>
    <w:rsid w:val="006B6292"/>
    <w:rsid w:val="006C786C"/>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E42C6"/>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918B5"/>
    <w:rsid w:val="00B97F98"/>
    <w:rsid w:val="00BA28BC"/>
    <w:rsid w:val="00BB0780"/>
    <w:rsid w:val="00BB7E5E"/>
    <w:rsid w:val="00C0014B"/>
    <w:rsid w:val="00C1129F"/>
    <w:rsid w:val="00C12A9F"/>
    <w:rsid w:val="00C15BC1"/>
    <w:rsid w:val="00C412CA"/>
    <w:rsid w:val="00C50D94"/>
    <w:rsid w:val="00C54748"/>
    <w:rsid w:val="00C629FC"/>
    <w:rsid w:val="00C74029"/>
    <w:rsid w:val="00C74824"/>
    <w:rsid w:val="00C92655"/>
    <w:rsid w:val="00CC497A"/>
    <w:rsid w:val="00CE03D0"/>
    <w:rsid w:val="00CF05EC"/>
    <w:rsid w:val="00D01A15"/>
    <w:rsid w:val="00D50090"/>
    <w:rsid w:val="00D737A9"/>
    <w:rsid w:val="00D862E2"/>
    <w:rsid w:val="00DA2EAC"/>
    <w:rsid w:val="00DB1EF2"/>
    <w:rsid w:val="00DB3E86"/>
    <w:rsid w:val="00DC3CE8"/>
    <w:rsid w:val="00DE04E4"/>
    <w:rsid w:val="00DE6E22"/>
    <w:rsid w:val="00DF21C6"/>
    <w:rsid w:val="00E1788C"/>
    <w:rsid w:val="00E3108C"/>
    <w:rsid w:val="00E370FF"/>
    <w:rsid w:val="00E42A55"/>
    <w:rsid w:val="00E52636"/>
    <w:rsid w:val="00E57778"/>
    <w:rsid w:val="00E67977"/>
    <w:rsid w:val="00EA5002"/>
    <w:rsid w:val="00EC6066"/>
    <w:rsid w:val="00EE4A6B"/>
    <w:rsid w:val="00EE61A0"/>
    <w:rsid w:val="00F00CE4"/>
    <w:rsid w:val="00F10CB7"/>
    <w:rsid w:val="00F22E0A"/>
    <w:rsid w:val="00F36D2D"/>
    <w:rsid w:val="00F402D7"/>
    <w:rsid w:val="00F40956"/>
    <w:rsid w:val="00F45029"/>
    <w:rsid w:val="00F55D8D"/>
    <w:rsid w:val="00F60C93"/>
    <w:rsid w:val="00F64C00"/>
    <w:rsid w:val="00F8659B"/>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styleId="Tekstrezerviranogmjesta" w:type="character">
    <w:name w:val="Placeholder Text"/>
    <w:basedOn w:val="Zadanifontodlomka"/>
    <w:uiPriority w:val="99"/>
    <w:semiHidden/>
    <w:rsid w:val="00DB1EF2"/>
    <w:rPr>
      <w:color w:val="808080"/>
      <w:bdr w:space="0" w:sz="0" w:color="auto" w:val="none"/>
      <w:shd w:fill="auto" w:color="auto" w:val="clear"/>
    </w:rPr>
  </w:style>
  <w:style w:customStyle="true" w:styleId="eSPISCCParagraphDefaultFont" w:type="character">
    <w:name w:val="eSPIS_CC_Paragraph Default Font"/>
    <w:basedOn w:val="Zadanifontodlomka"/>
    <w:rsid w:val="00DB1E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1EF2"/>
    <w:rPr>
      <w:bdr w:space="0" w:sz="0" w:color="auto" w:val="none"/>
      <w:shd w:fill="FFFFCC" w:color="auto" w:val="clear"/>
      <w:lang w:val="hr-HR"/>
    </w:rPr>
  </w:style>
  <w:style w:customStyle="true" w:styleId="PozadinaSvijetloCrvena" w:type="character">
    <w:name w:val="Pozadina_SvijetloCrvena"/>
    <w:basedOn w:val="eSPISCCParagraphDefaultFont"/>
    <w:rsid w:val="00DB1E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1E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styleId="Tekstrezerviranogmjesta" w:type="character">
    <w:name w:val="Placeholder Text"/>
    <w:basedOn w:val="Zadanifontodlomka"/>
    <w:uiPriority w:val="99"/>
    <w:semiHidden/>
    <w:rsid w:val="00DB1EF2"/>
    <w:rPr>
      <w:color w:val="808080"/>
      <w:bdr w:color="auto" w:space="0" w:sz="0" w:val="none"/>
      <w:shd w:color="auto" w:fill="auto" w:val="clear"/>
    </w:rPr>
  </w:style>
  <w:style w:customStyle="1" w:styleId="eSPISCCParagraphDefaultFont" w:type="character">
    <w:name w:val="eSPIS_CC_Paragraph Default Font"/>
    <w:basedOn w:val="Zadanifontodlomka"/>
    <w:rsid w:val="00DB1E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1EF2"/>
    <w:rPr>
      <w:bdr w:color="auto" w:space="0" w:sz="0" w:val="none"/>
      <w:shd w:color="auto" w:fill="FFFFCC" w:val="clear"/>
      <w:lang w:val="hr-HR"/>
    </w:rPr>
  </w:style>
  <w:style w:customStyle="1" w:styleId="PozadinaSvijetloCrvena" w:type="character">
    <w:name w:val="Pozadina_SvijetloCrvena"/>
    <w:basedOn w:val="eSPISCCParagraphDefaultFont"/>
    <w:rsid w:val="00DB1E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1E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2015.</izvorni_sadrzaj>
    <derivirana_varijabla naziv="DomainObject.Predmet.DatumOsnivanja_1">1.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St-1547/2015</izvorni_sadrzaj>
    <derivirana_varijabla naziv="DomainObject.Predmet.OznakaBroj_1">St-1547/2015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ESTOMI d.o.o.</izvorni_sadrzaj>
    <derivirana_varijabla naziv="DomainObject.Predmet.ProtustrankaFormated_1">  ESTOMI d.o.o.</derivirana_varijabla>
  </DomainObject.Predmet.ProtustrankaFormated>
  <DomainObject.Predmet.ProtustrankaFormatedOIB>
    <izvorni_sadrzaj>  ESTOMI d.o.o., OIB 35711172606</izvorni_sadrzaj>
    <derivirana_varijabla naziv="DomainObject.Predmet.ProtustrankaFormatedOIB_1">  ESTOMI d.o.o., OIB 35711172606</derivirana_varijabla>
  </DomainObject.Predmet.ProtustrankaFormatedOIB>
  <DomainObject.Predmet.ProtustrankaFormatedWithAdress>
    <izvorni_sadrzaj> ESTOMI d.o.o., Pantovčak 28, 10000 Zagreb</izvorni_sadrzaj>
    <derivirana_varijabla naziv="DomainObject.Predmet.ProtustrankaFormatedWithAdress_1"> ESTOMI d.o.o., Pantovčak 28, 10000 Zagreb</derivirana_varijabla>
  </DomainObject.Predmet.ProtustrankaFormatedWithAdress>
  <DomainObject.Predmet.ProtustrankaFormatedWithAdressOIB>
    <izvorni_sadrzaj> ESTOMI d.o.o., OIB 35711172606, Pantovčak 28, 10000 Zagreb</izvorni_sadrzaj>
    <derivirana_varijabla naziv="DomainObject.Predmet.ProtustrankaFormatedWithAdressOIB_1"> ESTOMI d.o.o., OIB 35711172606, Pantovčak 28, 10000 Zagreb</derivirana_varijabla>
  </DomainObject.Predmet.ProtustrankaFormatedWithAdressOIB>
  <DomainObject.Predmet.ProtustrankaWithAdress>
    <izvorni_sadrzaj>ESTOMI d.o.o. Pantovčak 28, 10000 Zagreb</izvorni_sadrzaj>
    <derivirana_varijabla naziv="DomainObject.Predmet.ProtustrankaWithAdress_1">ESTOMI d.o.o. Pantovčak 28, 10000 Zagreb</derivirana_varijabla>
  </DomainObject.Predmet.ProtustrankaWithAdress>
  <DomainObject.Predmet.ProtustrankaWithAdressOIB>
    <izvorni_sadrzaj>ESTOMI d.o.o., OIB 35711172606, Pantovčak 28, 10000 Zagreb</izvorni_sadrzaj>
    <derivirana_varijabla naziv="DomainObject.Predmet.ProtustrankaWithAdressOIB_1">ESTOMI d.o.o., OIB 35711172606, Pantovčak 28, 10000 Zagreb</derivirana_varijabla>
  </DomainObject.Predmet.ProtustrankaWithAdressOIB>
  <DomainObject.Predmet.ProtustrankaNazivFormated>
    <izvorni_sadrzaj>ESTOMI d.o.o.</izvorni_sadrzaj>
    <derivirana_varijabla naziv="DomainObject.Predmet.ProtustrankaNazivFormated_1">ESTOMI d.o.o.</derivirana_varijabla>
  </DomainObject.Predmet.ProtustrankaNazivFormated>
  <DomainObject.Predmet.ProtustrankaNazivFormatedOIB>
    <izvorni_sadrzaj>ESTOMI d.o.o., OIB 35711172606</izvorni_sadrzaj>
    <derivirana_varijabla naziv="DomainObject.Predmet.ProtustrankaNazivFormatedOIB_1">ESTOMI d.o.o., OIB 35711172606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ESTOMI d.o.o.</item>
    </izvorni_sadrzaj>
    <derivirana_varijabla naziv="DomainObject.Predmet.ProtuStrankaListFormated_1">
      <item>ESTOMI d.o.o.</item>
    </derivirana_varijabla>
  </DomainObject.Predmet.ProtuStrankaListFormated>
  <DomainObject.Predmet.ProtuStrankaListFormatedOIB>
    <izvorni_sadrzaj>
      <item>ESTOMI d.o.o., OIB 35711172606</item>
    </izvorni_sadrzaj>
    <derivirana_varijabla naziv="DomainObject.Predmet.ProtuStrankaListFormatedOIB_1">
      <item>ESTOMI d.o.o., OIB 35711172606</item>
    </derivirana_varijabla>
  </DomainObject.Predmet.ProtuStrankaListFormatedOIB>
  <DomainObject.Predmet.ProtuStrankaListFormatedWithAdress>
    <izvorni_sadrzaj>
      <item>ESTOMI d.o.o., Pantovčak 28, 10000 Zagreb</item>
    </izvorni_sadrzaj>
    <derivirana_varijabla naziv="DomainObject.Predmet.ProtuStrankaListFormatedWithAdress_1">
      <item>ESTOMI d.o.o., Pantovčak 28, 10000 Zagreb</item>
    </derivirana_varijabla>
  </DomainObject.Predmet.ProtuStrankaListFormatedWithAdress>
  <DomainObject.Predmet.ProtuStrankaListFormatedWithAdressOIB>
    <izvorni_sadrzaj>
      <item>ESTOMI d.o.o., OIB 35711172606, Pantovčak 28, 10000 Zagreb</item>
    </izvorni_sadrzaj>
    <derivirana_varijabla naziv="DomainObject.Predmet.ProtuStrankaListFormatedWithAdressOIB_1">
      <item>ESTOMI d.o.o., OIB 35711172606, Pantovčak 28, 10000 Zagreb</item>
    </derivirana_varijabla>
  </DomainObject.Predmet.ProtuStrankaListFormatedWithAdressOIB>
  <DomainObject.Predmet.ProtuStrankaListNazivFormated>
    <izvorni_sadrzaj>
      <item>ESTOMI d.o.o.</item>
    </izvorni_sadrzaj>
    <derivirana_varijabla naziv="DomainObject.Predmet.ProtuStrankaListNazivFormated_1">
      <item>ESTOMI d.o.o.</item>
    </derivirana_varijabla>
  </DomainObject.Predmet.ProtuStrankaListNazivFormated>
  <DomainObject.Predmet.ProtuStrankaListNazivFormatedOIB>
    <izvorni_sadrzaj>
      <item>ESTOMI d.o.o., OIB 35711172606</item>
    </izvorni_sadrzaj>
    <derivirana_varijabla naziv="DomainObject.Predmet.ProtuStrankaListNazivFormatedOIB_1">
      <item>ESTOMI d.o.o., OIB 35711172606</item>
    </derivirana_varijabla>
  </DomainObject.Predmet.ProtuStrankaListNazivFormatedOIB>
  <DomainObject.Predmet.OstaliListFormated>
    <izvorni_sadrzaj>
      <item>ŽARKO PAVLINA</item>
    </izvorni_sadrzaj>
    <derivirana_varijabla naziv="DomainObject.Predmet.OstaliListFormated_1">
      <item>ŽARKO PAVLINA</item>
    </derivirana_varijabla>
  </DomainObject.Predmet.OstaliListFormated>
  <DomainObject.Predmet.OstaliListFormatedOIB>
    <izvorni_sadrzaj>
      <item>ŽARKO PAVLINA, OIB 16001657155</item>
    </izvorni_sadrzaj>
    <derivirana_varijabla naziv="DomainObject.Predmet.OstaliListFormatedOIB_1">
      <item>ŽARKO PAVLINA, OIB 16001657155</item>
    </derivirana_varijabla>
  </DomainObject.Predmet.OstaliListFormatedOIB>
  <DomainObject.Predmet.OstaliListFormatedWithAdress>
    <izvorni_sadrzaj>
      <item>ŽARKO PAVLINA, Mlinovi 134, 10000 Zagreb</item>
    </izvorni_sadrzaj>
    <derivirana_varijabla naziv="DomainObject.Predmet.OstaliListFormatedWithAdress_1">
      <item>ŽARKO PAVLINA, Mlinovi 134, 10000 Zagreb</item>
    </derivirana_varijabla>
  </DomainObject.Predmet.OstaliListFormatedWithAdress>
  <DomainObject.Predmet.OstaliListFormatedWithAdressOIB>
    <izvorni_sadrzaj>
      <item>ŽARKO PAVLINA, OIB 16001657155, Mlinovi 134, 10000 Zagreb</item>
    </izvorni_sadrzaj>
    <derivirana_varijabla naziv="DomainObject.Predmet.OstaliListFormatedWithAdressOIB_1">
      <item>ŽARKO PAVLINA, OIB 16001657155, Mlinovi 134, 10000 Zagreb</item>
    </derivirana_varijabla>
  </DomainObject.Predmet.OstaliListFormatedWithAdressOIB>
  <DomainObject.Predmet.OstaliListNazivFormated>
    <izvorni_sadrzaj>
      <item>ŽARKO PAVLINA</item>
    </izvorni_sadrzaj>
    <derivirana_varijabla naziv="DomainObject.Predmet.OstaliListNazivFormated_1">
      <item>ŽARKO PAVLINA</item>
    </derivirana_varijabla>
  </DomainObject.Predmet.OstaliListNazivFormated>
  <DomainObject.Predmet.OstaliListNazivFormatedOIB>
    <izvorni_sadrzaj>
      <item>ŽARKO PAVLINA, OIB 16001657155</item>
    </izvorni_sadrzaj>
    <derivirana_varijabla naziv="DomainObject.Predmet.OstaliListNazivFormatedOIB_1">
      <item>ŽARKO PAVLINA, OIB 16001657155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ESTOMI d.o.o.</izvorni_sadrzaj>
    <derivirana_varijabla naziv="DomainObject.Predmet.ProtustrankaIDrugi_1">ESTOMI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ESTOMI d.o.o., OIB 35711172606, Pantovčak 28, 10000 Zagreb</izvorni_sadrzaj>
    <derivirana_varijabla naziv="DomainObject.Predmet.ProtustrankaIDrugiAdressOIB_1">ESTOMI d.o.o., OIB 35711172606, Pantovčak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ESTOMI d.o.o.</item>
      <item>ŽARKO PAVLINA</item>
    </izvorni_sadrzaj>
    <derivirana_varijabla naziv="DomainObject.Predmet.SudioniciListNaziv_1">
      <item>FINA Regionalni centar Zagreb</item>
      <item>ESTOMI d.o.o.</item>
      <item>ŽARKO PAVLINA</item>
    </derivirana_varijabla>
  </DomainObject.Predmet.SudioniciListNaziv>
  <DomainObject.Predmet.SudioniciListAdressOIB>
    <izvorni_sadrzaj>
      <item>FINA Regionalni centar Zagreb, OIB 85821130368, Ilica 307,10000 Zagreb</item>
      <item>ESTOMI d.o.o., OIB 35711172606, Pantovčak 28,10000 Zagreb</item>
      <item>ŽARKO PAVLINA, OIB 16001657155, Mlinovi 134,10000 Zagreb</item>
    </izvorni_sadrzaj>
    <derivirana_varijabla naziv="DomainObject.Predmet.SudioniciListAdressOIB_1">
      <item>FINA Regionalni centar Zagreb, OIB 85821130368, Ilica 307,10000 Zagreb</item>
      <item>ESTOMI d.o.o., OIB 35711172606, Pantovčak 28,10000 Zagreb</item>
      <item>ŽARKO PAVLINA, OIB 16001657155, Mlinovi 134,10000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35711172606</item>
      <item>, OIB 16001657155</item>
    </izvorni_sadrzaj>
    <derivirana_varijabla naziv="DomainObject.Predmet.SudioniciListNazivOIB_1">
      <item>, OIB 85821130368</item>
      <item>, OIB 35711172606</item>
      <item>, OIB 16001657155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943</properties:Words>
  <properties:Characters>5261</properties:Characters>
  <properties:Lines>113</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2015-12-21T13:39:00Z</dcterms:created>
  <dc:creator>Korisnik</dc:creator>
  <cp:lastModifiedBy>Goranka Boljkovac</cp:lastModifiedBy>
  <cp:lastPrinted>2015-10-05T08:46:00Z</cp:lastPrinted>
  <dcterms:modified xmlns:xsi="http://www.w3.org/2001/XMLSchema-instance" xsi:type="dcterms:W3CDTF">2015-12-21T13:42:00Z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