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f3f9" w14:paraId="0aef3f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A33B9">
        <w:t>1812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0A0A90">
        <w:t xml:space="preserve">Financijske agencije Regionalni centar Osijek Podružnica Osijek, L. Jagera 3, za pokretanje skraćenog stečajnog postupka nad dužnikom </w:t>
      </w:r>
      <w:r w:rsidR="005A33B9">
        <w:t>UGO-TOM j.d.o.o. za ugostiteljstvo i usluge, Čepin Kralja Zvonimira 20/b, MBS: 030146060 OIB: 07034366790</w:t>
      </w:r>
      <w:r w:rsidR="00231648">
        <w:t xml:space="preserve">, dana </w:t>
      </w:r>
      <w:r w:rsidR="000A0A90">
        <w:t>27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5A33B9">
        <w:t>UGO-TOM j.d.o.o. za ugostiteljstvo i usluge, Čepin Kralja Zvonimira 20/b, MBS: 030146060 OIB: 07034366790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5A33B9">
        <w:t>Siniša Rajnović, Virovitica, Milanovac, Sv. Trojstva 87, OIB: 86217384445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5A33B9">
        <w:t>UGO-TOM j.d.o.o. za ugostiteljstvo i usluge, Čepin Kralja Zvonimira 20/b, MBS: 030146060 OIB: 07034366790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0A0A90">
        <w:t>Osijek</w:t>
      </w:r>
      <w:r>
        <w:t xml:space="preserve">, Podružnica </w:t>
      </w:r>
      <w:r w:rsidR="000A0A90">
        <w:t>Osijek</w:t>
      </w:r>
      <w:r>
        <w:t xml:space="preserve"> podnijela je dana </w:t>
      </w:r>
      <w:r w:rsidR="005A33B9">
        <w:t>9. lipnja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5A33B9">
        <w:t>UGO-TOM j.d.o.o. za ugostiteljstvo i usluge, Čepin Kralja Zvonimira 20/b, MBS: 030146060 OIB: 07034366790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A0A90">
        <w:t>20. lipnja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5A33B9">
        <w:t>1812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5A33B9">
        <w:t>1812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A0A90">
        <w:t>27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A0A90">
        <w:t>15/9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A0A90"/>
    <w:rsid w:val="000C0CEA"/>
    <w:rsid w:val="000D49F9"/>
    <w:rsid w:val="000E5197"/>
    <w:rsid w:val="000F12A1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F12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12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2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2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F12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12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2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2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St-1812/2016</izvorni_sadrzaj>
    <derivirana_varijabla naziv="DomainObject.Predmet.OznakaBroj_1">St-1812/2016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UGO-TOM j.d.o.o. za ugostiteljstvo i usluge</izvorni_sadrzaj>
    <derivirana_varijabla naziv="DomainObject.Predmet.ProtustrankaFormated_1">  UGO-TOM j.d.o.o. za ugostiteljstvo i usluge</derivirana_varijabla>
  </DomainObject.Predmet.ProtustrankaFormated>
  <DomainObject.Predmet.ProtustrankaFormatedOIB>
    <izvorni_sadrzaj>  UGO-TOM j.d.o.o. za ugostiteljstvo i usluge, OIB 07034366790</izvorni_sadrzaj>
    <derivirana_varijabla naziv="DomainObject.Predmet.ProtustrankaFormatedOIB_1">  UGO-TOM j.d.o.o. za ugostiteljstvo i usluge, OIB 07034366790</derivirana_varijabla>
  </DomainObject.Predmet.ProtustrankaFormatedOIB>
  <DomainObject.Predmet.ProtustrankaFormatedWithAdress>
    <izvorni_sadrzaj> UGO-TOM j.d.o.o. za ugostiteljstvo i usluge, Kralja Zvonimira 20b, 31431 Čepin</izvorni_sadrzaj>
    <derivirana_varijabla naziv="DomainObject.Predmet.ProtustrankaFormatedWithAdress_1"> UGO-TOM j.d.o.o. za ugostiteljstvo i usluge, Kralja Zvonimira 20b, 31431 Čepin</derivirana_varijabla>
  </DomainObject.Predmet.ProtustrankaFormatedWithAdress>
  <DomainObject.Predmet.ProtustrankaFormatedWithAdressOIB>
    <izvorni_sadrzaj> UGO-TOM j.d.o.o. za ugostiteljstvo i usluge, OIB 07034366790, Kralja Zvonimira 20b, 31431 Čepin</izvorni_sadrzaj>
    <derivirana_varijabla naziv="DomainObject.Predmet.ProtustrankaFormatedWithAdressOIB_1"> UGO-TOM j.d.o.o. za ugostiteljstvo i usluge, OIB 07034366790, Kralja Zvonimira 20b, 31431 Čepin</derivirana_varijabla>
  </DomainObject.Predmet.ProtustrankaFormatedWithAdressOIB>
  <DomainObject.Predmet.ProtustrankaWithAdress>
    <izvorni_sadrzaj>UGO-TOM j.d.o.o. za ugostiteljstvo i usluge Kralja Zvonimira 20b, 31431 Čepin</izvorni_sadrzaj>
    <derivirana_varijabla naziv="DomainObject.Predmet.ProtustrankaWithAdress_1">UGO-TOM j.d.o.o. za ugostiteljstvo i usluge Kralja Zvonimira 20b, 31431 Čepin</derivirana_varijabla>
  </DomainObject.Predmet.ProtustrankaWithAdress>
  <DomainObject.Predmet.ProtustrankaWithAdressOIB>
    <izvorni_sadrzaj>UGO-TOM j.d.o.o. za ugostiteljstvo i usluge, OIB 07034366790, Kralja Zvonimira 20b, 31431 Čepin</izvorni_sadrzaj>
    <derivirana_varijabla naziv="DomainObject.Predmet.ProtustrankaWithAdressOIB_1">UGO-TOM j.d.o.o. za ugostiteljstvo i usluge, OIB 07034366790, Kralja Zvonimira 20b, 31431 Čepin</derivirana_varijabla>
  </DomainObject.Predmet.ProtustrankaWithAdressOIB>
  <DomainObject.Predmet.ProtustrankaNazivFormated>
    <izvorni_sadrzaj>UGO-TOM j.d.o.o. za ugostiteljstvo i usluge</izvorni_sadrzaj>
    <derivirana_varijabla naziv="DomainObject.Predmet.ProtustrankaNazivFormated_1">UGO-TOM j.d.o.o. za ugostiteljstvo i usluge</derivirana_varijabla>
  </DomainObject.Predmet.ProtustrankaNazivFormated>
  <DomainObject.Predmet.ProtustrankaNazivFormatedOIB>
    <izvorni_sadrzaj>UGO-TOM j.d.o.o. za ugostiteljstvo i usluge, OIB 07034366790</izvorni_sadrzaj>
    <derivirana_varijabla naziv="DomainObject.Predmet.ProtustrankaNazivFormatedOIB_1">UGO-TOM j.d.o.o. za ugostiteljstvo i usluge, OIB 07034366790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UGO-TOM j.d.o.o. za ugostiteljstvo i usluge</item>
    </izvorni_sadrzaj>
    <derivirana_varijabla naziv="DomainObject.Predmet.ProtuStrankaListFormated_1">
      <item>UGO-TOM j.d.o.o. za ugostiteljstvo i usluge</item>
    </derivirana_varijabla>
  </DomainObject.Predmet.ProtuStrankaListFormated>
  <DomainObject.Predmet.ProtuStrankaListFormatedOIB>
    <izvorni_sadrzaj>
      <item>UGO-TOM j.d.o.o. za ugostiteljstvo i usluge, OIB 07034366790</item>
    </izvorni_sadrzaj>
    <derivirana_varijabla naziv="DomainObject.Predmet.ProtuStrankaListFormatedOIB_1">
      <item>UGO-TOM j.d.o.o. za ugostiteljstvo i usluge, OIB 07034366790</item>
    </derivirana_varijabla>
  </DomainObject.Predmet.ProtuStrankaListFormatedOIB>
  <DomainObject.Predmet.ProtuStrankaListFormatedWithAdress>
    <izvorni_sadrzaj>
      <item>UGO-TOM j.d.o.o. za ugostiteljstvo i usluge, Kralja Zvonimira 20b, 31431 Čepin</item>
    </izvorni_sadrzaj>
    <derivirana_varijabla naziv="DomainObject.Predmet.ProtuStrankaListFormatedWithAdress_1">
      <item>UGO-TOM j.d.o.o. za ugostiteljstvo i usluge, Kralja Zvonimira 20b, 31431 Čepin</item>
    </derivirana_varijabla>
  </DomainObject.Predmet.ProtuStrankaListFormatedWithAdress>
  <DomainObject.Predmet.ProtuStrankaListFormatedWithAdressOIB>
    <izvorni_sadrzaj>
      <item>UGO-TOM j.d.o.o. za ugostiteljstvo i usluge, OIB 07034366790, Kralja Zvonimira 20b, 31431 Čepin</item>
    </izvorni_sadrzaj>
    <derivirana_varijabla naziv="DomainObject.Predmet.ProtuStrankaListFormatedWithAdressOIB_1">
      <item>UGO-TOM j.d.o.o. za ugostiteljstvo i usluge, OIB 07034366790, Kralja Zvonimira 20b, 31431 Čepin</item>
    </derivirana_varijabla>
  </DomainObject.Predmet.ProtuStrankaListFormatedWithAdressOIB>
  <DomainObject.Predmet.ProtuStrankaListNazivFormated>
    <izvorni_sadrzaj>
      <item>UGO-TOM j.d.o.o. za ugostiteljstvo i usluge</item>
    </izvorni_sadrzaj>
    <derivirana_varijabla naziv="DomainObject.Predmet.ProtuStrankaListNazivFormated_1">
      <item>UGO-TOM j.d.o.o. za ugostiteljstvo i usluge</item>
    </derivirana_varijabla>
  </DomainObject.Predmet.ProtuStrankaListNazivFormated>
  <DomainObject.Predmet.ProtuStrankaListNazivFormatedOIB>
    <izvorni_sadrzaj>
      <item>UGO-TOM j.d.o.o. za ugostiteljstvo i usluge, OIB 07034366790</item>
    </izvorni_sadrzaj>
    <derivirana_varijabla naziv="DomainObject.Predmet.ProtuStrankaListNazivFormatedOIB_1">
      <item>UGO-TOM j.d.o.o. za ugostiteljstvo i usluge, OIB 07034366790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UGO-TOM j.d.o.o. za ugostiteljstvo i usluge</izvorni_sadrzaj>
    <derivirana_varijabla naziv="DomainObject.Predmet.ProtustrankaIDrugi_1">UGO-TOM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UGO-TOM j.d.o.o. za ugostiteljstvo i usluge, OIB 07034366790, Kralja Zvonimira 20b, 31431 Čepin</izvorni_sadrzaj>
    <derivirana_varijabla naziv="DomainObject.Predmet.ProtustrankaIDrugiAdressOIB_1">UGO-TOM j.d.o.o. za ugostiteljstvo i usluge, OIB 07034366790, Kralja Zvonimira 20b,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UGO-TOM j.d.o.o. za ugostiteljstvo i usluge</item>
    </izvorni_sadrzaj>
    <derivirana_varijabla naziv="DomainObject.Predmet.SudioniciListNaziv_1">
      <item>FINA RC OSIJEK</item>
      <item>UGO-TOM j.d.o.o. za ugostiteljstvo i usluge</item>
    </derivirana_varijabla>
  </DomainObject.Predmet.SudioniciListNaziv>
  <DomainObject.Predmet.SudioniciListAdressOIB>
    <izvorni_sadrzaj>
      <item>FINA RC OSIJEK, OIB 85821130368</item>
      <item>UGO-TOM j.d.o.o. za ugostiteljstvo i usluge, OIB 07034366790, Kralja Zvonimira 20b,31431 Čepin</item>
    </izvorni_sadrzaj>
    <derivirana_varijabla naziv="DomainObject.Predmet.SudioniciListAdressOIB_1">
      <item>FINA RC OSIJEK, OIB 85821130368</item>
      <item>UGO-TOM j.d.o.o. za ugostiteljstvo i usluge, OIB 07034366790, Kralja Zvonimira 20b,31431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07034366790</item>
    </izvorni_sadrzaj>
    <derivirana_varijabla naziv="DomainObject.Predmet.SudioniciListNazivOIB_1">
      <item>, OIB 85821130368</item>
      <item>, OIB 07034366790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2261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2016-07-27T07:03:00Z</dcterms:created>
  <dc:creator>korisnik</dc:creator>
  <cp:lastModifiedBy>Žana Bem</cp:lastModifiedBy>
  <cp:lastPrinted>2016-07-01T06:45:00Z</cp:lastPrinted>
  <dcterms:modified xmlns:xsi="http://www.w3.org/2001/XMLSchema-instance" xsi:type="dcterms:W3CDTF">2016-07-27T07:06:00Z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