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f888" w14:paraId="981f888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CE1DBB">
      <w:pPr>
        <w:jc w:val="right"/>
        <w:rPr>
          <w:b/>
        </w:rPr>
      </w:pPr>
      <w:r w:rsidRPr="00CE1DBB">
        <w:rPr>
          <w:b/>
          <w:bCs/>
        </w:rPr>
        <w:t xml:space="preserve">15  </w:t>
      </w:r>
      <w:proofErr w:type="spellStart"/>
      <w:r w:rsidRPr="00CE1DBB">
        <w:rPr>
          <w:b/>
          <w:bCs/>
        </w:rPr>
        <w:t>Sp</w:t>
      </w:r>
      <w:proofErr w:type="spellEnd"/>
      <w:r w:rsidRPr="00CE1DBB">
        <w:rPr>
          <w:b/>
          <w:bCs/>
        </w:rPr>
        <w:t>-</w:t>
      </w:r>
      <w:r w:rsidR="00D07745">
        <w:rPr>
          <w:b/>
          <w:bCs/>
        </w:rPr>
        <w:t>7</w:t>
      </w:r>
      <w:r w:rsidR="009D683E" w:rsidRPr="00CE1DBB">
        <w:rPr>
          <w:b/>
          <w:bCs/>
        </w:rPr>
        <w:t>/201</w:t>
      </w:r>
      <w:r w:rsidR="00D07745">
        <w:rPr>
          <w:b/>
          <w:bCs/>
        </w:rPr>
        <w:t>8</w:t>
      </w:r>
      <w:r w:rsidR="009D683E" w:rsidRPr="00CE1DBB">
        <w:rPr>
          <w:b/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D07745">
        <w:t>HRVOJA DELAŠ</w:t>
      </w:r>
      <w:r w:rsidR="009B789D">
        <w:t xml:space="preserve">, OIB: </w:t>
      </w:r>
      <w:r w:rsidR="00D07745">
        <w:t>09818836395</w:t>
      </w:r>
      <w:r w:rsidR="009B789D">
        <w:t xml:space="preserve"> iz </w:t>
      </w:r>
      <w:r w:rsidR="009F574B">
        <w:t>Čepina, Ivanščice 14</w:t>
      </w:r>
      <w:r w:rsidR="005D2078">
        <w:t xml:space="preserve">, </w:t>
      </w:r>
      <w:r w:rsidR="0089407D">
        <w:t xml:space="preserve">radi stečaja </w:t>
      </w:r>
      <w:r w:rsidR="005B40DA">
        <w:t>potrošača, izvan ročišta, dana 24</w:t>
      </w:r>
      <w:r w:rsidR="0089407D">
        <w:t xml:space="preserve">. </w:t>
      </w:r>
      <w:r w:rsidR="009F574B">
        <w:t>svibnja</w:t>
      </w:r>
      <w:r w:rsidR="0089407D">
        <w:t xml:space="preserve"> 201</w:t>
      </w:r>
      <w:r w:rsidR="009F574B">
        <w:t>8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9F574B">
        <w:t>Hrvoje Delaš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9F574B">
        <w:t>7</w:t>
      </w:r>
      <w:r w:rsidR="0005311F">
        <w:t>-201</w:t>
      </w:r>
      <w:r w:rsidR="009F574B">
        <w:t>8</w:t>
      </w:r>
      <w:r w:rsidR="0005311F">
        <w:t xml:space="preserve">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</w:t>
      </w:r>
      <w:r w:rsidR="009F574B">
        <w:t>7</w:t>
      </w:r>
      <w:r w:rsidR="0005311F">
        <w:t>/201</w:t>
      </w:r>
      <w:r w:rsidR="009F574B">
        <w:t>8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5B40DA" w:rsidP="0089407D" w:rsidR="001F5651">
      <w:pPr>
        <w:pStyle w:val="Tijeloteksta"/>
        <w:ind w:firstLine="708"/>
      </w:pPr>
      <w:r>
        <w:tab/>
      </w:r>
      <w:r>
        <w:tab/>
        <w:t>U Osijeku, 24</w:t>
      </w:r>
      <w:r w:rsidR="001F5651">
        <w:t xml:space="preserve">. </w:t>
      </w:r>
      <w:r w:rsidR="009F574B">
        <w:t>svibnja</w:t>
      </w:r>
      <w:r w:rsidR="001F5651">
        <w:t xml:space="preserve"> 201</w:t>
      </w:r>
      <w:r w:rsidR="009F574B">
        <w:t>8</w:t>
      </w:r>
      <w:r w:rsidR="001F5651"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255173">
        <w:t>DAVOR LIŠČIĆ</w:t>
      </w:r>
      <w:r w:rsidR="00207FA1">
        <w:t>, v.r.</w:t>
      </w:r>
      <w:r w:rsidR="00255173">
        <w:t xml:space="preserve"> 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224440" w:rsidR="001F5651">
      <w:pPr>
        <w:pStyle w:val="Tijeloteksta"/>
        <w:numPr>
          <w:ilvl w:val="0"/>
          <w:numId w:val="1"/>
        </w:numPr>
        <w:ind w:left="708"/>
      </w:pPr>
      <w:r>
        <w:t>Predlagatelju – potrošaču</w:t>
      </w:r>
      <w:r w:rsidR="00224440">
        <w:t xml:space="preserve"> putem </w:t>
      </w:r>
    </w:p>
    <w:p w:rsidRDefault="00224440" w:rsidP="00224440" w:rsidR="00224440">
      <w:pPr>
        <w:pStyle w:val="Tijeloteksta"/>
        <w:ind w:left="708"/>
      </w:pPr>
      <w:r>
        <w:t>e-oglasne ploče suda</w:t>
      </w:r>
    </w:p>
    <w:p w:rsidRDefault="00207FA1" w:rsidP="00207FA1" w:rsidR="00207FA1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07FA1" w:rsidP="00207FA1" w:rsidR="00207FA1">
      <w:pPr>
        <w:pStyle w:val="Tijeloteksta"/>
        <w:ind w:left="1068"/>
        <w:jc w:val="center"/>
      </w:pPr>
      <w:r>
        <w:t xml:space="preserve">                                                             Ranka Đukić</w:t>
      </w:r>
    </w:p>
    <w:sectPr w:rsidR="00207FA1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7FA1"/>
    <w:rsid w:val="00224440"/>
    <w:rsid w:val="00255173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40DA"/>
    <w:rsid w:val="005B71CC"/>
    <w:rsid w:val="005D2078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15CB"/>
    <w:rsid w:val="006F22F3"/>
    <w:rsid w:val="00730005"/>
    <w:rsid w:val="0073345A"/>
    <w:rsid w:val="00762AED"/>
    <w:rsid w:val="007A7956"/>
    <w:rsid w:val="007B3AD1"/>
    <w:rsid w:val="007B3C0C"/>
    <w:rsid w:val="007B6338"/>
    <w:rsid w:val="007B6E3F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D683E"/>
    <w:rsid w:val="009E16BE"/>
    <w:rsid w:val="009F574B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CE1DBB"/>
    <w:rsid w:val="00D07745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E450B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7B6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E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E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E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E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7B6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E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E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E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E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Sp-7/2018</izvorni_sadrzaj>
    <derivirana_varijabla naziv="DomainObject.Predmet.OznakaBroj_1">Sp-7/2018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Delaš</izvorni_sadrzaj>
    <derivirana_varijabla naziv="DomainObject.Predmet.StrankaFormated_1">  Hrvoje Delaš</derivirana_varijabla>
  </DomainObject.Predmet.StrankaFormated>
  <DomainObject.Predmet.StrankaFormatedOIB>
    <izvorni_sadrzaj>  Hrvoje Delaš, OIB 09818836395</izvorni_sadrzaj>
    <derivirana_varijabla naziv="DomainObject.Predmet.StrankaFormatedOIB_1">  Hrvoje Delaš, OIB 09818836395</derivirana_varijabla>
  </DomainObject.Predmet.StrankaFormatedOIB>
  <DomainObject.Predmet.StrankaFormatedWithAdress>
    <izvorni_sadrzaj> Hrvoje Delaš, Ivanščice 14, 31431 Čepin</izvorni_sadrzaj>
    <derivirana_varijabla naziv="DomainObject.Predmet.StrankaFormatedWithAdress_1"> Hrvoje Delaš, Ivanščice 14, 31431 Čepin</derivirana_varijabla>
  </DomainObject.Predmet.StrankaFormatedWithAdress>
  <DomainObject.Predmet.StrankaFormatedWithAdressOIB>
    <izvorni_sadrzaj> Hrvoje Delaš, OIB 09818836395, Ivanščice 14, 31431 Čepin</izvorni_sadrzaj>
    <derivirana_varijabla naziv="DomainObject.Predmet.StrankaFormatedWithAdressOIB_1"> Hrvoje Delaš, OIB 09818836395, Ivanščice 14, 31431 Čepin</derivirana_varijabla>
  </DomainObject.Predmet.StrankaFormatedWithAdressOIB>
  <DomainObject.Predmet.StrankaWithAdress>
    <izvorni_sadrzaj>Hrvoje Delaš Ivanščice 14,31431 Čepin</izvorni_sadrzaj>
    <derivirana_varijabla naziv="DomainObject.Predmet.StrankaWithAdress_1">Hrvoje Delaš Ivanščice 14,31431 Čepin</derivirana_varijabla>
  </DomainObject.Predmet.StrankaWithAdress>
  <DomainObject.Predmet.StrankaWithAdressOIB>
    <izvorni_sadrzaj>Hrvoje Delaš, OIB 09818836395, Ivanščice 14,31431 Čepin</izvorni_sadrzaj>
    <derivirana_varijabla naziv="DomainObject.Predmet.StrankaWithAdressOIB_1">Hrvoje Delaš, OIB 09818836395, Ivanščice 14,31431 Čepin</derivirana_varijabla>
  </DomainObject.Predmet.StrankaWithAdressOIB>
  <DomainObject.Predmet.StrankaNazivFormated>
    <izvorni_sadrzaj>Hrvoje Delaš</izvorni_sadrzaj>
    <derivirana_varijabla naziv="DomainObject.Predmet.StrankaNazivFormated_1">Hrvoje Delaš</derivirana_varijabla>
  </DomainObject.Predmet.StrankaNazivFormated>
  <DomainObject.Predmet.StrankaNazivFormatedOIB>
    <izvorni_sadrzaj>Hrvoje Delaš, OIB 09818836395</izvorni_sadrzaj>
    <derivirana_varijabla naziv="DomainObject.Predmet.StrankaNazivFormatedOIB_1">Hrvoje Delaš, OIB 09818836395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Hrvoje Delaš</item>
    </izvorni_sadrzaj>
    <derivirana_varijabla naziv="DomainObject.Predmet.StrankaListFormated_1">
      <item>Hrvoje Delaš</item>
    </derivirana_varijabla>
  </DomainObject.Predmet.StrankaListFormated>
  <DomainObject.Predmet.StrankaListFormatedOIB>
    <izvorni_sadrzaj>
      <item>Hrvoje Delaš, OIB 09818836395</item>
    </izvorni_sadrzaj>
    <derivirana_varijabla naziv="DomainObject.Predmet.StrankaListFormatedOIB_1">
      <item>Hrvoje Delaš, OIB 09818836395</item>
    </derivirana_varijabla>
  </DomainObject.Predmet.StrankaListFormatedOIB>
  <DomainObject.Predmet.StrankaListFormatedWithAdress>
    <izvorni_sadrzaj>
      <item>Hrvoje Delaš, Ivanščice 14, 31431 Čepin</item>
    </izvorni_sadrzaj>
    <derivirana_varijabla naziv="DomainObject.Predmet.StrankaListFormatedWithAdress_1">
      <item>Hrvoje Delaš, Ivanščice 14, 31431 Čepin</item>
    </derivirana_varijabla>
  </DomainObject.Predmet.StrankaListFormatedWithAdress>
  <DomainObject.Predmet.StrankaListFormatedWithAdressOIB>
    <izvorni_sadrzaj>
      <item>Hrvoje Delaš, OIB 09818836395, Ivanščice 14, 31431 Čepin</item>
    </izvorni_sadrzaj>
    <derivirana_varijabla naziv="DomainObject.Predmet.StrankaListFormatedWithAdressOIB_1">
      <item>Hrvoje Delaš, OIB 09818836395, Ivanščice 14, 31431 Čepin</item>
    </derivirana_varijabla>
  </DomainObject.Predmet.StrankaListFormatedWithAdressOIB>
  <DomainObject.Predmet.StrankaListNazivFormated>
    <izvorni_sadrzaj>
      <item>Hrvoje Delaš</item>
    </izvorni_sadrzaj>
    <derivirana_varijabla naziv="DomainObject.Predmet.StrankaListNazivFormated_1">
      <item>Hrvoje Delaš</item>
    </derivirana_varijabla>
  </DomainObject.Predmet.StrankaListNazivFormated>
  <DomainObject.Predmet.StrankaListNazivFormatedOIB>
    <izvorni_sadrzaj>
      <item>Hrvoje Delaš, OIB 09818836395</item>
    </izvorni_sadrzaj>
    <derivirana_varijabla naziv="DomainObject.Predmet.StrankaListNazivFormatedOIB_1">
      <item>Hrvoje Delaš, OIB 09818836395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Delaš</izvorni_sadrzaj>
    <derivirana_varijabla naziv="DomainObject.Predmet.StrankaIDrugi_1">Hrvoje Delaš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Hrvoje Delaš, OIB 09818836395, Ivanščice 14, 31431 Čepin</izvorni_sadrzaj>
    <derivirana_varijabla naziv="DomainObject.Predmet.StrankaIDrugiAdressOIB_1">Hrvoje Delaš, OIB 09818836395, Ivanščice 14,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Delaš</item>
    </izvorni_sadrzaj>
    <derivirana_varijabla naziv="DomainObject.Predmet.SudioniciListNaziv_1">
      <item>Hrvoje Delaš</item>
    </derivirana_varijabla>
  </DomainObject.Predmet.SudioniciListNaziv>
  <DomainObject.Predmet.SudioniciListAdressOIB>
    <izvorni_sadrzaj>
      <item>Hrvoje Delaš, OIB 09818836395, Ivanščice 14,31431 Čepin</item>
    </izvorni_sadrzaj>
    <derivirana_varijabla naziv="DomainObject.Predmet.SudioniciListAdressOIB_1">
      <item>Hrvoje Delaš, OIB 09818836395, Ivanščice 14,31431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09818836395</item>
    </izvorni_sadrzaj>
    <derivirana_varijabla naziv="DomainObject.Predmet.SudioniciListNazivOIB_1">
      <item>, OIB 09818836395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98864-E054-48D3-9A69-F051C2347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1385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2018-05-24T06:48:00Z</dcterms:created>
  <dc:creator>sud</dc:creator>
  <cp:lastModifiedBy>Tonkica Topić</cp:lastModifiedBy>
  <cp:lastPrinted>2017-01-24T10:29:00Z</cp:lastPrinted>
  <dcterms:modified xmlns:xsi="http://www.w3.org/2001/XMLSchema-instance" xsi:type="dcterms:W3CDTF">2018-05-24T06:50:00Z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(Sp-7-18 HRVOJE DELAŠ - predujam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