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dbfd" w14:paraId="b1bdbfd" w:rsidRDefault="00D640E1" w:rsidR="00D640E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40E1" w:rsidP="00431FD5" w:rsidR="00D640E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6971F5">
        <w:rPr>
          <w:rFonts w:hAnsi="Times New Roman" w:ascii="Times New Roman"/>
          <w:szCs w:val="24"/>
          <w:lang w:val="hr-HR"/>
        </w:rPr>
        <w:t>8979</w:t>
      </w:r>
      <w:r w:rsidR="00D422A2" w:rsidRPr="00B81EAC">
        <w:rPr>
          <w:rFonts w:hAnsi="Times New Roman" w:ascii="Times New Roman"/>
          <w:szCs w:val="24"/>
          <w:lang w:val="hr-HR"/>
        </w:rPr>
        <w:t>/15</w:t>
      </w:r>
      <w:r w:rsidR="00D640E1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6971F5" w:rsidRPr="006971F5">
        <w:rPr>
          <w:rFonts w:hAnsi="Times New Roman" w:ascii="Times New Roman"/>
          <w:szCs w:val="24"/>
          <w:lang w:val="hr-HR"/>
        </w:rPr>
        <w:t>UDRUGA CVJEĆARA I HORTIKULTURISTA „IRIS SISCIA“, Sisak, A. i S. Radića 8b, OIB: 88389092187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D640E1">
        <w:rPr>
          <w:rFonts w:hAnsi="Times New Roman" w:ascii="Times New Roman"/>
          <w:szCs w:val="24"/>
        </w:rPr>
        <w:t>22. ožujka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6971F5" w:rsidRPr="006971F5">
        <w:rPr>
          <w:rFonts w:hAnsi="Times New Roman" w:ascii="Times New Roman"/>
          <w:szCs w:val="24"/>
          <w:lang w:val="hr-HR"/>
        </w:rPr>
        <w:t>UDRUGA CVJEĆARA I HORTIKULTURISTA „IRIS SISCIA“, Sisak, A. i S. Radića 8b, OIB: 88389092187</w:t>
      </w:r>
      <w:r w:rsidR="00AC4610" w:rsidRPr="00B81EAC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6971F5" w:rsidRPr="006971F5">
        <w:rPr>
          <w:rFonts w:hAnsi="Times New Roman" w:ascii="Times New Roman"/>
          <w:szCs w:val="24"/>
          <w:lang w:val="hr-HR"/>
        </w:rPr>
        <w:t>UDRUGA CVJEĆARA I HORTIKULTURISTA „IRIS SISCIA“, Sisak</w:t>
      </w:r>
      <w:r w:rsidR="006971F5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364B67" w:rsidRPr="00B81EAC">
        <w:rPr>
          <w:rFonts w:hAnsi="Times New Roman" w:ascii="Times New Roman"/>
          <w:szCs w:val="24"/>
        </w:rPr>
        <w:t>1. rujna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6971F5">
        <w:rPr>
          <w:rFonts w:hAnsi="Times New Roman" w:ascii="Times New Roman"/>
          <w:szCs w:val="24"/>
        </w:rPr>
        <w:t>818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</w:t>
      </w:r>
      <w:r w:rsidR="00627967" w:rsidRPr="00B81EAC">
        <w:rPr>
          <w:rFonts w:hAnsi="Times New Roman" w:ascii="Times New Roman"/>
          <w:szCs w:val="24"/>
        </w:rPr>
        <w:lastRenderedPageBreak/>
        <w:t>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6971F5">
        <w:rPr>
          <w:rFonts w:hAnsi="Times New Roman" w:ascii="Times New Roman"/>
          <w:szCs w:val="24"/>
        </w:rPr>
        <w:t>5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D640E1">
        <w:rPr>
          <w:rFonts w:hAnsi="Times New Roman" w:ascii="Times New Roman"/>
          <w:szCs w:val="24"/>
        </w:rPr>
        <w:t>22. ožujka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DE7483" w:rsidP="00D640E1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D640E1" w:rsidR="00EE5750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9A09F7">
        <w:rPr>
          <w:rFonts w:hAnsi="Times New Roman" w:ascii="Times New Roman"/>
          <w:szCs w:val="24"/>
        </w:rPr>
        <w:t>, v.r.</w:t>
      </w:r>
    </w:p>
    <w:p w:rsidRDefault="00D640E1" w:rsidP="00D640E1" w:rsidR="00D640E1" w:rsidRPr="00B81EAC">
      <w:pPr>
        <w:jc w:val="right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D640E1" w:rsidR="00D640E1">
      <w:pPr>
        <w:jc w:val="both"/>
        <w:rPr>
          <w:rFonts w:hAnsi="Times New Roman" w:ascii="Times New Roman"/>
          <w:szCs w:val="24"/>
        </w:rPr>
      </w:pPr>
    </w:p>
    <w:p w:rsidRDefault="009A09F7" w:rsidR="009A09F7">
      <w:pPr>
        <w:jc w:val="both"/>
        <w:rPr>
          <w:rFonts w:hAnsi="Times New Roman" w:ascii="Times New Roman"/>
          <w:szCs w:val="24"/>
        </w:rPr>
      </w:pPr>
    </w:p>
    <w:p w:rsidRDefault="009A09F7" w:rsidP="001745C1" w:rsidR="009A09F7" w:rsidRPr="009A09F7">
      <w:pPr>
        <w:jc w:val="right"/>
        <w:rPr>
          <w:rFonts w:hAnsi="Times New Roman" w:ascii="Times New Roman"/>
        </w:rPr>
      </w:pPr>
      <w:r w:rsidRPr="009A09F7">
        <w:rPr>
          <w:rFonts w:hAnsi="Times New Roman" w:ascii="Times New Roman"/>
        </w:rPr>
        <w:t>Za točnost otpravka-ovlašteni službenik:</w:t>
      </w:r>
      <w:r w:rsidRPr="009A09F7">
        <w:rPr>
          <w:rFonts w:hAnsi="Times New Roman" w:ascii="Times New Roman"/>
        </w:rPr>
        <w:br/>
        <w:t>Ivana Rogić</w:t>
      </w:r>
    </w:p>
    <w:p w:rsidRDefault="006C314D" w:rsidP="009A09F7" w:rsidR="006C314D" w:rsidRPr="009A09F7">
      <w:pPr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D640E1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A09F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D640E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St-8979/15-5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971F5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A0717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09F7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640E1"/>
    <w:rsid w:val="00D714C9"/>
    <w:rsid w:val="00DB42A7"/>
    <w:rsid w:val="00DE7483"/>
    <w:rsid w:val="00DF1CEE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8979</izvorni_sadrzaj>
    <derivirana_varijabla naziv="DomainObject.Predmet.Broj_1">8979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St-8979/2015</izvorni_sadrzaj>
    <derivirana_varijabla naziv="DomainObject.Predmet.OznakaBroj_1">St-8979/2015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CVJEĆARA I HORTIKULTURISTA IRIS SISCIA</izvorni_sadrzaj>
    <derivirana_varijabla naziv="DomainObject.Predmet.ProtustrankaFormated_1">  UDRUGA CVJEĆARA I HORTIKULTURISTA IRIS SISCIA</derivirana_varijabla>
  </DomainObject.Predmet.ProtustrankaFormated>
  <DomainObject.Predmet.ProtustrankaFormatedOIB>
    <izvorni_sadrzaj>  UDRUGA CVJEĆARA I HORTIKULTURISTA IRIS SISCIA, OIB 88389092187</izvorni_sadrzaj>
    <derivirana_varijabla naziv="DomainObject.Predmet.ProtustrankaFormatedOIB_1">  UDRUGA CVJEĆARA I HORTIKULTURISTA IRIS SISCIA, OIB 88389092187</derivirana_varijabla>
  </DomainObject.Predmet.ProtustrankaFormatedOIB>
  <DomainObject.Predmet.ProtustrankaFormatedWithAdress>
    <izvorni_sadrzaj> UDRUGA CVJEĆARA I HORTIKULTURISTA IRIS SISCIA, A. i S. Radića 8b, 44000 Sisak</izvorni_sadrzaj>
    <derivirana_varijabla naziv="DomainObject.Predmet.ProtustrankaFormatedWithAdress_1"> UDRUGA CVJEĆARA I HORTIKULTURISTA IRIS SISCIA, A. i S. Radića 8b, 44000 Sisak</derivirana_varijabla>
  </DomainObject.Predmet.ProtustrankaFormatedWithAdress>
  <DomainObject.Predmet.ProtustrankaFormatedWithAdressOIB>
    <izvorni_sadrzaj> UDRUGA CVJEĆARA I HORTIKULTURISTA IRIS SISCIA, OIB 88389092187, A. i S. Radića 8b, 44000 Sisak</izvorni_sadrzaj>
    <derivirana_varijabla naziv="DomainObject.Predmet.ProtustrankaFormatedWithAdressOIB_1"> UDRUGA CVJEĆARA I HORTIKULTURISTA IRIS SISCIA, OIB 88389092187, A. i S. Radića 8b, 44000 Sisak</derivirana_varijabla>
  </DomainObject.Predmet.ProtustrankaFormatedWithAdressOIB>
  <DomainObject.Predmet.ProtustrankaWithAdress>
    <izvorni_sadrzaj>UDRUGA CVJEĆARA I HORTIKULTURISTA IRIS SISCIA A. i S. Radića 8b, 44000 Sisak</izvorni_sadrzaj>
    <derivirana_varijabla naziv="DomainObject.Predmet.ProtustrankaWithAdress_1">UDRUGA CVJEĆARA I HORTIKULTURISTA IRIS SISCIA A. i S. Radića 8b, 44000 Sisak</derivirana_varijabla>
  </DomainObject.Predmet.ProtustrankaWithAdress>
  <DomainObject.Predmet.ProtustrankaWithAdressOIB>
    <izvorni_sadrzaj>UDRUGA CVJEĆARA I HORTIKULTURISTA IRIS SISCIA, OIB 88389092187, A. i S. Radića 8b, 44000 Sisak</izvorni_sadrzaj>
    <derivirana_varijabla naziv="DomainObject.Predmet.ProtustrankaWithAdressOIB_1">UDRUGA CVJEĆARA I HORTIKULTURISTA IRIS SISCIA, OIB 88389092187, A. i S. Radića 8b, 44000 Sisak</derivirana_varijabla>
  </DomainObject.Predmet.ProtustrankaWithAdressOIB>
  <DomainObject.Predmet.ProtustrankaNazivFormated>
    <izvorni_sadrzaj>UDRUGA CVJEĆARA I HORTIKULTURISTA IRIS SISCIA</izvorni_sadrzaj>
    <derivirana_varijabla naziv="DomainObject.Predmet.ProtustrankaNazivFormated_1">UDRUGA CVJEĆARA I HORTIKULTURISTA IRIS SISCIA</derivirana_varijabla>
  </DomainObject.Predmet.ProtustrankaNazivFormated>
  <DomainObject.Predmet.ProtustrankaNazivFormatedOIB>
    <izvorni_sadrzaj>UDRUGA CVJEĆARA I HORTIKULTURISTA IRIS SISCIA, OIB 88389092187</izvorni_sadrzaj>
    <derivirana_varijabla naziv="DomainObject.Predmet.ProtustrankaNazivFormatedOIB_1">UDRUGA CVJEĆARA I HORTIKULTURISTA IRIS SISCIA, OIB 88389092187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CVJEĆARA I HORTIKULTURISTA IRIS SISCIA</item>
    </izvorni_sadrzaj>
    <derivirana_varijabla naziv="DomainObject.Predmet.ProtuStrankaListFormated_1">
      <item>UDRUGA CVJEĆARA I HORTIKULTURISTA IRIS SISCIA</item>
    </derivirana_varijabla>
  </DomainObject.Predmet.ProtuStrankaListFormated>
  <DomainObject.Predmet.ProtuStrankaListFormatedOIB>
    <izvorni_sadrzaj>
      <item>UDRUGA CVJEĆARA I HORTIKULTURISTA IRIS SISCIA, OIB 88389092187</item>
    </izvorni_sadrzaj>
    <derivirana_varijabla naziv="DomainObject.Predmet.ProtuStrankaListFormatedOIB_1">
      <item>UDRUGA CVJEĆARA I HORTIKULTURISTA IRIS SISCIA, OIB 88389092187</item>
    </derivirana_varijabla>
  </DomainObject.Predmet.ProtuStrankaListFormatedOIB>
  <DomainObject.Predmet.ProtuStrankaListFormatedWithAdress>
    <izvorni_sadrzaj>
      <item>UDRUGA CVJEĆARA I HORTIKULTURISTA IRIS SISCIA, A. i S. Radića 8b, 44000 Sisak</item>
    </izvorni_sadrzaj>
    <derivirana_varijabla naziv="DomainObject.Predmet.ProtuStrankaListFormatedWithAdress_1">
      <item>UDRUGA CVJEĆARA I HORTIKULTURISTA IRIS SISCIA, A. i S. Radića 8b, 44000 Sisak</item>
    </derivirana_varijabla>
  </DomainObject.Predmet.ProtuStrankaListFormatedWithAdress>
  <DomainObject.Predmet.ProtuStrankaListFormatedWithAdressOIB>
    <izvorni_sadrzaj>
      <item>UDRUGA CVJEĆARA I HORTIKULTURISTA IRIS SISCIA, OIB 88389092187, A. i S. Radića 8b, 44000 Sisak</item>
    </izvorni_sadrzaj>
    <derivirana_varijabla naziv="DomainObject.Predmet.ProtuStrankaListFormatedWithAdressOIB_1">
      <item>UDRUGA CVJEĆARA I HORTIKULTURISTA IRIS SISCIA, OIB 88389092187, A. i S. Radića 8b, 44000 Sisak</item>
    </derivirana_varijabla>
  </DomainObject.Predmet.ProtuStrankaListFormatedWithAdressOIB>
  <DomainObject.Predmet.ProtuStrankaListNazivFormated>
    <izvorni_sadrzaj>
      <item>UDRUGA CVJEĆARA I HORTIKULTURISTA IRIS SISCIA</item>
    </izvorni_sadrzaj>
    <derivirana_varijabla naziv="DomainObject.Predmet.ProtuStrankaListNazivFormated_1">
      <item>UDRUGA CVJEĆARA I HORTIKULTURISTA IRIS SISCIA</item>
    </derivirana_varijabla>
  </DomainObject.Predmet.ProtuStrankaListNazivFormated>
  <DomainObject.Predmet.ProtuStrankaListNazivFormatedOIB>
    <izvorni_sadrzaj>
      <item>UDRUGA CVJEĆARA I HORTIKULTURISTA IRIS SISCIA, OIB 88389092187</item>
    </izvorni_sadrzaj>
    <derivirana_varijabla naziv="DomainObject.Predmet.ProtuStrankaListNazivFormatedOIB_1">
      <item>UDRUGA CVJEĆARA I HORTIKULTURISTA IRIS SISCIA, OIB 88389092187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CVJEĆARA I HORTIKULTURISTA IRIS SISCIA</izvorni_sadrzaj>
    <derivirana_varijabla naziv="DomainObject.Predmet.ProtustrankaIDrugi_1">UDRUGA CVJEĆARA I HORTIKULTURISTA IRIS SISCIA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CVJEĆARA I HORTIKULTURISTA IRIS SISCIA, OIB 88389092187, A. i S. Radića 8b, 44000 Sisak</izvorni_sadrzaj>
    <derivirana_varijabla naziv="DomainObject.Predmet.ProtustrankaIDrugiAdressOIB_1">UDRUGA CVJEĆARA I HORTIKULTURISTA IRIS SISCIA, OIB 88389092187, A. i S. Radića 8b,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CVJEĆARA I HORTIKULTURISTA IRIS SISCIA</item>
      <item>FINA Regionalni centar Zagreb</item>
    </izvorni_sadrzaj>
    <derivirana_varijabla naziv="DomainObject.Predmet.SudioniciListNaziv_1">
      <item>UDRUGA CVJEĆARA I HORTIKULTURISTA IRIS SISCIA</item>
      <item>FINA Regionalni centar Zagreb</item>
    </derivirana_varijabla>
  </DomainObject.Predmet.SudioniciListNaziv>
  <DomainObject.Predmet.SudioniciListAdressOIB>
    <izvorni_sadrzaj>
      <item>UDRUGA CVJEĆARA I HORTIKULTURISTA IRIS SISCIA, OIB 88389092187, A. i S. Radića 8b,44000 Sisak</item>
      <item>FINA Regionalni centar Zagreb, OIB 85821130368, Trg svibanjskih žrtava 1995. 1,10000 Zagreb</item>
    </izvorni_sadrzaj>
    <derivirana_varijabla naziv="DomainObject.Predmet.SudioniciListAdressOIB_1">
      <item>UDRUGA CVJEĆARA I HORTIKULTURISTA IRIS SISCIA, OIB 88389092187, A. i S. Radića 8b,44000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88389092187</item>
      <item>, OIB 85821130368</item>
    </izvorni_sadrzaj>
    <derivirana_varijabla naziv="DomainObject.Predmet.SudioniciListNazivOIB_1">
      <item>, OIB 88389092187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7D92D-43EA-4424-8E85-2517502CB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2464</properties:Characters>
  <properties:Lines>73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2016-03-08T11:35:00Z</dcterms:created>
  <dc:creator>Sudsko vijeæe</dc:creator>
  <cp:lastModifiedBy>Ivana Rogić</cp:lastModifiedBy>
  <cp:lastPrinted>2016-03-22T09:20:00Z</cp:lastPrinted>
  <dcterms:modified xmlns:xsi="http://www.w3.org/2001/XMLSchema-instance" xsi:type="dcterms:W3CDTF">2016-03-22T09:20:00Z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