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4fd3c" w14:paraId="ce4fd3c" w:rsidRDefault="00BB4F01" w:rsidP="00910611" w:rsidR="00BB4F0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4F01" w:rsidP="00910611" w:rsidR="00BB4F01">
      <w:r>
        <w:rPr>
          <w:rFonts w:eastAsia="MS Mincho"/>
        </w:rPr>
        <w:t>REPUBLIKA HRVATSKA</w:t>
      </w:r>
    </w:p>
    <w:p w:rsidRDefault="00BB4F01" w:rsidP="00910611" w:rsidR="00BB4F01">
      <w:r>
        <w:rPr>
          <w:rFonts w:eastAsia="MS Mincho"/>
        </w:rPr>
        <w:t>TRGOVAČKI SUD U RIJECI</w:t>
      </w:r>
    </w:p>
    <w:p w:rsidRDefault="00BB4F01" w:rsidR="00BB4F0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01D70" w:rsidP="004F57EB" w:rsidR="00801D70">
      <w:pPr>
        <w:jc w:val="center"/>
      </w:pPr>
    </w:p>
    <w:p w:rsidRDefault="00BB4F01" w:rsidP="004F57EB" w:rsidR="00BB4F01">
      <w:pPr>
        <w:jc w:val="center"/>
      </w:pPr>
    </w:p>
    <w:p w:rsidRDefault="00BB4F01" w:rsidP="004F57EB" w:rsidR="00BB4F01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906C6A" w:rsidP="00906C6A" w:rsidR="00906C6A">
      <w:pPr>
        <w:autoSpaceDE w:val="false"/>
        <w:autoSpaceDN w:val="false"/>
        <w:adjustRightInd w:val="false"/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735475" w:rsidRPr="00735475">
        <w:rPr>
          <w:rFonts w:eastAsia="Calibri"/>
          <w:lang w:eastAsia="en-US"/>
        </w:rPr>
        <w:t>HMD GARAGE jednostavno društvo s ograničenom odgovornošću za pružanje usluga i trgovinu Viškovo (Općina Viškovo), Lučinići 43</w:t>
      </w:r>
      <w:r w:rsidR="00735475">
        <w:t xml:space="preserve">, OIB </w:t>
      </w:r>
      <w:r w:rsidR="00735475" w:rsidRPr="00735475">
        <w:rPr>
          <w:rFonts w:eastAsia="Calibri"/>
          <w:lang w:eastAsia="en-US"/>
        </w:rPr>
        <w:t>47001476534, MBS: 040343171</w:t>
      </w:r>
      <w:r>
        <w:t xml:space="preserve">, dana </w:t>
      </w:r>
      <w:r w:rsidR="00642223">
        <w:t>3</w:t>
      </w:r>
      <w:r>
        <w:t>. ožujka 201</w:t>
      </w:r>
      <w:r w:rsidR="003E35A2">
        <w:t>7</w:t>
      </w:r>
      <w:r>
        <w:t xml:space="preserve">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D6035F" w:rsidRPr="00D6035F">
        <w:rPr>
          <w:rFonts w:eastAsia="Calibri"/>
          <w:lang w:eastAsia="en-US"/>
        </w:rPr>
        <w:t>HMD GARAGE jednostavno društvo s ograničenom odgovornošću za pružanje usluga i trgovinu Viškovo (Općina Viškovo), Lučinići 43</w:t>
      </w:r>
      <w:r w:rsidR="00D6035F">
        <w:t xml:space="preserve">, OIB </w:t>
      </w:r>
      <w:r w:rsidR="00D6035F" w:rsidRPr="00D6035F">
        <w:rPr>
          <w:rFonts w:eastAsia="Calibri"/>
          <w:lang w:eastAsia="en-US"/>
        </w:rPr>
        <w:t>47001476534, MBS: 040343171</w:t>
      </w:r>
      <w:r w:rsidR="00557AD1" w:rsidRPr="00990A8B">
        <w:rPr>
          <w:bCs/>
        </w:rPr>
        <w:t>.</w:t>
      </w:r>
    </w:p>
    <w:p w:rsidRDefault="00C5695B" w:rsidP="00360BE2" w:rsidR="00C5695B" w:rsidRPr="00741A82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741A82">
        <w:t>e-</w:t>
      </w:r>
      <w:r w:rsidR="00EF2F5F" w:rsidRPr="00741A82">
        <w:t>O</w:t>
      </w:r>
      <w:r w:rsidRPr="00741A82">
        <w:t>glasn</w:t>
      </w:r>
      <w:r w:rsidR="00EF2F5F" w:rsidRPr="00741A82">
        <w:t>a</w:t>
      </w:r>
      <w:r w:rsidRPr="00741A82">
        <w:t xml:space="preserve"> ploč</w:t>
      </w:r>
      <w:r w:rsidR="00EF2F5F" w:rsidRPr="00741A82">
        <w:t>a</w:t>
      </w:r>
      <w:r w:rsidRPr="00741A82">
        <w:t xml:space="preserve"> sud</w:t>
      </w:r>
      <w:r w:rsidR="00EF2F5F" w:rsidRPr="00741A82">
        <w:t>ova</w:t>
      </w:r>
      <w:r w:rsidRPr="00741A82">
        <w:t xml:space="preserve"> dana </w:t>
      </w:r>
      <w:r w:rsidR="00642223">
        <w:t>3</w:t>
      </w:r>
      <w:r w:rsidR="00906C6A">
        <w:t>. ožujka</w:t>
      </w:r>
      <w:r w:rsidR="002F3701" w:rsidRPr="00741A82">
        <w:t xml:space="preserve"> 2017</w:t>
      </w:r>
      <w:r w:rsidRPr="00741A82">
        <w:t>. godine u 1</w:t>
      </w:r>
      <w:r w:rsidR="003E35A2">
        <w:t>0</w:t>
      </w:r>
      <w:r w:rsidRPr="00741A82">
        <w:t>,</w:t>
      </w:r>
      <w:r w:rsidR="003E35A2">
        <w:t>3</w:t>
      </w:r>
      <w:r w:rsidR="00B04834" w:rsidRPr="00741A82">
        <w:t>5</w:t>
      </w:r>
      <w:r w:rsidRPr="00741A82">
        <w:t xml:space="preserve"> sati.</w:t>
      </w:r>
    </w:p>
    <w:p w:rsidRDefault="00360BE2" w:rsidP="00642223" w:rsidR="00642223" w:rsidRPr="00642223">
      <w:pPr>
        <w:numPr>
          <w:ilvl w:val="0"/>
          <w:numId w:val="1"/>
        </w:numPr>
        <w:jc w:val="both"/>
        <w:rPr>
          <w:bCs/>
        </w:rPr>
      </w:pPr>
      <w:r w:rsidRPr="00741A82">
        <w:t>Za stečajnog upravitelja imenuje se</w:t>
      </w:r>
      <w:r w:rsidR="00990A8B" w:rsidRPr="00741A82">
        <w:t xml:space="preserve"> </w:t>
      </w:r>
      <w:r w:rsidR="00D6035F" w:rsidRPr="00A457FA">
        <w:t>Ibrahim Mehmedović, OIB: 91320064198, A. Starčevića 5, Rijeka</w:t>
      </w:r>
      <w:r w:rsidR="0081532F" w:rsidRPr="00741A82">
        <w:t>.</w:t>
      </w:r>
    </w:p>
    <w:p w:rsidRDefault="00360BE2" w:rsidP="00360BE2" w:rsidR="00360BE2" w:rsidRPr="00741A82">
      <w:pPr>
        <w:numPr>
          <w:ilvl w:val="0"/>
          <w:numId w:val="1"/>
        </w:numPr>
        <w:jc w:val="both"/>
        <w:rPr>
          <w:bCs/>
        </w:rPr>
      </w:pPr>
      <w:r w:rsidRPr="00741A82">
        <w:rPr>
          <w:bCs/>
        </w:rPr>
        <w:t xml:space="preserve">Zaključuje se stečajni postupak nad dužnikom </w:t>
      </w:r>
      <w:r w:rsidR="00D6035F" w:rsidRPr="00D6035F">
        <w:rPr>
          <w:rFonts w:eastAsia="Calibri"/>
          <w:lang w:eastAsia="en-US"/>
        </w:rPr>
        <w:t>HMD GARAGE jednostavno društvo s ograničenom odgovornošću za pružanje usluga i trgovinu Viškovo (Općina Viškovo), Lučinići 43</w:t>
      </w:r>
      <w:r w:rsidR="00D6035F">
        <w:t xml:space="preserve">, OIB </w:t>
      </w:r>
      <w:r w:rsidR="00D6035F" w:rsidRPr="00D6035F">
        <w:rPr>
          <w:rFonts w:eastAsia="Calibri"/>
          <w:lang w:eastAsia="en-US"/>
        </w:rPr>
        <w:t>47001476534, MBS: 040343171</w:t>
      </w:r>
      <w:r w:rsidR="0081532F" w:rsidRPr="00741A82">
        <w:t>.</w:t>
      </w:r>
    </w:p>
    <w:p w:rsidRDefault="0004736A" w:rsidP="00360BE2" w:rsidR="006830EE" w:rsidRPr="00741A82">
      <w:pPr>
        <w:numPr>
          <w:ilvl w:val="0"/>
          <w:numId w:val="1"/>
        </w:numPr>
        <w:jc w:val="both"/>
        <w:rPr>
          <w:bCs/>
        </w:rPr>
      </w:pPr>
      <w:r w:rsidRPr="00741A82">
        <w:t>Otvaranje stečajnog postupka upisati će se u sudski registar ovog suda, a</w:t>
      </w:r>
      <w:r w:rsidR="006830EE" w:rsidRPr="00741A82">
        <w:rPr>
          <w:bCs/>
        </w:rPr>
        <w:t xml:space="preserve"> po  pravomoćnosti </w:t>
      </w:r>
      <w:r w:rsidRPr="00741A82">
        <w:rPr>
          <w:bCs/>
        </w:rPr>
        <w:t xml:space="preserve">ovog rješenja će  se isto rješenje još jednom </w:t>
      </w:r>
      <w:r w:rsidR="006830EE" w:rsidRPr="00741A82">
        <w:rPr>
          <w:bCs/>
        </w:rPr>
        <w:t xml:space="preserve">dostaviti sudskom registru ovog suda </w:t>
      </w:r>
      <w:r w:rsidRPr="00741A82">
        <w:rPr>
          <w:bCs/>
        </w:rPr>
        <w:t xml:space="preserve">uz potvrdu pravomoćnosti </w:t>
      </w:r>
      <w:r w:rsidR="006830EE" w:rsidRPr="00741A82">
        <w:rPr>
          <w:bCs/>
        </w:rPr>
        <w:t>radi  brisanja dužnika.</w:t>
      </w:r>
    </w:p>
    <w:p w:rsidRDefault="00990A8B" w:rsidP="00990A8B" w:rsidR="00990A8B" w:rsidRPr="00741A82">
      <w:pPr>
        <w:numPr>
          <w:ilvl w:val="0"/>
          <w:numId w:val="1"/>
        </w:numPr>
        <w:tabs>
          <w:tab w:pos="851" w:val="left"/>
        </w:tabs>
        <w:jc w:val="both"/>
      </w:pPr>
      <w:r w:rsidRPr="00741A82">
        <w:tab/>
        <w:t>Ukida se mjera osiguranja iz članka 118. stavak 1. i 2. Stečajnog zakona (objavljenog u NN 71/15), određena rješenjem ovog suda posl. br. 14 St-</w:t>
      </w:r>
      <w:r w:rsidR="00D6035F">
        <w:t>445</w:t>
      </w:r>
      <w:r w:rsidR="00723C61">
        <w:t>/2016</w:t>
      </w:r>
      <w:r w:rsidRPr="00741A82">
        <w:t xml:space="preserve"> od </w:t>
      </w:r>
      <w:r w:rsidR="00D6035F">
        <w:t>10. studenoga</w:t>
      </w:r>
      <w:r w:rsidR="003717EB" w:rsidRPr="00741A82">
        <w:t xml:space="preserve"> </w:t>
      </w:r>
      <w:r w:rsidRPr="00741A82">
        <w:t xml:space="preserve">2016. godine o imenovanju privremenog stečajnog upravitelja </w:t>
      </w:r>
      <w:r w:rsidR="00D6035F" w:rsidRPr="00A457FA">
        <w:t>Ibrahim</w:t>
      </w:r>
      <w:r w:rsidR="00D6035F">
        <w:t>a</w:t>
      </w:r>
      <w:r w:rsidR="00D6035F" w:rsidRPr="00A457FA">
        <w:t xml:space="preserve"> Mehmedović</w:t>
      </w:r>
      <w:r w:rsidR="00D6035F">
        <w:t>a</w:t>
      </w:r>
      <w:r w:rsidR="00D6035F" w:rsidRPr="00A457FA">
        <w:t>, OIB: 91320064198, A. Starčevića 5, Rijeka</w:t>
      </w:r>
      <w:r w:rsidRPr="00741A82">
        <w:t>.</w:t>
      </w:r>
    </w:p>
    <w:p w:rsidRDefault="00360BE2" w:rsidP="00360BE2" w:rsidR="00360BE2" w:rsidRPr="00741A82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642223">
        <w:t xml:space="preserve"> </w:t>
      </w:r>
      <w:r w:rsidR="00D6035F" w:rsidRPr="00D6035F">
        <w:rPr>
          <w:rFonts w:eastAsia="Calibri"/>
          <w:lang w:eastAsia="en-US"/>
        </w:rPr>
        <w:t xml:space="preserve">HMD GARAGE jednostavno društvo s ograničenom odgovornošću za pružanje </w:t>
      </w:r>
      <w:r w:rsidR="00D6035F" w:rsidRPr="00D6035F">
        <w:rPr>
          <w:rFonts w:eastAsia="Calibri"/>
          <w:lang w:eastAsia="en-US"/>
        </w:rPr>
        <w:lastRenderedPageBreak/>
        <w:t>usluga i trgovinu Viškovo (Općina Viškovo), Lučinići 43</w:t>
      </w:r>
      <w:r w:rsidR="00D6035F">
        <w:t xml:space="preserve">, OIB </w:t>
      </w:r>
      <w:r w:rsidR="00D6035F" w:rsidRPr="00D6035F">
        <w:rPr>
          <w:rFonts w:eastAsia="Calibri"/>
          <w:lang w:eastAsia="en-US"/>
        </w:rPr>
        <w:t>47001476534, MBS: 040343171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D6035F">
        <w:rPr>
          <w:bCs/>
        </w:rPr>
        <w:t>445</w:t>
      </w:r>
      <w:r w:rsidR="00723C61">
        <w:rPr>
          <w:bCs/>
        </w:rPr>
        <w:t>/201</w:t>
      </w:r>
      <w:r w:rsidR="00D6035F">
        <w:rPr>
          <w:bCs/>
        </w:rPr>
        <w:t>5</w:t>
      </w:r>
      <w:r w:rsidR="00723C61">
        <w:rPr>
          <w:bCs/>
        </w:rPr>
        <w:t>-</w:t>
      </w:r>
      <w:r w:rsidR="00D6035F">
        <w:rPr>
          <w:bCs/>
        </w:rPr>
        <w:t>4</w:t>
      </w:r>
      <w:r w:rsidR="00B04834">
        <w:rPr>
          <w:bCs/>
        </w:rPr>
        <w:t xml:space="preserve"> od </w:t>
      </w:r>
      <w:r w:rsidR="00D6035F">
        <w:rPr>
          <w:bCs/>
        </w:rPr>
        <w:t>26. rujna</w:t>
      </w:r>
      <w:r w:rsidR="00EF2F5F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D6035F" w:rsidRPr="00D6035F">
        <w:rPr>
          <w:rFonts w:eastAsia="Calibri"/>
          <w:lang w:eastAsia="en-US"/>
        </w:rPr>
        <w:t>HMD GARAGE jednostavno društvo s ograničenom odgovornošću za pružanje usluga i trgovinu Viškovo (Općina Viškovo), Lučinići 43</w:t>
      </w:r>
      <w:r w:rsidR="00D6035F">
        <w:t xml:space="preserve">, OIB </w:t>
      </w:r>
      <w:r w:rsidR="00D6035F" w:rsidRPr="00D6035F">
        <w:rPr>
          <w:rFonts w:eastAsia="Calibri"/>
          <w:lang w:eastAsia="en-US"/>
        </w:rPr>
        <w:t>47001476534, MBS: 040343171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 xml:space="preserve">prijedlog i </w:t>
      </w:r>
      <w:r w:rsidR="00725BBB">
        <w:t>podnesak</w:t>
      </w:r>
      <w:r w:rsidR="003717EB">
        <w:t xml:space="preserve"> </w:t>
      </w:r>
      <w:r w:rsidR="00B04834">
        <w:t xml:space="preserve">Financijske agencije od </w:t>
      </w:r>
      <w:r w:rsidR="00D6035F">
        <w:t>8</w:t>
      </w:r>
      <w:r w:rsidR="00741A82">
        <w:t>. studenoga 2016</w:t>
      </w:r>
      <w:r w:rsidR="002F3701">
        <w:t>. godine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642223">
        <w:rPr>
          <w:bCs/>
        </w:rPr>
        <w:t>25. siječnja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D6035F">
        <w:rPr>
          <w:bCs/>
        </w:rPr>
        <w:t>21.800,</w:t>
      </w:r>
      <w:r w:rsidR="005C5033">
        <w:rPr>
          <w:bCs/>
        </w:rPr>
        <w:t>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642223">
        <w:rPr>
          <w:bCs/>
        </w:rPr>
        <w:t>3</w:t>
      </w:r>
      <w:r w:rsidR="00725BBB">
        <w:rPr>
          <w:bCs/>
        </w:rPr>
        <w:t>. ožujka</w:t>
      </w:r>
      <w:r w:rsidR="00D76EDA">
        <w:rPr>
          <w:bCs/>
        </w:rPr>
        <w:t xml:space="preserve">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BB4F01" w:rsidR="00E2143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E21439" w:rsidRPr="009F41CE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1B35" w:rsidR="00BA1B35">
      <w:r>
        <w:separator/>
      </w:r>
    </w:p>
  </w:endnote>
  <w:endnote w:id="0" w:type="continuationSeparator">
    <w:p w:rsidRDefault="00BA1B35" w:rsidR="00BA1B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4F0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1B35" w:rsidR="00BA1B35">
      <w:r>
        <w:separator/>
      </w:r>
    </w:p>
  </w:footnote>
  <w:footnote w:id="0" w:type="continuationSeparator">
    <w:p w:rsidRDefault="00BA1B35" w:rsidR="00BA1B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735475">
      <w:t>445/2015</w:t>
    </w:r>
    <w:r w:rsidR="003E35A2">
      <w:t>-17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5A2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3C61"/>
    <w:rsid w:val="00724074"/>
    <w:rsid w:val="00725136"/>
    <w:rsid w:val="00725BBB"/>
    <w:rsid w:val="00726CAE"/>
    <w:rsid w:val="00727E87"/>
    <w:rsid w:val="007322E3"/>
    <w:rsid w:val="00735475"/>
    <w:rsid w:val="00735D00"/>
    <w:rsid w:val="00740B19"/>
    <w:rsid w:val="00741476"/>
    <w:rsid w:val="00741A82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1B3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B4F01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35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5198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BB4F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F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F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F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F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B4F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4F0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BB4F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F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F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F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F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B4F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4F0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St-445/2015</izvorni_sadrzaj>
    <derivirana_varijabla naziv="DomainObject.Predmet.OznakaBroj_1">St-445/2015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HMD GARAGE j.d.o.o.  Viškovo</izvorni_sadrzaj>
    <derivirana_varijabla naziv="DomainObject.Predmet.ProtustrankaFormated_1">  HMD GARAGE j.d.o.o.  Viškovo</derivirana_varijabla>
  </DomainObject.Predmet.ProtustrankaFormated>
  <DomainObject.Predmet.ProtustrankaFormatedOIB>
    <izvorni_sadrzaj>  HMD GARAGE j.d.o.o.  Viškovo, OIB 47001476534</izvorni_sadrzaj>
    <derivirana_varijabla naziv="DomainObject.Predmet.ProtustrankaFormatedOIB_1">  HMD GARAGE j.d.o.o.  Viškovo, OIB 47001476534</derivirana_varijabla>
  </DomainObject.Predmet.ProtustrankaFormatedOIB>
  <DomainObject.Predmet.ProtustrankaFormatedWithAdress>
    <izvorni_sadrzaj> HMD GARAGE j.d.o.o.  Viškovo, Lučinići 43, 51216 Viškovo</izvorni_sadrzaj>
    <derivirana_varijabla naziv="DomainObject.Predmet.ProtustrankaFormatedWithAdress_1"> HMD GARAGE j.d.o.o.  Viškovo, Lučinići 43, 51216 Viškovo</derivirana_varijabla>
  </DomainObject.Predmet.ProtustrankaFormatedWithAdress>
  <DomainObject.Predmet.ProtustrankaFormatedWithAdressOIB>
    <izvorni_sadrzaj> HMD GARAGE j.d.o.o.  Viškovo, OIB 47001476534, Lučinići 43, 51216 Viškovo</izvorni_sadrzaj>
    <derivirana_varijabla naziv="DomainObject.Predmet.ProtustrankaFormatedWithAdressOIB_1"> HMD GARAGE j.d.o.o.  Viškovo, OIB 47001476534, Lučinići 43, 51216 Viškovo</derivirana_varijabla>
  </DomainObject.Predmet.ProtustrankaFormatedWithAdressOIB>
  <DomainObject.Predmet.ProtustrankaWithAdress>
    <izvorni_sadrzaj>HMD GARAGE j.d.o.o.  Viškovo Lučinići 43, 51216 Viškovo</izvorni_sadrzaj>
    <derivirana_varijabla naziv="DomainObject.Predmet.ProtustrankaWithAdress_1">HMD GARAGE j.d.o.o.  Viškovo Lučinići 43, 51216 Viškovo</derivirana_varijabla>
  </DomainObject.Predmet.ProtustrankaWithAdress>
  <DomainObject.Predmet.ProtustrankaWithAdressOIB>
    <izvorni_sadrzaj>HMD GARAGE j.d.o.o.  Viškovo, OIB 47001476534, Lučinići 43, 51216 Viškovo</izvorni_sadrzaj>
    <derivirana_varijabla naziv="DomainObject.Predmet.ProtustrankaWithAdressOIB_1">HMD GARAGE j.d.o.o.  Viškovo, OIB 47001476534, Lučinići 43, 51216 Viškovo</derivirana_varijabla>
  </DomainObject.Predmet.ProtustrankaWithAdressOIB>
  <DomainObject.Predmet.ProtustrankaNazivFormated>
    <izvorni_sadrzaj>HMD GARAGE j.d.o.o.  Viškovo</izvorni_sadrzaj>
    <derivirana_varijabla naziv="DomainObject.Predmet.ProtustrankaNazivFormated_1">HMD GARAGE j.d.o.o.  Viškovo</derivirana_varijabla>
  </DomainObject.Predmet.ProtustrankaNazivFormated>
  <DomainObject.Predmet.ProtustrankaNazivFormatedOIB>
    <izvorni_sadrzaj>HMD GARAGE j.d.o.o.  Viškovo, OIB 47001476534</izvorni_sadrzaj>
    <derivirana_varijabla naziv="DomainObject.Predmet.ProtustrankaNazivFormatedOIB_1">HMD GARAGE j.d.o.o.  Viškovo, OIB 47001476534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HMD GARAGE j.d.o.o.  Viškovo</item>
    </izvorni_sadrzaj>
    <derivirana_varijabla naziv="DomainObject.Predmet.ProtuStrankaListFormated_1">
      <item>HMD GARAGE j.d.o.o.  Viškovo</item>
    </derivirana_varijabla>
  </DomainObject.Predmet.ProtuStrankaListFormated>
  <DomainObject.Predmet.ProtuStrankaListFormatedOIB>
    <izvorni_sadrzaj>
      <item>HMD GARAGE j.d.o.o.  Viškovo, OIB 47001476534</item>
    </izvorni_sadrzaj>
    <derivirana_varijabla naziv="DomainObject.Predmet.ProtuStrankaListFormatedOIB_1">
      <item>HMD GARAGE j.d.o.o.  Viškovo, OIB 47001476534</item>
    </derivirana_varijabla>
  </DomainObject.Predmet.ProtuStrankaListFormatedOIB>
  <DomainObject.Predmet.ProtuStrankaListFormatedWithAdress>
    <izvorni_sadrzaj>
      <item>HMD GARAGE j.d.o.o.  Viškovo, Lučinići 43, 51216 Viškovo</item>
    </izvorni_sadrzaj>
    <derivirana_varijabla naziv="DomainObject.Predmet.ProtuStrankaListFormatedWithAdress_1">
      <item>HMD GARAGE j.d.o.o.  Viškovo, Lučinići 43, 51216 Viškovo</item>
    </derivirana_varijabla>
  </DomainObject.Predmet.ProtuStrankaListFormatedWithAdress>
  <DomainObject.Predmet.ProtuStrankaListFormatedWithAdressOIB>
    <izvorni_sadrzaj>
      <item>HMD GARAGE j.d.o.o.  Viškovo, OIB 47001476534, Lučinići 43, 51216 Viškovo</item>
    </izvorni_sadrzaj>
    <derivirana_varijabla naziv="DomainObject.Predmet.ProtuStrankaListFormatedWithAdressOIB_1">
      <item>HMD GARAGE j.d.o.o.  Viškovo, OIB 47001476534, Lučinići 43, 51216 Viškovo</item>
    </derivirana_varijabla>
  </DomainObject.Predmet.ProtuStrankaListFormatedWithAdressOIB>
  <DomainObject.Predmet.ProtuStrankaListNazivFormated>
    <izvorni_sadrzaj>
      <item>HMD GARAGE j.d.o.o.  Viškovo</item>
    </izvorni_sadrzaj>
    <derivirana_varijabla naziv="DomainObject.Predmet.ProtuStrankaListNazivFormated_1">
      <item>HMD GARAGE j.d.o.o.  Viškovo</item>
    </derivirana_varijabla>
  </DomainObject.Predmet.ProtuStrankaListNazivFormated>
  <DomainObject.Predmet.ProtuStrankaListNazivFormatedOIB>
    <izvorni_sadrzaj>
      <item>HMD GARAGE j.d.o.o.  Viškovo, OIB 47001476534</item>
    </izvorni_sadrzaj>
    <derivirana_varijabla naziv="DomainObject.Predmet.ProtuStrankaListNazivFormatedOIB_1">
      <item>HMD GARAGE j.d.o.o.  Viškovo, OIB 47001476534</item>
    </derivirana_varijabla>
  </DomainObject.Predmet.ProtuStrankaListNazivFormatedOIB>
  <DomainObject.Predmet.OstaliListFormated>
    <izvorni_sadrzaj>
      <item>Marin Lončarić</item>
    </izvorni_sadrzaj>
    <derivirana_varijabla naziv="DomainObject.Predmet.OstaliListFormated_1">
      <item>Marin Lončarić</item>
    </derivirana_varijabla>
  </DomainObject.Predmet.OstaliListFormated>
  <DomainObject.Predmet.OstaliListFormatedOIB>
    <izvorni_sadrzaj>
      <item>Marin Lončarić</item>
    </izvorni_sadrzaj>
    <derivirana_varijabla naziv="DomainObject.Predmet.OstaliListFormatedOIB_1">
      <item>Marin Lončarić</item>
    </derivirana_varijabla>
  </DomainObject.Predmet.OstaliListFormatedOIB>
  <DomainObject.Predmet.OstaliListFormatedWithAdress>
    <izvorni_sadrzaj>
      <item>Marin Lončarić, HMD Garage j.d.o.o., Lučinići 43, 51216 Viškovo</item>
    </izvorni_sadrzaj>
    <derivirana_varijabla naziv="DomainObject.Predmet.OstaliListFormatedWithAdress_1">
      <item>Marin Lončarić, HMD Garage j.d.o.o., Lučinići 43, 51216 Viškovo</item>
    </derivirana_varijabla>
  </DomainObject.Predmet.OstaliListFormatedWithAdress>
  <DomainObject.Predmet.OstaliListFormatedWithAdressOIB>
    <izvorni_sadrzaj>
      <item>Marin Lončarić, HMD Garage j.d.o.o., Lučinići 43, 51216 Viškovo</item>
    </izvorni_sadrzaj>
    <derivirana_varijabla naziv="DomainObject.Predmet.OstaliListFormatedWithAdressOIB_1">
      <item>Marin Lončarić, HMD Garage j.d.o.o., Lučinići 43, 51216 Viškovo</item>
    </derivirana_varijabla>
  </DomainObject.Predmet.OstaliListFormatedWithAdressOIB>
  <DomainObject.Predmet.OstaliListNazivFormated>
    <izvorni_sadrzaj>
      <item>Marin Lončarić</item>
    </izvorni_sadrzaj>
    <derivirana_varijabla naziv="DomainObject.Predmet.OstaliListNazivFormated_1">
      <item>Marin Lončarić</item>
    </derivirana_varijabla>
  </DomainObject.Predmet.OstaliListNazivFormated>
  <DomainObject.Predmet.OstaliListNazivFormatedOIB>
    <izvorni_sadrzaj>
      <item>Marin Lončarić</item>
    </izvorni_sadrzaj>
    <derivirana_varijabla naziv="DomainObject.Predmet.OstaliListNazivFormatedOIB_1">
      <item>Marin Lončarić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HMD GARAGE j.d.o.o.  Viškovo</izvorni_sadrzaj>
    <derivirana_varijabla naziv="DomainObject.Predmet.ProtustrankaIDrugi_1">HMD GARAGE j.d.o.o.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HMD GARAGE j.d.o.o.  Viškovo, OIB 47001476534, Lučinići 43, 51216 Viškovo</izvorni_sadrzaj>
    <derivirana_varijabla naziv="DomainObject.Predmet.ProtustrankaIDrugiAdressOIB_1">HMD GARAGE j.d.o.o.  Viškovo, OIB 47001476534, Lučinići 43,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HMD GARAGE j.d.o.o.  Viškovo</item>
      <item>Marin Lončarić</item>
    </izvorni_sadrzaj>
    <derivirana_varijabla naziv="DomainObject.Predmet.SudioniciListNaziv_1">
      <item>FINA  Rijeka</item>
      <item>HMD GARAGE j.d.o.o.  Viškovo</item>
      <item>Marin Lončarić</item>
    </derivirana_varijabla>
  </DomainObject.Predmet.SudioniciListNaziv>
  <DomainObject.Predmet.SudioniciListAdressOIB>
    <izvorni_sadrzaj>
      <item>FINA  Rijeka, OIB 85821130368, Frana Kurelca 8,51000 Rijeka</item>
      <item>HMD GARAGE j.d.o.o.  Viškovo, OIB 47001476534, Lučinići 43,51216 Viškovo</item>
      <item>Marin Lončarić, HMD Garage j.d.o.o., Lučinići 43,51216 Viškovo</item>
    </izvorni_sadrzaj>
    <derivirana_varijabla naziv="DomainObject.Predmet.SudioniciListAdressOIB_1">
      <item>FINA  Rijeka, OIB 85821130368, Frana Kurelca 8,51000 Rijeka</item>
      <item>HMD GARAGE j.d.o.o.  Viškovo, OIB 47001476534, Lučinići 43,51216 Viškovo</item>
      <item>Marin Lončarić, HMD Garage j.d.o.o., Lučinići 43,51216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47001476534</item>
      <item>, OIB null</item>
    </izvorni_sadrzaj>
    <derivirana_varijabla naziv="DomainObject.Predmet.SudioniciListNazivOIB_1">
      <item>, OIB 85821130368</item>
      <item>, OIB 47001476534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EDB632-0696-4C02-9E1A-13D5B21E1E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807</properties:Words>
  <properties:Characters>4448</properties:Characters>
  <properties:Lines>97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2017-03-03T09:20:00Z</dcterms:created>
  <dc:creator>korlevicd</dc:creator>
  <cp:lastModifiedBy>Danijela Fumić</cp:lastModifiedBy>
  <cp:lastPrinted>2017-03-03T09:19:00Z</cp:lastPrinted>
  <dcterms:modified xmlns:xsi="http://www.w3.org/2001/XMLSchema-instance" xsi:type="dcterms:W3CDTF">2017-03-03T09:21:00Z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