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0db7" w14:paraId="33d0db7" w:rsidRDefault="00AE649C" w:rsidP="00FA5B5E" w:rsidR="00AE649C" w:rsidRPr="00B76F3C">
      <w:pPr>
        <w:pStyle w:val="Naslov3"/>
        <w15:collapsed w:val="false"/>
      </w:pP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REPUBLIKA HRVATSKA</w:t>
      </w:r>
      <w:r w:rsidRPr="00C43C78">
        <w:rPr>
          <w:rFonts w:cs="Times New Roman" w:eastAsia="Times New Roman"/>
          <w:lang w:eastAsia="hr-HR"/>
        </w:rPr>
        <w:tab/>
        <w:t xml:space="preserve">                                      Poslovni broj: 3. St-864/2016-3</w:t>
      </w: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TRGOVAČKI SUD U ZADRU</w:t>
      </w:r>
    </w:p>
    <w:p w:rsidRDefault="00C43C78" w:rsidP="00C43C78" w:rsidR="00C43C78" w:rsidRPr="00C43C78">
      <w:pPr>
        <w:spacing w:after="0"/>
        <w:ind w:firstLine="708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Zadar, Dr. Franje Tuđmana 35</w:t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  <w:t xml:space="preserve">        </w:t>
      </w: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C43C78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C43C78">
        <w:rPr>
          <w:rFonts w:cs="Times New Roman" w:eastAsia="Times New Roman"/>
          <w:lang w:eastAsia="hr-HR"/>
        </w:rPr>
        <w:t>Regionalni centar Split, Podružnica Šibenik,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Perivoj L. Marune 1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C43C78">
        <w:rPr>
          <w:rFonts w:cs="Times New Roman" w:eastAsia="Times New Roman"/>
          <w:lang w:eastAsia="hr-HR"/>
        </w:rPr>
        <w:t>22000 Šibenik</w:t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43C78" w:rsidP="00C43C78" w:rsidR="00C43C78" w:rsidRPr="00C43C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C43C78">
        <w:rPr>
          <w:rFonts w:cs="Times New Roman" w:eastAsia="Times New Roman"/>
          <w:lang w:eastAsia="hr-HR"/>
        </w:rPr>
        <w:t>posl</w:t>
      </w:r>
      <w:proofErr w:type="spellEnd"/>
      <w:r w:rsidRPr="00C43C78">
        <w:rPr>
          <w:rFonts w:cs="Times New Roman" w:eastAsia="Times New Roman"/>
          <w:lang w:eastAsia="hr-HR"/>
        </w:rPr>
        <w:t>. broj gornji od 20. lipnja 2016., pozvani ste na ročišta od 10. lipnja 2016. radi očitovanja o prijedlogu i utvrđivanja pretpostavki za otvaranje stečajnog postupka nad pravnom osobom- dužnikom MATURUS d.o.o. sa sjedištem u Zadru, Ulica Mate Ujevića 7, OIB: 96217664101.</w:t>
      </w:r>
    </w:p>
    <w:p w:rsidRDefault="00C43C78" w:rsidP="00C43C78" w:rsidR="00C43C78" w:rsidRPr="00C43C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C43C78">
        <w:rPr>
          <w:rFonts w:cs="Times New Roman" w:eastAsia="Times New Roman"/>
          <w:lang w:eastAsia="hr-HR"/>
        </w:rPr>
        <w:t>faxa</w:t>
      </w:r>
      <w:proofErr w:type="spellEnd"/>
      <w:r w:rsidRPr="00C43C78">
        <w:rPr>
          <w:rFonts w:cs="Times New Roman" w:eastAsia="Times New Roman"/>
          <w:lang w:eastAsia="hr-HR"/>
        </w:rPr>
        <w:t xml:space="preserve"> ovog suda broj 023/292-055.</w:t>
      </w:r>
    </w:p>
    <w:p w:rsidRDefault="00C43C78" w:rsidP="00C43C78" w:rsidR="00C43C78" w:rsidRPr="00C43C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ab/>
      </w:r>
      <w:r w:rsidRPr="00C43C78">
        <w:rPr>
          <w:rFonts w:cs="Times New Roman" w:eastAsia="Times New Roman"/>
          <w:lang w:eastAsia="hr-HR"/>
        </w:rPr>
        <w:tab/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U Zadru 20. lipnja 2016. </w:t>
      </w:r>
    </w:p>
    <w:p w:rsidRDefault="00C43C78" w:rsidP="00C43C78" w:rsidR="00C43C78" w:rsidRPr="00C43C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  <w:r w:rsidRPr="00C43C78">
        <w:rPr>
          <w:rFonts w:cs="Times New Roman" w:eastAsia="Times New Roman"/>
          <w:lang w:eastAsia="hr-HR"/>
        </w:rPr>
        <w:t>Tina Grgas</w:t>
      </w:r>
    </w:p>
    <w:p w:rsidRDefault="00C43C78" w:rsidP="00C43C78" w:rsidR="00C43C78" w:rsidRPr="00C43C7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43C78" w:rsidP="00C43C78" w:rsidR="00C43C78" w:rsidRPr="00C43C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43C7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C7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4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St-864/2016-6</izvorni_sadrzaj>
    <derivirana_varijabla naziv="DomainObject.Oznaka_1">St-864/2016-6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St-864/2016-6</izvorni_sadrzaj>
    <derivirana_varijabla naziv="DomainObject.PoslovniBrojDokumenta_1">St-864/2016-6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07A6E-DB73-4718-8D88-104171D88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793</properties:Characters>
  <properties:Lines>41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