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ede0" w14:paraId="57cede0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00BB3">
        <w:t>4</w:t>
      </w:r>
      <w:r w:rsidR="00C24F58">
        <w:t>748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00BB3">
        <w:t>4</w:t>
      </w:r>
      <w:r w:rsidR="00C24F58">
        <w:t>748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24F58">
        <w:t>DOBAR DAN – DRUŠTVO ZA RAZVOJ KULTURE I HUMANOSTI, OIB 55066451255, Zagreb, Hercegovačka 139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24F58">
        <w:t>6.965,08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142D7"/>
    <w:rsid w:val="00347DCD"/>
    <w:rsid w:val="003547F9"/>
    <w:rsid w:val="00423AEA"/>
    <w:rsid w:val="0044280E"/>
    <w:rsid w:val="00445BB9"/>
    <w:rsid w:val="004A0F1D"/>
    <w:rsid w:val="004B4B7E"/>
    <w:rsid w:val="0050603E"/>
    <w:rsid w:val="00524D3D"/>
    <w:rsid w:val="005449A6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00BB3"/>
    <w:rsid w:val="00B670B9"/>
    <w:rsid w:val="00B81B46"/>
    <w:rsid w:val="00B9021B"/>
    <w:rsid w:val="00BC1743"/>
    <w:rsid w:val="00BE6AA0"/>
    <w:rsid w:val="00C24F58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4748</izvorni_sadrzaj>
    <derivirana_varijabla naziv="DomainObject.Predmet.Broj_1">4748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St-4748/2015</izvorni_sadrzaj>
    <derivirana_varijabla naziv="DomainObject.Predmet.OznakaBroj_1">St-4748/2015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DAN - DRUŠTVO ZA RAZVOJ KULTURE I HUMANOSTI</izvorni_sadrzaj>
    <derivirana_varijabla naziv="DomainObject.Predmet.ProtustrankaFormated_1">  DOBAR DAN - DRUŠTVO ZA RAZVOJ KULTURE I HUMANOSTI</derivirana_varijabla>
  </DomainObject.Predmet.ProtustrankaFormated>
  <DomainObject.Predmet.ProtustrankaFormatedOIB>
    <izvorni_sadrzaj>  DOBAR DAN - DRUŠTVO ZA RAZVOJ KULTURE I HUMANOSTI, OIB 55066451255</izvorni_sadrzaj>
    <derivirana_varijabla naziv="DomainObject.Predmet.ProtustrankaFormatedOIB_1">  DOBAR DAN - DRUŠTVO ZA RAZVOJ KULTURE I HUMANOSTI, OIB 55066451255</derivirana_varijabla>
  </DomainObject.Predmet.ProtustrankaFormatedOIB>
  <DomainObject.Predmet.ProtustrankaFormatedWithAdress>
    <izvorni_sadrzaj> DOBAR DAN - DRUŠTVO ZA RAZVOJ KULTURE I HUMANOSTI, HERCEGOVAČKA 139, 10000 Zagreb</izvorni_sadrzaj>
    <derivirana_varijabla naziv="DomainObject.Predmet.ProtustrankaFormatedWithAdress_1"> DOBAR DAN - DRUŠTVO ZA RAZVOJ KULTURE I HUMANOSTI, HERCEGOVAČKA 139, 10000 Zagreb</derivirana_varijabla>
  </DomainObject.Predmet.ProtustrankaFormatedWithAdress>
  <DomainObject.Predmet.ProtustrankaFormatedWithAdressOIB>
    <izvorni_sadrzaj> DOBAR DAN - DRUŠTVO ZA RAZVOJ KULTURE I HUMANOSTI, OIB 55066451255, HERCEGOVAČKA 139, 10000 Zagreb</izvorni_sadrzaj>
    <derivirana_varijabla naziv="DomainObject.Predmet.ProtustrankaFormatedWithAdressOIB_1"> DOBAR DAN - DRUŠTVO ZA RAZVOJ KULTURE I HUMANOSTI, OIB 55066451255, HERCEGOVAČKA 139, 10000 Zagreb</derivirana_varijabla>
  </DomainObject.Predmet.ProtustrankaFormatedWithAdressOIB>
  <DomainObject.Predmet.ProtustrankaWithAdress>
    <izvorni_sadrzaj>DOBAR DAN - DRUŠTVO ZA RAZVOJ KULTURE I HUMANOSTI HERCEGOVAČKA 139, 10000 Zagreb</izvorni_sadrzaj>
    <derivirana_varijabla naziv="DomainObject.Predmet.ProtustrankaWithAdress_1">DOBAR DAN - DRUŠTVO ZA RAZVOJ KULTURE I HUMANOSTI HERCEGOVAČKA 139, 10000 Zagreb</derivirana_varijabla>
  </DomainObject.Predmet.ProtustrankaWithAdress>
  <DomainObject.Predmet.ProtustrankaWithAdressOIB>
    <izvorni_sadrzaj>DOBAR DAN - DRUŠTVO ZA RAZVOJ KULTURE I HUMANOSTI, OIB 55066451255, HERCEGOVAČKA 139, 10000 Zagreb</izvorni_sadrzaj>
    <derivirana_varijabla naziv="DomainObject.Predmet.ProtustrankaWithAdressOIB_1">DOBAR DAN - DRUŠTVO ZA RAZVOJ KULTURE I HUMANOSTI, OIB 55066451255, HERCEGOVAČKA 139, 10000 Zagreb</derivirana_varijabla>
  </DomainObject.Predmet.ProtustrankaWithAdressOIB>
  <DomainObject.Predmet.ProtustrankaNazivFormated>
    <izvorni_sadrzaj>DOBAR DAN - DRUŠTVO ZA RAZVOJ KULTURE I HUMANOSTI</izvorni_sadrzaj>
    <derivirana_varijabla naziv="DomainObject.Predmet.ProtustrankaNazivFormated_1">DOBAR DAN - DRUŠTVO ZA RAZVOJ KULTURE I HUMANOSTI</derivirana_varijabla>
  </DomainObject.Predmet.ProtustrankaNazivFormated>
  <DomainObject.Predmet.ProtustrankaNazivFormatedOIB>
    <izvorni_sadrzaj>DOBAR DAN - DRUŠTVO ZA RAZVOJ KULTURE I HUMANOSTI, OIB 55066451255</izvorni_sadrzaj>
    <derivirana_varijabla naziv="DomainObject.Predmet.ProtustrankaNazivFormatedOIB_1">DOBAR DAN - DRUŠTVO ZA RAZVOJ KULTURE I HUMANOSTI, OIB 55066451255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DAN - DRUŠTVO ZA RAZVOJ KULTURE I HUMANOSTI</item>
    </izvorni_sadrzaj>
    <derivirana_varijabla naziv="DomainObject.Predmet.ProtuStrankaListFormated_1">
      <item>DOBAR DAN - DRUŠTVO ZA RAZVOJ KULTURE I HUMANOSTI</item>
    </derivirana_varijabla>
  </DomainObject.Predmet.ProtuStrankaListFormated>
  <DomainObject.Predmet.ProtuStrankaListFormatedOIB>
    <izvorni_sadrzaj>
      <item>DOBAR DAN - DRUŠTVO ZA RAZVOJ KULTURE I HUMANOSTI, OIB 55066451255</item>
    </izvorni_sadrzaj>
    <derivirana_varijabla naziv="DomainObject.Predmet.ProtuStrankaListFormatedOIB_1">
      <item>DOBAR DAN - DRUŠTVO ZA RAZVOJ KULTURE I HUMANOSTI, OIB 55066451255</item>
    </derivirana_varijabla>
  </DomainObject.Predmet.ProtuStrankaListFormatedOIB>
  <DomainObject.Predmet.ProtuStrankaListFormatedWithAdress>
    <izvorni_sadrzaj>
      <item>DOBAR DAN - DRUŠTVO ZA RAZVOJ KULTURE I HUMANOSTI, HERCEGOVAČKA 139, 10000 Zagreb</item>
    </izvorni_sadrzaj>
    <derivirana_varijabla naziv="DomainObject.Predmet.ProtuStrankaListFormatedWithAdress_1">
      <item>DOBAR DAN - DRUŠTVO ZA RAZVOJ KULTURE I HUMANOSTI, HERCEGOVAČKA 139, 10000 Zagreb</item>
    </derivirana_varijabla>
  </DomainObject.Predmet.ProtuStrankaListFormatedWithAdress>
  <DomainObject.Predmet.ProtuStrankaListFormatedWithAdressOIB>
    <izvorni_sadrzaj>
      <item>DOBAR DAN - DRUŠTVO ZA RAZVOJ KULTURE I HUMANOSTI, OIB 55066451255, HERCEGOVAČKA 139, 10000 Zagreb</item>
    </izvorni_sadrzaj>
    <derivirana_varijabla naziv="DomainObject.Predmet.ProtuStrankaListFormatedWithAdressOIB_1">
      <item>DOBAR DAN - DRUŠTVO ZA RAZVOJ KULTURE I HUMANOSTI, OIB 55066451255, HERCEGOVAČKA 139, 10000 Zagreb</item>
    </derivirana_varijabla>
  </DomainObject.Predmet.ProtuStrankaListFormatedWithAdressOIB>
  <DomainObject.Predmet.ProtuStrankaListNazivFormated>
    <izvorni_sadrzaj>
      <item>DOBAR DAN - DRUŠTVO ZA RAZVOJ KULTURE I HUMANOSTI</item>
    </izvorni_sadrzaj>
    <derivirana_varijabla naziv="DomainObject.Predmet.ProtuStrankaListNazivFormated_1">
      <item>DOBAR DAN - DRUŠTVO ZA RAZVOJ KULTURE I HUMANOSTI</item>
    </derivirana_varijabla>
  </DomainObject.Predmet.ProtuStrankaListNazivFormated>
  <DomainObject.Predmet.ProtuStrankaListNazivFormatedOIB>
    <izvorni_sadrzaj>
      <item>DOBAR DAN - DRUŠTVO ZA RAZVOJ KULTURE I HUMANOSTI, OIB 55066451255</item>
    </izvorni_sadrzaj>
    <derivirana_varijabla naziv="DomainObject.Predmet.ProtuStrankaListNazivFormatedOIB_1">
      <item>DOBAR DAN - DRUŠTVO ZA RAZVOJ KULTURE I HUMANOSTI, OIB 55066451255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DAN - DRUŠTVO ZA RAZVOJ KULTURE I HUMANOSTI</izvorni_sadrzaj>
    <derivirana_varijabla naziv="DomainObject.Predmet.ProtustrankaIDrugi_1">DOBAR DAN - DRUŠTVO ZA RAZVOJ KULTURE I HUMANOSTI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DAN - DRUŠTVO ZA RAZVOJ KULTURE I HUMANOSTI, OIB 55066451255, HERCEGOVAČKA 139, 10000 Zagreb</izvorni_sadrzaj>
    <derivirana_varijabla naziv="DomainObject.Predmet.ProtustrankaIDrugiAdressOIB_1">DOBAR DAN - DRUŠTVO ZA RAZVOJ KULTURE I HUMANOSTI, OIB 55066451255, HERCEGOVAČKA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DAN - DRUŠTVO ZA RAZVOJ KULTURE I HUMANOSTI</item>
    </izvorni_sadrzaj>
    <derivirana_varijabla naziv="DomainObject.Predmet.SudioniciListNaziv_1">
      <item>FINA Regionalni centar Zagreb</item>
      <item>DOBAR DAN - DRUŠTVO ZA RAZVOJ KULTURE I HUMANOSTI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DAN - DRUŠTVO ZA RAZVOJ KULTURE I HUMANOSTI, OIB 55066451255, HERCEGOVAČKA 139,10000 Zagreb</item>
    </izvorni_sadrzaj>
    <derivirana_varijabla naziv="DomainObject.Predmet.SudioniciListAdressOIB_1">
      <item>FINA Regionalni centar Zagreb, OIB 85821130368, Trg svibanjskih žrtava 1995. 1,10000 Zagreb</item>
      <item>DOBAR DAN - DRUŠTVO ZA RAZVOJ KULTURE I HUMANOSTI, OIB 55066451255, HERCEGOVAČKA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55066451255</item>
    </izvorni_sadrzaj>
    <derivirana_varijabla naziv="DomainObject.Predmet.SudioniciListNazivOIB_1">
      <item>, OIB 85821130368</item>
      <item>, OIB 55066451255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47B6F-F131-4E0A-839B-AEA29DA50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1350</properties:Characters>
  <properties:Lines>49</properties:Lines>
  <properties:Paragraphs>18</properties:Paragraphs>
  <properties:TotalTime>19</properties:TotalTime>
  <properties:ScaleCrop>false</properties:ScaleCrop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2016-01-21T14:04:00Z</cp:lastPrinted>
  <dcterms:modified xmlns:xsi="http://www.w3.org/2001/XMLSchema-instance" xsi:type="dcterms:W3CDTF">2016-01-22T07:07:00Z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