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5ed9" w14:paraId="1bf5ed9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A42B00" w:rsidR="00A42B00" w:rsidRPr="00D635E3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</w:t>
      </w:r>
      <w:r w:rsidR="00A42B00">
        <w:rPr>
          <w:b/>
          <w:sz w:val="22"/>
          <w:szCs w:val="22"/>
        </w:rPr>
        <w:t xml:space="preserve">Posl. br.6-St. </w:t>
      </w:r>
      <w:r w:rsidR="009125FE" w:rsidRPr="009125FE">
        <w:rPr>
          <w:b/>
          <w:sz w:val="22"/>
          <w:szCs w:val="22"/>
        </w:rPr>
        <w:t>571/2018-</w:t>
      </w:r>
      <w:r w:rsidR="009125FE">
        <w:rPr>
          <w:b/>
          <w:sz w:val="22"/>
          <w:szCs w:val="22"/>
        </w:rPr>
        <w:t>1</w:t>
      </w:r>
      <w:r w:rsidR="00195606">
        <w:rPr>
          <w:b/>
          <w:sz w:val="22"/>
          <w:szCs w:val="22"/>
        </w:rPr>
        <w:t>5</w:t>
      </w:r>
    </w:p>
    <w:p w:rsidRDefault="00A42B00" w:rsidP="00A42B00" w:rsidR="00A42B00" w:rsidRPr="004E4469">
      <w:pPr>
        <w:jc w:val="right"/>
        <w:rPr>
          <w:b/>
          <w:sz w:val="16"/>
          <w:szCs w:val="16"/>
        </w:rPr>
      </w:pP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A42B00" w:rsidP="00A42B00" w:rsidR="00A42B00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Pr="007B793F">
        <w:rPr>
          <w:sz w:val="22"/>
          <w:szCs w:val="22"/>
        </w:rPr>
        <w:t xml:space="preserve">u stečajnom postupku nad dužnikom </w:t>
      </w:r>
      <w:r w:rsidR="00AA4098" w:rsidRPr="00AA4098">
        <w:rPr>
          <w:sz w:val="22"/>
          <w:szCs w:val="22"/>
        </w:rPr>
        <w:t>LIBRA COM d.o.o., za proizvodnju, trgovinu i usluge "u stečaju", Slano, Trnova 12, OIB: 85489113032, zastupano po stečajnom upravitelju Stjepanu Loviću iz Zagreba</w:t>
      </w:r>
      <w:r w:rsidRPr="00BF58B8">
        <w:rPr>
          <w:sz w:val="22"/>
          <w:szCs w:val="22"/>
        </w:rPr>
        <w:t>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AA4098">
        <w:rPr>
          <w:sz w:val="22"/>
          <w:szCs w:val="22"/>
        </w:rPr>
        <w:t>14</w:t>
      </w:r>
      <w:r w:rsidRPr="00DC6FD1">
        <w:rPr>
          <w:sz w:val="22"/>
          <w:szCs w:val="22"/>
        </w:rPr>
        <w:t xml:space="preserve">. </w:t>
      </w:r>
      <w:r w:rsidR="00AA4098">
        <w:rPr>
          <w:sz w:val="22"/>
          <w:szCs w:val="22"/>
        </w:rPr>
        <w:t>kolovoza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7C4F7E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0621BC" w:rsidRPr="000621BC">
        <w:rPr>
          <w:sz w:val="22"/>
          <w:szCs w:val="22"/>
        </w:rPr>
        <w:t>571/2018-11</w:t>
      </w:r>
      <w:r w:rsidR="009125FE">
        <w:rPr>
          <w:sz w:val="22"/>
          <w:szCs w:val="22"/>
        </w:rPr>
        <w:t xml:space="preserve"> </w:t>
      </w:r>
      <w:r w:rsidR="00914E6B" w:rsidRPr="000621BC">
        <w:rPr>
          <w:sz w:val="22"/>
          <w:szCs w:val="22"/>
        </w:rPr>
        <w:t>od</w:t>
      </w:r>
      <w:r w:rsidR="00914E6B" w:rsidRPr="00914E6B">
        <w:rPr>
          <w:sz w:val="22"/>
          <w:szCs w:val="22"/>
        </w:rPr>
        <w:t xml:space="preserve"> </w:t>
      </w:r>
      <w:r w:rsidR="00F443B5">
        <w:rPr>
          <w:sz w:val="22"/>
          <w:szCs w:val="22"/>
        </w:rPr>
        <w:t>1</w:t>
      </w:r>
      <w:r w:rsidR="007A6978">
        <w:rPr>
          <w:sz w:val="22"/>
          <w:szCs w:val="22"/>
        </w:rPr>
        <w:t>3</w:t>
      </w:r>
      <w:r w:rsidR="00914E6B" w:rsidRPr="00914E6B">
        <w:rPr>
          <w:sz w:val="22"/>
          <w:szCs w:val="22"/>
        </w:rPr>
        <w:t xml:space="preserve">. </w:t>
      </w:r>
      <w:r w:rsidR="00CA7778">
        <w:rPr>
          <w:sz w:val="22"/>
          <w:szCs w:val="22"/>
        </w:rPr>
        <w:t>kolovoza</w:t>
      </w:r>
      <w:r w:rsidR="00914E6B" w:rsidRPr="00914E6B">
        <w:rPr>
          <w:sz w:val="22"/>
          <w:szCs w:val="22"/>
        </w:rPr>
        <w:t xml:space="preserve"> 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 točki </w:t>
      </w:r>
      <w:r w:rsidR="00140488">
        <w:rPr>
          <w:sz w:val="22"/>
          <w:szCs w:val="22"/>
        </w:rPr>
        <w:t>V</w:t>
      </w:r>
      <w:r w:rsidR="00F443B5">
        <w:rPr>
          <w:sz w:val="22"/>
          <w:szCs w:val="22"/>
        </w:rPr>
        <w:t>II</w:t>
      </w:r>
      <w:r w:rsidR="00AC6417">
        <w:rPr>
          <w:sz w:val="22"/>
          <w:szCs w:val="22"/>
        </w:rPr>
        <w:t>.</w:t>
      </w:r>
      <w:r w:rsidR="00F443B5">
        <w:rPr>
          <w:sz w:val="22"/>
          <w:szCs w:val="22"/>
        </w:rPr>
        <w:t xml:space="preserve"> izreke rješenja </w:t>
      </w:r>
      <w:r w:rsidR="00472875">
        <w:rPr>
          <w:sz w:val="22"/>
          <w:szCs w:val="22"/>
        </w:rPr>
        <w:t>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 xml:space="preserve">e </w:t>
      </w:r>
      <w:r w:rsidR="00DF3157">
        <w:rPr>
          <w:sz w:val="22"/>
          <w:szCs w:val="22"/>
        </w:rPr>
        <w:t xml:space="preserve">riječi </w:t>
      </w:r>
      <w:r w:rsidR="00F443B5">
        <w:rPr>
          <w:sz w:val="22"/>
          <w:szCs w:val="22"/>
        </w:rPr>
        <w:t>"</w:t>
      </w:r>
      <w:r w:rsidR="00DF3157" w:rsidRPr="00DF3157">
        <w:rPr>
          <w:sz w:val="22"/>
          <w:szCs w:val="22"/>
        </w:rPr>
        <w:t>zemljišnoknjižni odjel Blato u z.ul. 411 k.o. Lastovo</w:t>
      </w:r>
      <w:r w:rsidR="00F443B5">
        <w:rPr>
          <w:sz w:val="22"/>
          <w:szCs w:val="22"/>
        </w:rPr>
        <w:t xml:space="preserve">" </w:t>
      </w:r>
      <w:r w:rsidR="00F1081D">
        <w:rPr>
          <w:sz w:val="22"/>
          <w:szCs w:val="22"/>
        </w:rPr>
        <w:t xml:space="preserve">zamjenjuju ispravnim </w:t>
      </w:r>
      <w:r w:rsidR="00DF3157">
        <w:rPr>
          <w:sz w:val="22"/>
          <w:szCs w:val="22"/>
        </w:rPr>
        <w:t>riječima</w:t>
      </w:r>
      <w:r w:rsidR="00F443B5">
        <w:rPr>
          <w:sz w:val="22"/>
          <w:szCs w:val="22"/>
        </w:rPr>
        <w:t xml:space="preserve"> </w:t>
      </w:r>
      <w:r w:rsidR="00885C2A">
        <w:rPr>
          <w:sz w:val="22"/>
          <w:szCs w:val="22"/>
        </w:rPr>
        <w:t xml:space="preserve"> </w:t>
      </w:r>
      <w:r w:rsidR="00F1081D">
        <w:rPr>
          <w:sz w:val="22"/>
          <w:szCs w:val="22"/>
        </w:rPr>
        <w:t>"</w:t>
      </w:r>
      <w:r w:rsidR="00DF3157" w:rsidRPr="00DF3157">
        <w:rPr>
          <w:b/>
          <w:sz w:val="22"/>
          <w:szCs w:val="22"/>
        </w:rPr>
        <w:t xml:space="preserve">zemljišnoknjižni odjel u z.ul. </w:t>
      </w:r>
      <w:r w:rsidR="00DF3157">
        <w:rPr>
          <w:b/>
          <w:sz w:val="22"/>
          <w:szCs w:val="22"/>
        </w:rPr>
        <w:t>167</w:t>
      </w:r>
      <w:r w:rsidR="00DF3157" w:rsidRPr="00DF3157">
        <w:rPr>
          <w:b/>
          <w:sz w:val="22"/>
          <w:szCs w:val="22"/>
        </w:rPr>
        <w:t xml:space="preserve"> k.o. </w:t>
      </w:r>
      <w:r w:rsidR="00DF3157">
        <w:rPr>
          <w:b/>
          <w:sz w:val="22"/>
          <w:szCs w:val="22"/>
        </w:rPr>
        <w:t>Knežica</w:t>
      </w:r>
      <w:r w:rsidR="00F1081D">
        <w:rPr>
          <w:sz w:val="22"/>
          <w:szCs w:val="22"/>
        </w:rPr>
        <w:t>"</w:t>
      </w:r>
      <w:r w:rsidR="0018034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AC6417" w:rsidRPr="00AC6417">
        <w:rPr>
          <w:sz w:val="22"/>
          <w:szCs w:val="22"/>
        </w:rPr>
        <w:t xml:space="preserve">St. </w:t>
      </w:r>
      <w:r w:rsidR="00A07752" w:rsidRPr="00A07752">
        <w:rPr>
          <w:sz w:val="22"/>
          <w:szCs w:val="22"/>
        </w:rPr>
        <w:t xml:space="preserve">571/2018-11 od 13. </w:t>
      </w:r>
      <w:r w:rsidR="00CA7778">
        <w:rPr>
          <w:sz w:val="22"/>
          <w:szCs w:val="22"/>
        </w:rPr>
        <w:t>kolovoza</w:t>
      </w:r>
      <w:r w:rsidR="00A07752" w:rsidRPr="00A07752">
        <w:rPr>
          <w:sz w:val="22"/>
          <w:szCs w:val="22"/>
        </w:rPr>
        <w:t xml:space="preserve"> 2018. godine </w:t>
      </w:r>
      <w:r w:rsidR="00AC6417" w:rsidRPr="00AC6417">
        <w:rPr>
          <w:sz w:val="22"/>
          <w:szCs w:val="22"/>
        </w:rPr>
        <w:t xml:space="preserve">u točki </w:t>
      </w:r>
      <w:r w:rsidR="00A07752">
        <w:rPr>
          <w:sz w:val="22"/>
          <w:szCs w:val="22"/>
        </w:rPr>
        <w:t>V</w:t>
      </w:r>
      <w:r w:rsidR="00AC6417" w:rsidRPr="00AC6417">
        <w:rPr>
          <w:sz w:val="22"/>
          <w:szCs w:val="22"/>
        </w:rPr>
        <w:t xml:space="preserve">II. izreke rješenja </w:t>
      </w:r>
      <w:r w:rsidR="00180348">
        <w:rPr>
          <w:sz w:val="22"/>
          <w:szCs w:val="22"/>
        </w:rPr>
        <w:t xml:space="preserve">došlo je do pogreške u pisanju tako da </w:t>
      </w:r>
      <w:r w:rsidR="00A07752">
        <w:rPr>
          <w:sz w:val="22"/>
          <w:szCs w:val="22"/>
        </w:rPr>
        <w:t>su</w:t>
      </w:r>
      <w:r w:rsidR="00180348">
        <w:rPr>
          <w:sz w:val="22"/>
          <w:szCs w:val="22"/>
        </w:rPr>
        <w:t xml:space="preserve"> pogrešno napisan</w:t>
      </w:r>
      <w:r w:rsidR="00A07752">
        <w:rPr>
          <w:sz w:val="22"/>
          <w:szCs w:val="22"/>
        </w:rPr>
        <w:t xml:space="preserve">e riječi </w:t>
      </w:r>
      <w:r w:rsidR="00180348">
        <w:rPr>
          <w:sz w:val="22"/>
          <w:szCs w:val="22"/>
        </w:rPr>
        <w:t>"</w:t>
      </w:r>
      <w:r w:rsidR="00A07752" w:rsidRPr="00A07752">
        <w:rPr>
          <w:sz w:val="22"/>
          <w:szCs w:val="22"/>
        </w:rPr>
        <w:t>zemljišnoknjižni odjel Blato u z.ul. 411 k.o. Lastovo</w:t>
      </w:r>
      <w:r w:rsidR="00180348">
        <w:rPr>
          <w:sz w:val="22"/>
          <w:szCs w:val="22"/>
        </w:rPr>
        <w:t>", umjesto ispravno "</w:t>
      </w:r>
      <w:r w:rsidR="00A07752" w:rsidRPr="00A07752">
        <w:rPr>
          <w:sz w:val="22"/>
          <w:szCs w:val="22"/>
        </w:rPr>
        <w:t xml:space="preserve">zemljišnoknjižni odjel u z.ul. </w:t>
      </w:r>
      <w:r w:rsidR="00E17CFA">
        <w:rPr>
          <w:sz w:val="22"/>
          <w:szCs w:val="22"/>
        </w:rPr>
        <w:t>167</w:t>
      </w:r>
      <w:r w:rsidR="00A07752" w:rsidRPr="00A07752">
        <w:rPr>
          <w:sz w:val="22"/>
          <w:szCs w:val="22"/>
        </w:rPr>
        <w:t xml:space="preserve"> k.o. </w:t>
      </w:r>
      <w:r w:rsidR="00E17CFA">
        <w:rPr>
          <w:sz w:val="22"/>
          <w:szCs w:val="22"/>
        </w:rPr>
        <w:t>Knežica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E17CFA">
        <w:rPr>
          <w:sz w:val="22"/>
          <w:szCs w:val="22"/>
        </w:rPr>
        <w:t>zemljišnoknjižnog izvatka dostavljenog u spis</w:t>
      </w:r>
      <w:r w:rsidR="00DC53CE">
        <w:rPr>
          <w:sz w:val="22"/>
          <w:szCs w:val="22"/>
        </w:rPr>
        <w:t xml:space="preserve"> (list spisa 1</w:t>
      </w:r>
      <w:r w:rsidR="00E17CFA">
        <w:rPr>
          <w:sz w:val="22"/>
          <w:szCs w:val="22"/>
        </w:rPr>
        <w:t>3</w:t>
      </w:r>
      <w:r w:rsidR="00DC53CE">
        <w:rPr>
          <w:sz w:val="22"/>
          <w:szCs w:val="22"/>
        </w:rPr>
        <w:t>)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DC53CE" w:rsidRPr="00DC53CE">
        <w:rPr>
          <w:sz w:val="22"/>
          <w:szCs w:val="22"/>
        </w:rPr>
        <w:t xml:space="preserve">St. </w:t>
      </w:r>
      <w:r w:rsidR="00E17CFA" w:rsidRPr="00E17CFA">
        <w:rPr>
          <w:sz w:val="22"/>
          <w:szCs w:val="22"/>
        </w:rPr>
        <w:t>571/2018-11 od 13. lipnja 2018. godine u točki VII</w:t>
      </w:r>
      <w:r w:rsidR="000D0BDD">
        <w:rPr>
          <w:sz w:val="22"/>
          <w:szCs w:val="22"/>
        </w:rPr>
        <w:t>. 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DF3157" w:rsidR="00834BA6" w:rsidRPr="00BF663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F3157">
        <w:rPr>
          <w:sz w:val="22"/>
          <w:szCs w:val="22"/>
        </w:rPr>
        <w:t>"</w:t>
      </w:r>
      <w:r w:rsidR="00DF3157" w:rsidRPr="00DF3157">
        <w:rPr>
          <w:sz w:val="16"/>
          <w:szCs w:val="16"/>
        </w:rPr>
        <w:t xml:space="preserve"> </w:t>
      </w:r>
      <w:r w:rsidR="00DF3157" w:rsidRPr="00DF3157">
        <w:rPr>
          <w:sz w:val="22"/>
          <w:szCs w:val="22"/>
        </w:rPr>
        <w:t>VII.</w:t>
      </w:r>
      <w:r w:rsidR="00DF3157" w:rsidRPr="00DF3157">
        <w:rPr>
          <w:sz w:val="22"/>
          <w:szCs w:val="22"/>
        </w:rPr>
        <w:tab/>
        <w:t xml:space="preserve">Otvaranje ovog  postupka upisat će se u sudski registar ovog suda i u javne knjige koje se vode kod Općinskog suda u Dubrovniku </w:t>
      </w:r>
      <w:r w:rsidR="00A07752">
        <w:rPr>
          <w:sz w:val="22"/>
          <w:szCs w:val="22"/>
        </w:rPr>
        <w:t xml:space="preserve">zemljišnoknjižni odjel </w:t>
      </w:r>
      <w:r w:rsidR="00DF3157" w:rsidRPr="00DF3157">
        <w:rPr>
          <w:sz w:val="22"/>
          <w:szCs w:val="22"/>
        </w:rPr>
        <w:t xml:space="preserve">u z.ul. </w:t>
      </w:r>
      <w:r w:rsidR="00A07752" w:rsidRPr="00D076C9">
        <w:rPr>
          <w:sz w:val="22"/>
          <w:szCs w:val="22"/>
        </w:rPr>
        <w:t>167 k.o. Knežica</w:t>
      </w:r>
      <w:r w:rsidR="00DF3157" w:rsidRPr="00DF3157">
        <w:rPr>
          <w:sz w:val="22"/>
          <w:szCs w:val="22"/>
        </w:rPr>
        <w:t>, te u druge javne knjige u kojima je dužnik upisan kao vlasnik.</w:t>
      </w:r>
      <w:r w:rsidRPr="00BF6636">
        <w:rPr>
          <w:sz w:val="22"/>
          <w:szCs w:val="22"/>
        </w:rPr>
        <w:t>".</w:t>
      </w:r>
    </w:p>
    <w:p w:rsidRDefault="00834BA6" w:rsidP="00BB053B" w:rsidR="00834BA6" w:rsidRPr="00CF067E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D076C9">
        <w:rPr>
          <w:b/>
          <w:sz w:val="22"/>
          <w:szCs w:val="22"/>
        </w:rPr>
        <w:t>14</w:t>
      </w:r>
      <w:r w:rsidRPr="00386CC8">
        <w:rPr>
          <w:b/>
          <w:sz w:val="22"/>
          <w:szCs w:val="22"/>
        </w:rPr>
        <w:t xml:space="preserve">. </w:t>
      </w:r>
      <w:r w:rsidR="00D076C9">
        <w:rPr>
          <w:b/>
          <w:sz w:val="22"/>
          <w:szCs w:val="22"/>
        </w:rPr>
        <w:t>kolovoza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</w:t>
      </w:r>
      <w:r w:rsidRPr="00085CA2">
        <w:rPr>
          <w:sz w:val="22"/>
          <w:szCs w:val="22"/>
        </w:rPr>
        <w:lastRenderedPageBreak/>
        <w:t>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 w:rsidR="00D076C9">
        <w:rPr>
          <w:sz w:val="22"/>
          <w:szCs w:val="22"/>
        </w:rPr>
        <w:t>14</w:t>
      </w:r>
      <w:r w:rsidRPr="00085CA2">
        <w:rPr>
          <w:sz w:val="22"/>
          <w:szCs w:val="22"/>
        </w:rPr>
        <w:t>.0</w:t>
      </w:r>
      <w:r w:rsidR="00D076C9">
        <w:rPr>
          <w:sz w:val="22"/>
          <w:szCs w:val="22"/>
        </w:rPr>
        <w:t>8</w:t>
      </w:r>
      <w:r w:rsidRPr="00085CA2">
        <w:rPr>
          <w:sz w:val="22"/>
          <w:szCs w:val="22"/>
        </w:rPr>
        <w:t>.2018.g.)</w:t>
      </w:r>
      <w:r w:rsidRPr="00085CA2">
        <w:rPr>
          <w:b/>
          <w:sz w:val="22"/>
          <w:szCs w:val="22"/>
        </w:rPr>
        <w:t>:</w:t>
      </w:r>
    </w:p>
    <w:p w:rsidRDefault="00D076C9" w:rsidP="00D076C9" w:rsidR="00D076C9" w:rsidRPr="00332B2F">
      <w:pPr>
        <w:numPr>
          <w:ilvl w:val="0"/>
          <w:numId w:val="14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D076C9" w:rsidP="00D076C9" w:rsidR="00D076C9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D076C9" w:rsidP="00D076C9" w:rsidR="00D076C9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 xml:space="preserve">Porezna uprava Ispostava </w:t>
      </w:r>
      <w:r>
        <w:rPr>
          <w:sz w:val="22"/>
          <w:szCs w:val="22"/>
        </w:rPr>
        <w:t>Dubrovnik</w:t>
      </w:r>
      <w:r w:rsidRPr="00332B2F">
        <w:rPr>
          <w:sz w:val="22"/>
          <w:szCs w:val="22"/>
        </w:rPr>
        <w:t>,</w:t>
      </w:r>
    </w:p>
    <w:p w:rsidRDefault="00D076C9" w:rsidP="00D076C9" w:rsidR="00D076C9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</w:r>
      <w:r w:rsidRPr="00307016">
        <w:rPr>
          <w:sz w:val="22"/>
          <w:szCs w:val="22"/>
        </w:rPr>
        <w:t xml:space="preserve">Općinskog suda u Dubrovniku </w:t>
      </w:r>
      <w:r>
        <w:rPr>
          <w:sz w:val="22"/>
          <w:szCs w:val="22"/>
        </w:rPr>
        <w:t>zemljišnoknjižni odjel</w:t>
      </w:r>
      <w:r w:rsidRPr="00332B2F">
        <w:rPr>
          <w:sz w:val="22"/>
          <w:szCs w:val="22"/>
        </w:rPr>
        <w:t>,</w:t>
      </w:r>
    </w:p>
    <w:p w:rsidRDefault="00D076C9" w:rsidP="00D076C9" w:rsidR="00D076C9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D076C9" w:rsidP="00D076C9" w:rsidR="00AD2988" w:rsidRPr="00D076C9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</w:t>
      </w:r>
      <w:r>
        <w:rPr>
          <w:sz w:val="22"/>
          <w:szCs w:val="22"/>
        </w:rPr>
        <w:t>a stranica e-oglasna ploča suda</w:t>
      </w:r>
      <w:r w:rsidR="00AD2988" w:rsidRPr="00D076C9">
        <w:rPr>
          <w:sz w:val="22"/>
          <w:szCs w:val="22"/>
        </w:rPr>
        <w:t xml:space="preserve">. </w:t>
      </w:r>
    </w:p>
    <w:p w:rsidRDefault="00AD2988" w:rsidP="00AD2988" w:rsidR="00AD2988" w:rsidRPr="00AD2988">
      <w:pPr>
        <w:pStyle w:val="Odlomakpopisa"/>
        <w:rPr>
          <w:sz w:val="22"/>
          <w:szCs w:val="22"/>
        </w:rPr>
      </w:pPr>
    </w:p>
    <w:p w:rsidRDefault="00386CC8" w:rsidP="00950B95" w:rsidR="00386CC8" w:rsidRPr="00950B95">
      <w:pPr>
        <w:pStyle w:val="Odlomakpopisa"/>
        <w:ind w:left="0"/>
        <w:rPr>
          <w:sz w:val="22"/>
          <w:szCs w:val="22"/>
        </w:rPr>
      </w:pPr>
    </w:p>
    <w:sectPr w:rsidSect="00EA1EE6" w:rsidR="00386CC8" w:rsidRPr="00950B95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72E1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95606" w:rsidP="00195606" w:rsidR="00195606" w:rsidRPr="00195606">
    <w:pPr>
      <w:jc w:val="right"/>
      <w:rPr>
        <w:b/>
        <w:sz w:val="22"/>
        <w:szCs w:val="22"/>
      </w:rPr>
    </w:pPr>
    <w:r w:rsidRPr="00195606">
      <w:rPr>
        <w:b/>
        <w:sz w:val="22"/>
        <w:szCs w:val="22"/>
      </w:rPr>
      <w:t xml:space="preserve">   Posl. br.6-St. 571/2018-15</w:t>
    </w:r>
  </w:p>
  <w:p w:rsidRDefault="00180734" w:rsidP="00195606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7152"/>
    <w:rsid w:val="000621BC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0488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606"/>
    <w:rsid w:val="001957EE"/>
    <w:rsid w:val="001A5432"/>
    <w:rsid w:val="001B3757"/>
    <w:rsid w:val="001B3DFD"/>
    <w:rsid w:val="001B49AD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B6B7A"/>
    <w:rsid w:val="002C6C52"/>
    <w:rsid w:val="002D3812"/>
    <w:rsid w:val="002D649F"/>
    <w:rsid w:val="002E2C75"/>
    <w:rsid w:val="002E51F9"/>
    <w:rsid w:val="002F3220"/>
    <w:rsid w:val="002F36D9"/>
    <w:rsid w:val="002F3EBC"/>
    <w:rsid w:val="002F70F3"/>
    <w:rsid w:val="0030612B"/>
    <w:rsid w:val="00306CAC"/>
    <w:rsid w:val="00310E98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0AF9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4E4553"/>
    <w:rsid w:val="005050DD"/>
    <w:rsid w:val="0051015F"/>
    <w:rsid w:val="005172AF"/>
    <w:rsid w:val="00523D90"/>
    <w:rsid w:val="00547C3D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A6978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E2A91"/>
    <w:rsid w:val="008F3A9F"/>
    <w:rsid w:val="0090173B"/>
    <w:rsid w:val="009125FE"/>
    <w:rsid w:val="00914E6B"/>
    <w:rsid w:val="00915573"/>
    <w:rsid w:val="00926C91"/>
    <w:rsid w:val="00937971"/>
    <w:rsid w:val="00950B95"/>
    <w:rsid w:val="009637B4"/>
    <w:rsid w:val="00964752"/>
    <w:rsid w:val="0097386D"/>
    <w:rsid w:val="009828AB"/>
    <w:rsid w:val="0099297A"/>
    <w:rsid w:val="009A7D3F"/>
    <w:rsid w:val="009C2354"/>
    <w:rsid w:val="009D34AE"/>
    <w:rsid w:val="009D56D2"/>
    <w:rsid w:val="009E1B81"/>
    <w:rsid w:val="009E3BB5"/>
    <w:rsid w:val="009E489D"/>
    <w:rsid w:val="009F2893"/>
    <w:rsid w:val="009F543C"/>
    <w:rsid w:val="009F75E2"/>
    <w:rsid w:val="00A012B4"/>
    <w:rsid w:val="00A04BB6"/>
    <w:rsid w:val="00A07752"/>
    <w:rsid w:val="00A137B8"/>
    <w:rsid w:val="00A15B7F"/>
    <w:rsid w:val="00A3499F"/>
    <w:rsid w:val="00A41D44"/>
    <w:rsid w:val="00A42B00"/>
    <w:rsid w:val="00A46765"/>
    <w:rsid w:val="00A51999"/>
    <w:rsid w:val="00A63F66"/>
    <w:rsid w:val="00A72E15"/>
    <w:rsid w:val="00A747DD"/>
    <w:rsid w:val="00A86E43"/>
    <w:rsid w:val="00A95D24"/>
    <w:rsid w:val="00AA3496"/>
    <w:rsid w:val="00AA4098"/>
    <w:rsid w:val="00AA5F17"/>
    <w:rsid w:val="00AB1013"/>
    <w:rsid w:val="00AB1C0D"/>
    <w:rsid w:val="00AC45C1"/>
    <w:rsid w:val="00AC6417"/>
    <w:rsid w:val="00AC7127"/>
    <w:rsid w:val="00AD2988"/>
    <w:rsid w:val="00AF0262"/>
    <w:rsid w:val="00AF0DC9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91F0E"/>
    <w:rsid w:val="00CA445B"/>
    <w:rsid w:val="00CA7778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076C9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556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DF3157"/>
    <w:rsid w:val="00E10F76"/>
    <w:rsid w:val="00E17CFA"/>
    <w:rsid w:val="00E20457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0C03"/>
    <w:rsid w:val="00EC4269"/>
    <w:rsid w:val="00EF31BC"/>
    <w:rsid w:val="00F1081D"/>
    <w:rsid w:val="00F207E4"/>
    <w:rsid w:val="00F246EF"/>
    <w:rsid w:val="00F27A12"/>
    <w:rsid w:val="00F3509D"/>
    <w:rsid w:val="00F443B5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2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E1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E1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E1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E1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2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E1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E15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E1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E1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521/2016</izvorni_sadrzaj>
    <derivirana_varijabla naziv="DomainObject.Predmet.Opis_1">Naknadna dioba St 521/2016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LIBRA COM d.o.o. za proizvodnju,trgovinu i usluge u stečaju</izvorni_sadrzaj>
    <derivirana_varijabla naziv="DomainObject.Predmet.ProtustrankaFormated_1">  LIBRA COM d.o.o. za proizvodnju,trgovinu i usluge u stečaju</derivirana_varijabla>
  </DomainObject.Predmet.ProtustrankaFormated>
  <DomainObject.Predmet.ProtustrankaFormatedOIB>
    <izvorni_sadrzaj>  LIBRA COM d.o.o. za proizvodnju,trgovinu i usluge u stečaju, OIB 85489113032</izvorni_sadrzaj>
    <derivirana_varijabla naziv="DomainObject.Predmet.ProtustrankaFormatedOIB_1">  LIBRA COM d.o.o. za proizvodnju,trgovinu i usluge u stečaju, OIB 85489113032</derivirana_varijabla>
  </DomainObject.Predmet.ProtustrankaFormatedOIB>
  <DomainObject.Predmet.ProtustrankaFormatedWithAdress>
    <izvorni_sadrzaj> LIBRA COM d.o.o. za proizvodnju,trgovinu i usluge u stečaju, Trnova 12, 20232 Slano</izvorni_sadrzaj>
    <derivirana_varijabla naziv="DomainObject.Predmet.ProtustrankaFormatedWithAdress_1"> LIBRA COM d.o.o. za proizvodnju,trgovinu i usluge u stečaju, Trnova 12, 20232 Slano</derivirana_varijabla>
  </DomainObject.Predmet.ProtustrankaFormatedWithAdress>
  <DomainObject.Predmet.ProtustrankaFormatedWithAdressOIB>
    <izvorni_sadrzaj> LIBRA COM d.o.o. za proizvodnju,trgovinu i usluge u stečaju, OIB 85489113032, Trnova 12, 20232 Slano</izvorni_sadrzaj>
    <derivirana_varijabla naziv="DomainObject.Predmet.ProtustrankaFormatedWithAdressOIB_1"> LIBRA COM d.o.o. za proizvodnju,trgovinu i usluge u stečaju, OIB 85489113032, Trnova 12, 20232 Slano</derivirana_varijabla>
  </DomainObject.Predmet.ProtustrankaFormatedWithAdressOIB>
  <DomainObject.Predmet.ProtustrankaWithAdress>
    <izvorni_sadrzaj>LIBRA COM d.o.o. za proizvodnju,trgovinu i usluge u stečaju Trnova 12, 20232 Slano</izvorni_sadrzaj>
    <derivirana_varijabla naziv="DomainObject.Predmet.ProtustrankaWithAdress_1">LIBRA COM d.o.o. za proizvodnju,trgovinu i usluge u stečaju Trnova 12, 20232 Slano</derivirana_varijabla>
  </DomainObject.Predmet.ProtustrankaWithAdress>
  <DomainObject.Predmet.ProtustrankaWithAdressOIB>
    <izvorni_sadrzaj>LIBRA COM d.o.o. za proizvodnju,trgovinu i usluge u stečaju, OIB 85489113032, Trnova 12, 20232 Slano</izvorni_sadrzaj>
    <derivirana_varijabla naziv="DomainObject.Predmet.ProtustrankaWithAdressOIB_1">LIBRA COM d.o.o. za proizvodnju,trgovinu i usluge u stečaju, OIB 85489113032, Trnova 12, 20232 Slano</derivirana_varijabla>
  </DomainObject.Predmet.ProtustrankaWithAdressOIB>
  <DomainObject.Predmet.ProtustrankaNazivFormated>
    <izvorni_sadrzaj>LIBRA COM d.o.o. za proizvodnju,trgovinu i usluge u stečaju</izvorni_sadrzaj>
    <derivirana_varijabla naziv="DomainObject.Predmet.ProtustrankaNazivFormated_1">LIBRA COM d.o.o. za proizvodnju,trgovinu i usluge u stečaju</derivirana_varijabla>
  </DomainObject.Predmet.ProtustrankaNazivFormated>
  <DomainObject.Predmet.ProtustrankaNazivFormatedOIB>
    <izvorni_sadrzaj>LIBRA COM d.o.o. za proizvodnju,trgovinu i usluge u stečaju, OIB 85489113032</izvorni_sadrzaj>
    <derivirana_varijabla naziv="DomainObject.Predmet.ProtustrankaNazivFormatedOIB_1">LIBRA COM d.o.o. za proizvodnju,trgovinu i usluge u stečaju, OIB 85489113032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Crnjak zastupane po punomoćniku Bojan Lujak; Ivan Crnjak zastupanog po punomoćniku Bojan Lujak</izvorni_sadrzaj>
    <derivirana_varijabla naziv="DomainObject.Predmet.StrankaFormated_1">  Ljiljana Crnjak zastupane po punomoćniku Bojan Lujak; Ivan Crnjak zastupanog po punomoćniku Bojan Lujak</derivirana_varijabla>
  </DomainObject.Predmet.StrankaFormated>
  <DomainObject.Predmet.StrankaFormatedOIB>
    <izvorni_sadrzaj>  Ljiljana Crnjak, OIB 53749817240 zastupane po punomoćniku Bojan Lujak; Ivan Crnjak, OIB 26433298153 zastupanog po punomoćniku Bojan Lujak</izvorni_sadrzaj>
    <derivirana_varijabla naziv="DomainObject.Predmet.StrankaFormatedOIB_1">  Ljiljana Crnjak, OIB 53749817240 zastupane po punomoćniku Bojan Lujak; Ivan Crnjak, OIB 26433298153 zastupanog po punomoćniku Bojan Lujak</derivirana_varijabla>
  </DomainObject.Predmet.StrankaFormatedOIB>
  <DomainObject.Predmet.StrankaFormatedWithAdress>
    <izvorni_sadrzaj> Ljiljana Crnjak, Podgaj 14a, 20236 Knežica zastupane po punomoćniku Bojan Lujak; Ivan Crnjak, Podgaj 14a, 20236 Knežica zastupanog po punomoćniku Bojan Lujak</izvorni_sadrzaj>
    <derivirana_varijabla naziv="DomainObject.Predmet.StrankaFormatedWithAdress_1"> Ljiljana Crnjak, Podgaj 14a, 20236 Knežica zastupane po punomoćniku Bojan Lujak; Ivan Crnjak, Podgaj 14a, 20236 Knežica zastupanog po punomoćniku Bojan Lujak</derivirana_varijabla>
  </DomainObject.Predmet.StrankaFormatedWithAdress>
  <DomainObject.Predmet.StrankaFormatedWithAdressOIB>
    <izvorni_sadrzaj> Ljiljana Crnjak, OIB 53749817240, Podgaj 14a, 20236 Knežica zastupane po punomoćniku Bojan Lujak; Ivan Crnjak, OIB 26433298153, Podgaj 14a, 20236 Knežica zastupanog po punomoćniku Bojan Lujak</izvorni_sadrzaj>
    <derivirana_varijabla naziv="DomainObject.Predmet.StrankaFormatedWithAdressOIB_1"> Ljiljana Crnjak, OIB 53749817240, Podgaj 14a, 20236 Knežica zastupane po punomoćniku Bojan Lujak; Ivan Crnjak, OIB 26433298153, Podgaj 14a, 20236 Knežica zastupanog po punomoćniku Bojan Lujak</derivirana_varijabla>
  </DomainObject.Predmet.StrankaFormatedWithAdressOIB>
  <DomainObject.Predmet.StrankaWithAdress>
    <izvorni_sadrzaj>Ljiljana Crnjak Podgaj 14a,20236 Knežica,Ivan Crnjak Podgaj 14a,20236 Knežica</izvorni_sadrzaj>
    <derivirana_varijabla naziv="DomainObject.Predmet.StrankaWithAdress_1">Ljiljana Crnjak Podgaj 14a,20236 Knežica,Ivan Crnjak Podgaj 14a,20236 Knežica</derivirana_varijabla>
  </DomainObject.Predmet.StrankaWithAdress>
  <DomainObject.Predmet.StrankaWithAdressOIB>
    <izvorni_sadrzaj>Ljiljana Crnjak, OIB 53749817240, Podgaj 14a,20236 Knežica,Ivan Crnjak, OIB 26433298153, Podgaj 14a,20236 Knežica</izvorni_sadrzaj>
    <derivirana_varijabla naziv="DomainObject.Predmet.StrankaWithAdressOIB_1">Ljiljana Crnjak, OIB 53749817240, Podgaj 14a,20236 Knežica,Ivan Crnjak, OIB 26433298153, Podgaj 14a,20236 Knežica</derivirana_varijabla>
  </DomainObject.Predmet.StrankaWithAdressOIB>
  <DomainObject.Predmet.StrankaNazivFormated>
    <izvorni_sadrzaj>Ljiljana Crnjak,Ivan Crnjak</izvorni_sadrzaj>
    <derivirana_varijabla naziv="DomainObject.Predmet.StrankaNazivFormated_1">Ljiljana Crnjak,Ivan Crnjak</derivirana_varijabla>
  </DomainObject.Predmet.StrankaNazivFormated>
  <DomainObject.Predmet.StrankaNazivFormatedOIB>
    <izvorni_sadrzaj>Ljiljana Crnjak, OIB 53749817240,Ivan Crnjak, OIB 26433298153</izvorni_sadrzaj>
    <derivirana_varijabla naziv="DomainObject.Predmet.StrankaNazivFormatedOIB_1">Ljiljana Crnjak, OIB 53749817240,Ivan Crnjak, OIB 26433298153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Ljiljana Crnjak zastupane po punomoćniku Bojan Lujak</item>
      <item>Ivan Crnjak zastupanog po punomoćniku Bojan Lujak</item>
    </izvorni_sadrzaj>
    <derivirana_varijabla naziv="DomainObject.Predmet.StrankaListFormated_1">
      <item>Ljiljana Crnjak zastupane po punomoćniku Bojan Lujak</item>
      <item>Ivan Crnjak zastupanog po punomoćniku Bojan Lujak</item>
    </derivirana_varijabla>
  </DomainObject.Predmet.StrankaListFormated>
  <DomainObject.Predmet.StrankaListFormatedOIB>
    <izvorni_sadrzaj>
      <item>Ljiljana Crnjak, OIB 53749817240 zastupane po punomoćniku Bojan Lujak</item>
      <item>Ivan Crnjak, OIB 26433298153 zastupanog po punomoćniku Bojan Lujak</item>
    </izvorni_sadrzaj>
    <derivirana_varijabla naziv="DomainObject.Predmet.StrankaListFormatedOIB_1">
      <item>Ljiljana Crnjak, OIB 53749817240 zastupane po punomoćniku Bojan Lujak</item>
      <item>Ivan Crnjak, OIB 26433298153 zastupanog po punomoćniku Bojan Lujak</item>
    </derivirana_varijabla>
  </DomainObject.Predmet.StrankaListFormatedOIB>
  <DomainObject.Predmet.StrankaListFormatedWithAdress>
    <izvorni_sadrzaj>
      <item>Ljiljana Crnjak, Podgaj 14a, 20236 Knežica zastupane po punomoćniku Bojan Lujak</item>
      <item>Ivan Crnjak, Podgaj 14a, 20236 Knežica zastupanog po punomoćniku Bojan Lujak</item>
    </izvorni_sadrzaj>
    <derivirana_varijabla naziv="DomainObject.Predmet.StrankaListFormatedWithAdress_1">
      <item>Ljiljana Crnjak, Podgaj 14a, 20236 Knežica zastupane po punomoćniku Bojan Lujak</item>
      <item>Ivan Crnjak, Podgaj 14a, 20236 Knežica zastupanog po punomoćniku Bojan Lujak</item>
    </derivirana_varijabla>
  </DomainObject.Predmet.StrankaListFormatedWithAdress>
  <DomainObject.Predmet.StrankaListFormatedWithAdressOIB>
    <izvorni_sadrzaj>
      <item>Ljiljana Crnjak, OIB 53749817240, Podgaj 14a, 20236 Knežica zastupane po punomoćniku Bojan Lujak</item>
      <item>Ivan Crnjak, OIB 26433298153, Podgaj 14a, 20236 Knežica zastupanog po punomoćniku Bojan Lujak</item>
    </izvorni_sadrzaj>
    <derivirana_varijabla naziv="DomainObject.Predmet.StrankaListFormatedWithAdressOIB_1">
      <item>Ljiljana Crnjak, OIB 53749817240, Podgaj 14a, 20236 Knežica zastupane po punomoćniku Bojan Lujak</item>
      <item>Ivan Crnjak, OIB 26433298153, Podgaj 14a, 20236 Knežica zastupanog po punomoćniku Bojan Lujak</item>
    </derivirana_varijabla>
  </DomainObject.Predmet.StrankaListFormatedWithAdressOIB>
  <DomainObject.Predmet.StrankaListNazivFormated>
    <izvorni_sadrzaj>
      <item>Ljiljana Crnjak</item>
      <item>Ivan Crnjak</item>
    </izvorni_sadrzaj>
    <derivirana_varijabla naziv="DomainObject.Predmet.StrankaListNazivFormated_1">
      <item>Ljiljana Crnjak</item>
      <item>Ivan Crnjak</item>
    </derivirana_varijabla>
  </DomainObject.Predmet.StrankaListNazivFormated>
  <DomainObject.Predmet.StrankaListNazivFormatedOIB>
    <izvorni_sadrzaj>
      <item>Ljiljana Crnjak, OIB 53749817240</item>
      <item>Ivan Crnjak, OIB 26433298153</item>
    </izvorni_sadrzaj>
    <derivirana_varijabla naziv="DomainObject.Predmet.StrankaListNazivFormatedOIB_1">
      <item>Ljiljana Crnjak, OIB 53749817240</item>
      <item>Ivan Crnjak, OIB 26433298153</item>
    </derivirana_varijabla>
  </DomainObject.Predmet.StrankaListNazivFormatedOIB>
  <DomainObject.Predmet.ProtuStrankaListFormated>
    <izvorni_sadrzaj>
      <item>LIBRA COM d.o.o. za proizvodnju,trgovinu i usluge u stečaju</item>
    </izvorni_sadrzaj>
    <derivirana_varijabla naziv="DomainObject.Predmet.ProtuStrankaListFormated_1">
      <item>LIBRA COM d.o.o. za proizvodnju,trgovinu i usluge u stečaju</item>
    </derivirana_varijabla>
  </DomainObject.Predmet.ProtuStrankaListFormated>
  <DomainObject.Predmet.ProtuStrankaListFormatedOIB>
    <izvorni_sadrzaj>
      <item>LIBRA COM d.o.o. za proizvodnju,trgovinu i usluge u stečaju, OIB 85489113032</item>
    </izvorni_sadrzaj>
    <derivirana_varijabla naziv="DomainObject.Predmet.ProtuStrankaListFormatedOIB_1">
      <item>LIBRA COM d.o.o. za proizvodnju,trgovinu i usluge u stečaju, OIB 85489113032</item>
    </derivirana_varijabla>
  </DomainObject.Predmet.ProtuStrankaListFormatedOIB>
  <DomainObject.Predmet.ProtuStrankaListFormatedWithAdress>
    <izvorni_sadrzaj>
      <item>LIBRA COM d.o.o. za proizvodnju,trgovinu i usluge u stečaju, Trnova 12, 20232 Slano</item>
    </izvorni_sadrzaj>
    <derivirana_varijabla naziv="DomainObject.Predmet.ProtuStrankaListFormatedWithAdress_1">
      <item>LIBRA COM d.o.o. za proizvodnju,trgovinu i usluge u stečaju, Trnova 12, 20232 Slano</item>
    </derivirana_varijabla>
  </DomainObject.Predmet.ProtuStrankaListFormatedWithAdress>
  <DomainObject.Predmet.ProtuStrankaListFormatedWithAdressOIB>
    <izvorni_sadrzaj>
      <item>LIBRA COM d.o.o. za proizvodnju,trgovinu i usluge u stečaju, OIB 85489113032, Trnova 12, 20232 Slano</item>
    </izvorni_sadrzaj>
    <derivirana_varijabla naziv="DomainObject.Predmet.ProtuStrankaListFormatedWithAdressOIB_1">
      <item>LIBRA COM d.o.o. za proizvodnju,trgovinu i usluge u stečaju, OIB 85489113032, Trnova 12, 20232 Slano</item>
    </derivirana_varijabla>
  </DomainObject.Predmet.ProtuStrankaListFormatedWithAdressOIB>
  <DomainObject.Predmet.ProtuStrankaListNazivFormated>
    <izvorni_sadrzaj>
      <item>LIBRA COM d.o.o. za proizvodnju,trgovinu i usluge u stečaju</item>
    </izvorni_sadrzaj>
    <derivirana_varijabla naziv="DomainObject.Predmet.ProtuStrankaListNazivFormated_1">
      <item>LIBRA COM d.o.o. za proizvodnju,trgovinu i usluge u stečaju</item>
    </derivirana_varijabla>
  </DomainObject.Predmet.ProtuStrankaListNazivFormated>
  <DomainObject.Predmet.ProtuStrankaListNazivFormatedOIB>
    <izvorni_sadrzaj>
      <item>LIBRA COM d.o.o. za proizvodnju,trgovinu i usluge u stečaju, OIB 85489113032</item>
    </izvorni_sadrzaj>
    <derivirana_varijabla naziv="DomainObject.Predmet.ProtuStrankaListNazivFormatedOIB_1">
      <item>LIBRA COM d.o.o. za proizvodnju,trgovinu i usluge u stečaju, OIB 85489113032</item>
    </derivirana_varijabla>
  </DomainObject.Predmet.ProtuStrankaListNazivFormatedOIB>
  <DomainObject.Predmet.OstaliListFormated>
    <izvorni_sadrzaj>
      <item>Bojan Lujak punomoćnik sudionika u postupku Ljiljana Crnjak; Ivan Crnjak</item>
    </izvorni_sadrzaj>
    <derivirana_varijabla naziv="DomainObject.Predmet.OstaliListFormated_1">
      <item>Bojan Lujak punomoćnik sudionika u postupku Ljiljana Crnjak; Ivan Crnjak</item>
    </derivirana_varijabla>
  </DomainObject.Predmet.OstaliListFormated>
  <DomainObject.Predmet.OstaliListFormatedOIB>
    <izvorni_sadrzaj>
      <item>Bojan Lujak punomoćnik sudionika u postupku Ljiljana Crnjak; Ivan Crnjak</item>
    </izvorni_sadrzaj>
    <derivirana_varijabla naziv="DomainObject.Predmet.OstaliListFormatedOIB_1">
      <item>Bojan Lujak punomoćnik sudionika u postupku Ljiljana Crnjak; Ivan Crnjak</item>
    </derivirana_varijabla>
  </DomainObject.Predmet.OstaliListFormatedOIB>
  <DomainObject.Predmet.OstaliListFormatedWithAdress>
    <izvorni_sadrzaj>
      <item>Bojan Lujak punomoćnik sudionika u postupku Ljiljana Crnjak; Ivan Crnjak</item>
    </izvorni_sadrzaj>
    <derivirana_varijabla naziv="DomainObject.Predmet.OstaliListFormatedWithAdress_1">
      <item>Bojan Lujak punomoćnik sudionika u postupku Ljiljana Crnjak; Ivan Crnjak</item>
    </derivirana_varijabla>
  </DomainObject.Predmet.OstaliListFormatedWithAdress>
  <DomainObject.Predmet.OstaliListFormatedWithAdressOIB>
    <izvorni_sadrzaj>
      <item>Bojan Lujak punomoćnik sudionika u postupku Ljiljana Crnjak; Ivan Crnjak</item>
    </izvorni_sadrzaj>
    <derivirana_varijabla naziv="DomainObject.Predmet.OstaliListFormatedWithAdressOIB_1">
      <item>Bojan Lujak punomoćnik sudionika u postupku Ljiljana Crnjak; Ivan Crnjak</item>
    </derivirana_varijabla>
  </DomainObject.Predmet.OstaliListFormatedWithAdressOIB>
  <DomainObject.Predmet.OstaliListNazivFormated>
    <izvorni_sadrzaj>
      <item>Bojan Lujak</item>
    </izvorni_sadrzaj>
    <derivirana_varijabla naziv="DomainObject.Predmet.OstaliListNazivFormated_1">
      <item>Bojan Lujak</item>
    </derivirana_varijabla>
  </DomainObject.Predmet.OstaliListNazivFormated>
  <DomainObject.Predmet.OstaliListNazivFormatedOIB>
    <izvorni_sadrzaj>
      <item>Bojan Lujak</item>
    </izvorni_sadrzaj>
    <derivirana_varijabla naziv="DomainObject.Predmet.OstaliListNazivFormatedOIB_1">
      <item>Bojan Lujak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Crnjak i dr.</izvorni_sadrzaj>
    <derivirana_varijabla naziv="DomainObject.Predmet.StrankaIDrugi_1">Ljiljana Crnjak i dr.</derivirana_varijabla>
  </DomainObject.Predmet.StrankaIDrugi>
  <DomainObject.Predmet.ProtustrankaIDrugi>
    <izvorni_sadrzaj>LIBRA COM d.o.o. za proizvodnju,trgovinu i usluge u stečaju</izvorni_sadrzaj>
    <derivirana_varijabla naziv="DomainObject.Predmet.ProtustrankaIDrugi_1">LIBRA COM d.o.o. za proizvodnju,trgovinu i usluge u stečaju</derivirana_varijabla>
  </DomainObject.Predmet.ProtustrankaIDrugi>
  <DomainObject.Predmet.StrankaIDrugiAdressOIB>
    <izvorni_sadrzaj>Ljiljana Crnjak, OIB 53749817240, Podgaj 14a, 20236 Knežica i dr.</izvorni_sadrzaj>
    <derivirana_varijabla naziv="DomainObject.Predmet.StrankaIDrugiAdressOIB_1">Ljiljana Crnjak, OIB 53749817240, Podgaj 14a, 20236 Knežica i dr.</derivirana_varijabla>
  </DomainObject.Predmet.StrankaIDrugiAdressOIB>
  <DomainObject.Predmet.ProtustrankaIDrugiAdressOIB>
    <izvorni_sadrzaj>LIBRA COM d.o.o. za proizvodnju,trgovinu i usluge u stečaju, OIB 85489113032, Trnova 12, 20232 Slano</izvorni_sadrzaj>
    <derivirana_varijabla naziv="DomainObject.Predmet.ProtustrankaIDrugiAdressOIB_1">LIBRA COM d.o.o. za proizvodnju,trgovinu i usluge u stečaju, OIB 85489113032, Trnova 12,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Crnjak</item>
      <item>LIBRA COM d.o.o. za proizvodnju,trgovinu i usluge u stečaju</item>
      <item>Ivan Crnjak</item>
      <item>Bojan Lujak</item>
    </izvorni_sadrzaj>
    <derivirana_varijabla naziv="DomainObject.Predmet.SudioniciListNaziv_1">
      <item>Ljiljana Crnjak</item>
      <item>LIBRA COM d.o.o. za proizvodnju,trgovinu i usluge u stečaju</item>
      <item>Ivan Crnjak</item>
      <item>Bojan Lujak</item>
    </derivirana_varijabla>
  </DomainObject.Predmet.SudioniciListNaziv>
  <DomainObject.Predmet.SudioniciListAdressOIB>
    <izvorni_sadrzaj>
      <item>Ljiljana Crnjak, OIB 53749817240, Podgaj 14a,20236 Knežica</item>
      <item>LIBRA COM d.o.o. za proizvodnju,trgovinu i usluge u stečaju, OIB 85489113032, Trnova 12,20232 Slano</item>
      <item>Ivan Crnjak, OIB 26433298153, Podgaj 14a,20236 Knežica</item>
      <item>Bojan Lujak</item>
    </izvorni_sadrzaj>
    <derivirana_varijabla naziv="DomainObject.Predmet.SudioniciListAdressOIB_1">
      <item>Ljiljana Crnjak, OIB 53749817240, Podgaj 14a,20236 Knežica</item>
      <item>LIBRA COM d.o.o. za proizvodnju,trgovinu i usluge u stečaju, OIB 85489113032, Trnova 12,20232 Slano</item>
      <item>Ivan Crnjak, OIB 26433298153, Podgaj 14a,20236 Knežica</item>
      <item>Bojan Lujak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53749817240</item>
      <item>, OIB 85489113032</item>
      <item>, OIB 26433298153</item>
      <item>, OIB null</item>
    </izvorni_sadrzaj>
    <derivirana_varijabla naziv="DomainObject.Predmet.SudioniciListNazivOIB_1">
      <item>, OIB 53749817240</item>
      <item>, OIB 85489113032</item>
      <item>, OIB 26433298153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B87E9-A7DE-4C55-80F4-A2BDC0828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2399</properties:Characters>
  <properties:Lines>70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2018-08-14T08:05:00Z</dcterms:created>
  <dc:creator>Srđan Gavranić</dc:creator>
  <cp:lastModifiedBy>Adaleta Milovčević</cp:lastModifiedBy>
  <cp:lastPrinted>2018-08-16T08:11:00Z</cp:lastPrinted>
  <dcterms:modified xmlns:xsi="http://www.w3.org/2001/XMLSchema-instance" xsi:type="dcterms:W3CDTF">2018-08-16T08:15:00Z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