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4600" w14:paraId="74a4600" w:rsidRDefault="00DA2FDA" w:rsidP="00DA2FDA" w:rsidR="00DA2FDA" w:rsidRPr="00C42ADA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C42ADA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C42ADA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C42ADA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C42ADA" w:rsidP="00DA2FDA" w:rsidR="00C42ADA" w:rsidRPr="00C42A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C42ADA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234B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42ADA" w:rsidP="00DA2FDA" w:rsidR="00C42ADA" w:rsidRPr="008C466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5B468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B4687"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Liljani Ugrin kao sucu pojedincu u stečajnom predmetu nad </w:t>
      </w:r>
      <w:r w:rsidR="00C42ADA" w:rsidRPr="005B4687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5B4687" w:rsidRPr="005B4687">
        <w:rPr>
          <w:rFonts w:hAnsi="Times New Roman" w:ascii="Times New Roman"/>
          <w:bCs/>
          <w:sz w:val="24"/>
          <w:szCs w:val="24"/>
          <w:lang w:val="hr-HR"/>
        </w:rPr>
        <w:t>MEG GRAĐENJ</w:t>
      </w:r>
      <w:r w:rsidR="005B4687" w:rsidRPr="005B4687">
        <w:rPr>
          <w:rFonts w:hAnsi="Times New Roman" w:ascii="Times New Roman"/>
          <w:sz w:val="24"/>
          <w:szCs w:val="24"/>
          <w:lang w:val="hr-HR"/>
        </w:rPr>
        <w:t xml:space="preserve">E jednostavno društvo s ograničenom odgovornošću za građevinarstvo i trgovinu Mali Lošinj, Priko 63 (MBS </w:t>
      </w:r>
      <w:hyperlink r:id="rId9" w:history="true">
        <w:r w:rsidR="005B4687" w:rsidRPr="005B4687">
          <w:rPr>
            <w:rStyle w:val="Hiperveza"/>
            <w:rFonts w:hAnsi="Times New Roman" w:ascii="Times New Roman"/>
            <w:sz w:val="24"/>
            <w:szCs w:val="24"/>
            <w:u w:val="none"/>
            <w:lang w:val="hr-HR"/>
          </w:rPr>
          <w:t>040377954</w:t>
        </w:r>
      </w:hyperlink>
      <w:r w:rsidR="005B4687" w:rsidRPr="005B4687">
        <w:rPr>
          <w:rFonts w:hAnsi="Times New Roman" w:ascii="Times New Roman"/>
          <w:sz w:val="24"/>
          <w:szCs w:val="24"/>
          <w:lang w:val="hr-HR"/>
        </w:rPr>
        <w:t xml:space="preserve"> - OIB  77939361648), </w:t>
      </w:r>
      <w:r w:rsidRPr="005B4687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C4660" w:rsidRPr="005B4687">
        <w:rPr>
          <w:rFonts w:hAnsi="Times New Roman" w:ascii="Times New Roman"/>
          <w:sz w:val="24"/>
          <w:szCs w:val="24"/>
          <w:lang w:val="hr-HR"/>
        </w:rPr>
        <w:t>18. listopada</w:t>
      </w:r>
      <w:r w:rsidR="00C42ADA" w:rsidRPr="005B4687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5B4687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DA2FDA" w:rsidP="00DA2FDA" w:rsidR="00DA2FDA" w:rsidRPr="008C466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I</w:t>
      </w:r>
      <w:r w:rsidRPr="00C42ADA">
        <w:rPr>
          <w:rFonts w:hAnsi="Times New Roman" w:ascii="Times New Roman"/>
          <w:sz w:val="24"/>
          <w:szCs w:val="24"/>
          <w:lang w:val="hr-HR"/>
        </w:rPr>
        <w:tab/>
      </w:r>
      <w:r w:rsidR="00CE7128">
        <w:rPr>
          <w:rFonts w:hAnsi="Times New Roman" w:ascii="Times New Roman"/>
          <w:sz w:val="24"/>
          <w:szCs w:val="24"/>
          <w:lang w:val="hr-HR"/>
        </w:rPr>
        <w:t>Ročište</w:t>
      </w: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radi </w:t>
      </w:r>
      <w:r w:rsidR="000401C1">
        <w:rPr>
          <w:rFonts w:hAnsi="Times New Roman" w:ascii="Times New Roman"/>
          <w:sz w:val="24"/>
          <w:szCs w:val="24"/>
          <w:lang w:val="hr-HR"/>
        </w:rPr>
        <w:t>očitovanja o prijedlogu za otvaranje stečajnog postupka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određeno za </w:t>
      </w:r>
      <w:r w:rsidR="001B1649">
        <w:rPr>
          <w:rFonts w:hAnsi="Times New Roman" w:ascii="Times New Roman"/>
          <w:sz w:val="24"/>
          <w:szCs w:val="24"/>
          <w:lang w:val="hr-HR"/>
        </w:rPr>
        <w:t>14. studenog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2018. u </w:t>
      </w:r>
      <w:r w:rsidR="008E2210">
        <w:rPr>
          <w:rFonts w:hAnsi="Times New Roman" w:ascii="Times New Roman"/>
          <w:sz w:val="24"/>
          <w:szCs w:val="24"/>
          <w:lang w:val="hr-HR"/>
        </w:rPr>
        <w:t>10</w:t>
      </w:r>
      <w:r w:rsidR="00791DAD">
        <w:rPr>
          <w:rFonts w:hAnsi="Times New Roman" w:ascii="Times New Roman"/>
          <w:sz w:val="24"/>
          <w:szCs w:val="24"/>
          <w:lang w:val="hr-HR"/>
        </w:rPr>
        <w:t>.</w:t>
      </w:r>
      <w:r w:rsidR="005B4687">
        <w:rPr>
          <w:rFonts w:hAnsi="Times New Roman" w:ascii="Times New Roman"/>
          <w:sz w:val="24"/>
          <w:szCs w:val="24"/>
          <w:lang w:val="hr-HR"/>
        </w:rPr>
        <w:t>30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sati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se odgađa, a iduće </w:t>
      </w:r>
      <w:r w:rsidR="001B1649">
        <w:rPr>
          <w:rFonts w:hAnsi="Times New Roman" w:ascii="Times New Roman"/>
          <w:sz w:val="24"/>
          <w:szCs w:val="24"/>
          <w:lang w:val="hr-HR"/>
        </w:rPr>
        <w:t>se zakazuje za dan</w:t>
      </w:r>
    </w:p>
    <w:p w:rsidRDefault="001B1649" w:rsidP="00DA2FDA" w:rsidR="001B164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28. studenog 2018. u </w:t>
      </w:r>
      <w:r w:rsidR="008E2210">
        <w:rPr>
          <w:rFonts w:hAnsi="Times New Roman" w:ascii="Times New Roman"/>
          <w:sz w:val="24"/>
          <w:szCs w:val="24"/>
          <w:lang w:val="hr-HR"/>
        </w:rPr>
        <w:t>10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5B4687">
        <w:rPr>
          <w:rFonts w:hAnsi="Times New Roman" w:ascii="Times New Roman"/>
          <w:sz w:val="24"/>
          <w:szCs w:val="24"/>
          <w:lang w:val="hr-HR"/>
        </w:rPr>
        <w:t>30</w:t>
      </w:r>
      <w:r>
        <w:rPr>
          <w:rFonts w:hAnsi="Times New Roman" w:ascii="Times New Roman"/>
          <w:sz w:val="24"/>
          <w:szCs w:val="24"/>
          <w:lang w:val="hr-HR"/>
        </w:rPr>
        <w:t xml:space="preserve"> sati</w:t>
      </w: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B1649" w:rsidP="00DA2FDA" w:rsidR="001B1649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koje će se predlagatelj, dužnik i zastupnik dužnika po zakonu pozvati prijepisom ovog rješenja.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U Rijeci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1649">
        <w:rPr>
          <w:rFonts w:hAnsi="Times New Roman" w:ascii="Times New Roman"/>
          <w:sz w:val="24"/>
          <w:szCs w:val="24"/>
          <w:lang w:val="hr-HR"/>
        </w:rPr>
        <w:t>18. listopada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C42ADA">
        <w:rPr>
          <w:rFonts w:hAnsi="Times New Roman" w:ascii="Times New Roman"/>
          <w:sz w:val="24"/>
          <w:szCs w:val="24"/>
          <w:lang w:val="hr-HR"/>
        </w:rPr>
        <w:t>.</w:t>
      </w:r>
    </w:p>
    <w:p w:rsidRDefault="00C42ADA" w:rsidP="00DA2FDA" w:rsidR="00C42A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F658AC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R="00F658AC" w:rsidRPr="00C42AD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C42ADA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C42ADA">
      <w:rPr>
        <w:rFonts w:hAnsi="Times New Roman" w:ascii="Times New Roman"/>
        <w:sz w:val="24"/>
        <w:szCs w:val="24"/>
        <w:lang w:val="hr-HR"/>
      </w:rPr>
      <w:t>Poslovni broj 7 St-</w:t>
    </w:r>
    <w:r w:rsidR="005B4687">
      <w:rPr>
        <w:rFonts w:hAnsi="Times New Roman" w:ascii="Times New Roman"/>
        <w:sz w:val="24"/>
        <w:szCs w:val="24"/>
        <w:lang w:val="hr-HR"/>
      </w:rPr>
      <w:t>561</w:t>
    </w:r>
    <w:r w:rsidR="008C4660">
      <w:rPr>
        <w:rFonts w:hAnsi="Times New Roman" w:ascii="Times New Roman"/>
        <w:sz w:val="24"/>
        <w:szCs w:val="24"/>
        <w:lang w:val="hr-HR"/>
      </w:rPr>
      <w:t>/2018-</w:t>
    </w:r>
    <w:r w:rsidR="005B4687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0401C1"/>
    <w:rsid w:val="00161D75"/>
    <w:rsid w:val="001B1649"/>
    <w:rsid w:val="005B4687"/>
    <w:rsid w:val="00791DAD"/>
    <w:rsid w:val="008C4660"/>
    <w:rsid w:val="008E2210"/>
    <w:rsid w:val="00936060"/>
    <w:rsid w:val="009B00DC"/>
    <w:rsid w:val="00B234B2"/>
    <w:rsid w:val="00C42ADA"/>
    <w:rsid w:val="00CE7128"/>
    <w:rsid w:val="00DA2FDA"/>
    <w:rsid w:val="00EE635E"/>
    <w:rsid w:val="00F2179D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1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17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1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1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21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17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1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1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77954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 GRAĐENJE j.d.o.o. zastupanog po punomoćniku Damir Magazin</izvorni_sadrzaj>
    <derivirana_varijabla naziv="DomainObject.Predmet.ProtustrankaFormated_1">  MEG GRAĐENJE j.d.o.o. zastupanog po punomoćniku Damir Magazin</derivirana_varijabla>
  </DomainObject.Predmet.ProtustrankaFormated>
  <DomainObject.Predmet.ProtustrankaFormatedOIB>
    <izvorni_sadrzaj>  MEG GRAĐENJE j.d.o.o., OIB 77939361648 zastupanog po punomoćniku Damir Magazin</izvorni_sadrzaj>
    <derivirana_varijabla naziv="DomainObject.Predmet.ProtustrankaFormatedOIB_1">  MEG GRAĐENJE j.d.o.o., OIB 77939361648 zastupanog po punomoćniku Damir Magazin</derivirana_varijabla>
  </DomainObject.Predmet.ProtustrankaFormatedOIB>
  <DomainObject.Predmet.ProtustrankaFormatedWithAdress>
    <izvorni_sadrzaj> MEG GRAĐENJE j.d.o.o., Priko 63, 51550 Mali Lošinj zastupanog po punomoćniku Damir Magazin</izvorni_sadrzaj>
    <derivirana_varijabla naziv="DomainObject.Predmet.ProtustrankaFormatedWithAdress_1"> MEG GRAĐENJE j.d.o.o., Priko 63, 51550 Mali Lošinj zastupanog po punomoćniku Damir Magazin</derivirana_varijabla>
  </DomainObject.Predmet.ProtustrankaFormatedWithAdress>
  <DomainObject.Predmet.ProtustrankaFormatedWithAdressOIB>
    <izvorni_sadrzaj> MEG GRAĐENJE j.d.o.o., OIB 77939361648, Priko 63, 51550 Mali Lošinj zastupanog po punomoćniku Damir Magazin</izvorni_sadrzaj>
    <derivirana_varijabla naziv="DomainObject.Predmet.ProtustrankaFormatedWithAdressOIB_1"> MEG GRAĐENJE j.d.o.o., OIB 77939361648, Priko 63, 51550 Mali Lošinj zastupanog po punomoćniku Damir Magazin</derivirana_varijabla>
  </DomainObject.Predmet.ProtustrankaFormatedWithAdressOIB>
  <DomainObject.Predmet.ProtustrankaWithAdress>
    <izvorni_sadrzaj>MEG GRAĐENJE j.d.o.o. Priko 63, 51550 Mali Lošinj</izvorni_sadrzaj>
    <derivirana_varijabla naziv="DomainObject.Predmet.ProtustrankaWithAdress_1">MEG GRAĐENJE j.d.o.o. Priko 63, 51550 Mali Lošinj</derivirana_varijabla>
  </DomainObject.Predmet.ProtustrankaWithAdress>
  <DomainObject.Predmet.ProtustrankaWithAdressOIB>
    <izvorni_sadrzaj>MEG GRAĐENJE j.d.o.o., OIB 77939361648, Priko 63, 51550 Mali Lošinj</izvorni_sadrzaj>
    <derivirana_varijabla naziv="DomainObject.Predmet.ProtustrankaWithAdressOIB_1">MEG GRAĐENJE j.d.o.o., OIB 77939361648, Priko 63, 51550 Mali Lošinj</derivirana_varijabla>
  </DomainObject.Predmet.ProtustrankaWithAdressOIB>
  <DomainObject.Predmet.ProtustrankaNazivFormated>
    <izvorni_sadrzaj>MEG GRAĐENJE j.d.o.o.</izvorni_sadrzaj>
    <derivirana_varijabla naziv="DomainObject.Predmet.ProtustrankaNazivFormated_1">MEG GRAĐENJE j.d.o.o.</derivirana_varijabla>
  </DomainObject.Predmet.ProtustrankaNazivFormated>
  <DomainObject.Predmet.ProtustrankaNazivFormatedOIB>
    <izvorni_sadrzaj>MEG GRAĐENJE j.d.o.o., OIB 77939361648</izvorni_sadrzaj>
    <derivirana_varijabla naziv="DomainObject.Predmet.ProtustrankaNazivFormatedOIB_1">MEG GRAĐENJE j.d.o.o., OIB 77939361648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MEG GRAĐENJE j.d.o.o. zastupanog po punomoćniku Damir Magazin</item>
    </izvorni_sadrzaj>
    <derivirana_varijabla naziv="DomainObject.Predmet.ProtuStrankaListFormated_1">
      <item>MEG GRAĐENJE j.d.o.o. zastupanog po punomoćniku Damir Magazin</item>
    </derivirana_varijabla>
  </DomainObject.Predmet.ProtuStrankaListFormated>
  <DomainObject.Predmet.ProtuStrankaListFormatedOIB>
    <izvorni_sadrzaj>
      <item>MEG GRAĐENJE j.d.o.o., OIB 77939361648 zastupanog po punomoćniku Damir Magazin</item>
    </izvorni_sadrzaj>
    <derivirana_varijabla naziv="DomainObject.Predmet.ProtuStrankaListFormatedOIB_1">
      <item>MEG GRAĐENJE j.d.o.o., OIB 77939361648 zastupanog po punomoćniku Damir Magazin</item>
    </derivirana_varijabla>
  </DomainObject.Predmet.ProtuStrankaListFormatedOIB>
  <DomainObject.Predmet.ProtuStrankaListFormatedWithAdress>
    <izvorni_sadrzaj>
      <item>MEG GRAĐENJE j.d.o.o., Priko 63, 51550 Mali Lošinj zastupanog po punomoćniku Damir Magazin</item>
    </izvorni_sadrzaj>
    <derivirana_varijabla naziv="DomainObject.Predmet.ProtuStrankaListFormatedWithAdress_1">
      <item>MEG GRAĐENJE j.d.o.o., Priko 63, 51550 Mali Lošinj zastupanog po punomoćniku Damir Magazin</item>
    </derivirana_varijabla>
  </DomainObject.Predmet.ProtuStrankaListFormatedWithAdress>
  <DomainObject.Predmet.ProtuStrankaListFormatedWithAdressOIB>
    <izvorni_sadrzaj>
      <item>MEG GRAĐENJE j.d.o.o., OIB 77939361648, Priko 63, 51550 Mali Lošinj zastupanog po punomoćniku Damir Magazin</item>
    </izvorni_sadrzaj>
    <derivirana_varijabla naziv="DomainObject.Predmet.ProtuStrankaListFormatedWithAdressOIB_1">
      <item>MEG GRAĐENJE j.d.o.o., OIB 77939361648, Priko 63, 51550 Mali Lošinj zastupanog po punomoćniku Damir Magazin</item>
    </derivirana_varijabla>
  </DomainObject.Predmet.ProtuStrankaListFormatedWithAdressOIB>
  <DomainObject.Predmet.ProtuStrankaListNazivFormated>
    <izvorni_sadrzaj>
      <item>MEG GRAĐENJE j.d.o.o.</item>
    </izvorni_sadrzaj>
    <derivirana_varijabla naziv="DomainObject.Predmet.ProtuStrankaListNazivFormated_1">
      <item>MEG GRAĐENJE j.d.o.o.</item>
    </derivirana_varijabla>
  </DomainObject.Predmet.ProtuStrankaListNazivFormated>
  <DomainObject.Predmet.ProtuStrankaListNazivFormatedOIB>
    <izvorni_sadrzaj>
      <item>MEG GRAĐENJE j.d.o.o., OIB 77939361648</item>
    </izvorni_sadrzaj>
    <derivirana_varijabla naziv="DomainObject.Predmet.ProtuStrankaListNazivFormatedOIB_1">
      <item>MEG GRAĐENJE j.d.o.o., OIB 77939361648</item>
    </derivirana_varijabla>
  </DomainObject.Predmet.ProtuStrankaListNazivFormatedOIB>
  <DomainObject.Predmet.OstaliListFormated>
    <izvorni_sadrzaj>
      <item>Damir Magazin punomoćnik sudionika u postupku MEG GRAĐENJE j.d.o.o.</item>
    </izvorni_sadrzaj>
    <derivirana_varijabla naziv="DomainObject.Predmet.OstaliListFormated_1">
      <item>Damir Magazin punomoćnik sudionika u postupku MEG GRAĐENJE j.d.o.o.</item>
    </derivirana_varijabla>
  </DomainObject.Predmet.OstaliListFormated>
  <DomainObject.Predmet.OstaliListFormatedOIB>
    <izvorni_sadrzaj>
      <item>Damir Magazin, OIB 99721314776 punomoćnik sudionika u postupku MEG GRAĐENJE j.d.o.o.</item>
    </izvorni_sadrzaj>
    <derivirana_varijabla naziv="DomainObject.Predmet.OstaliListFormatedOIB_1">
      <item>Damir Magazin, OIB 99721314776 punomoćnik sudionika u postupku MEG GRAĐENJE j.d.o.o.</item>
    </derivirana_varijabla>
  </DomainObject.Predmet.OstaliListFormatedOIB>
  <DomainObject.Predmet.OstaliListFormatedWithAdress>
    <izvorni_sadrzaj>
      <item>Damir Magazin, Kalvarija 4, 51550 Mali Lošinj punomoćnik sudionika u postupku MEG GRAĐENJE j.d.o.o.</item>
    </izvorni_sadrzaj>
    <derivirana_varijabla naziv="DomainObject.Predmet.OstaliListFormatedWithAdress_1">
      <item>Damir Magazin, Kalvarija 4, 51550 Mali Lošinj punomoćnik sudionika u postupku MEG GRAĐENJE j.d.o.o.</item>
    </derivirana_varijabla>
  </DomainObject.Predmet.OstaliListFormatedWithAdress>
  <DomainObject.Predmet.OstaliListFormatedWithAdressOIB>
    <izvorni_sadrzaj>
      <item>Damir Magazin, OIB 99721314776, Kalvarija 4, 51550 Mali Lošinj punomoćnik sudionika u postupku MEG GRAĐENJE j.d.o.o.</item>
    </izvorni_sadrzaj>
    <derivirana_varijabla naziv="DomainObject.Predmet.OstaliListFormatedWithAdressOIB_1">
      <item>Damir Magazin, OIB 99721314776, Kalvarija 4, 51550 Mali Lošinj punomoćnik sudionika u postupku MEG GRAĐENJE j.d.o.o.</item>
    </derivirana_varijabla>
  </DomainObject.Predmet.OstaliListFormatedWithAdressOIB>
  <DomainObject.Predmet.OstaliListNazivFormated>
    <izvorni_sadrzaj>
      <item>Damir Magazin</item>
    </izvorni_sadrzaj>
    <derivirana_varijabla naziv="DomainObject.Predmet.OstaliListNazivFormated_1">
      <item>Damir Magazin</item>
    </derivirana_varijabla>
  </DomainObject.Predmet.OstaliListNazivFormated>
  <DomainObject.Predmet.OstaliListNazivFormatedOIB>
    <izvorni_sadrzaj>
      <item>Damir Magazin, OIB 99721314776</item>
    </izvorni_sadrzaj>
    <derivirana_varijabla naziv="DomainObject.Predmet.OstaliListNazivFormatedOIB_1">
      <item>Damir Magazin, OIB 99721314776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MEG GRAĐENJE j.d.o.o.</izvorni_sadrzaj>
    <derivirana_varijabla naziv="DomainObject.Predmet.ProtustrankaIDrugi_1">MEG GRAĐENJE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MEG GRAĐENJE j.d.o.o., OIB 77939361648, Priko 63, 51550 Mali Lošinj</izvorni_sadrzaj>
    <derivirana_varijabla naziv="DomainObject.Predmet.ProtustrankaIDrugiAdressOIB_1">MEG GRAĐENJE j.d.o.o., OIB 77939361648, Priko 63,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MEG GRAĐENJE j.d.o.o.</item>
      <item>Damir Magazin</item>
    </izvorni_sadrzaj>
    <derivirana_varijabla naziv="DomainObject.Predmet.SudioniciListNaziv_1">
      <item>FINA  Rijeka</item>
      <item>MEG GRAĐENJE j.d.o.o.</item>
      <item>Damir Magazin</item>
    </derivirana_varijabla>
  </DomainObject.Predmet.SudioniciListNaziv>
  <DomainObject.Predmet.SudioniciListAdressOIB>
    <izvorni_sadrzaj>
      <item>FINA  Rijeka, OIB 85821130368, Frana Kurelca 8,51000 Rijeka</item>
      <item>MEG GRAĐENJE j.d.o.o., OIB 77939361648, Priko 63,51550 Mali Lošinj</item>
      <item>Damir Magazin, OIB 99721314776, Kalvarija 4,51550 Mali Lošinj</item>
    </izvorni_sadrzaj>
    <derivirana_varijabla naziv="DomainObject.Predmet.SudioniciListAdressOIB_1">
      <item>FINA  Rijeka, OIB 85821130368, Frana Kurelca 8,51000 Rijeka</item>
      <item>MEG GRAĐENJE j.d.o.o., OIB 77939361648, Priko 63,51550 Mali Lošinj</item>
      <item>Damir Magazin, OIB 99721314776, Kalvarija 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77939361648</item>
      <item>, OIB 99721314776</item>
    </izvorni_sadrzaj>
    <derivirana_varijabla naziv="DomainObject.Predmet.SudioniciListNazivOIB_1">
      <item>, OIB 85821130368</item>
      <item>, OIB 77939361648</item>
      <item>, OIB 99721314776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653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2018-10-18T10:19:00Z</dcterms:created>
  <dc:creator>Elizabet Jovanović</dc:creator>
  <cp:lastModifiedBy>Elizabet Jovanović</cp:lastModifiedBy>
  <cp:lastPrinted>2018-10-18T10:21:00Z</cp:lastPrinted>
  <dcterms:modified xmlns:xsi="http://www.w3.org/2001/XMLSchema-instance" xsi:type="dcterms:W3CDTF">2018-10-18T10:24:00Z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(561 18 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