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e6a7" w14:paraId="79ee6a7" w:rsidRDefault="005674B6" w:rsidP="00F924C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5E738C" w:rsidR="005E738C" w:rsidRPr="00DE0CE1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5E738C" w:rsidRPr="00DE0CE1">
        <w:rPr>
          <w:sz w:val="24"/>
          <w:szCs w:val="24"/>
        </w:rPr>
        <w:t>40. St-</w:t>
      </w:r>
      <w:r w:rsidR="005E738C">
        <w:rPr>
          <w:sz w:val="24"/>
          <w:szCs w:val="24"/>
        </w:rPr>
        <w:t>1626/13</w:t>
      </w:r>
    </w:p>
    <w:p w:rsidRDefault="00293A85" w:rsidP="00293A85" w:rsidR="00293A85">
      <w:pPr>
        <w:rPr>
          <w:sz w:val="24"/>
        </w:rPr>
      </w:pPr>
    </w:p>
    <w:p w:rsidRDefault="00293A85" w:rsidP="00293A85" w:rsidR="00293A8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U   I M E   R E P U B L I K E   H R V A T S K  E </w:t>
      </w:r>
    </w:p>
    <w:p w:rsidRDefault="00293A85" w:rsidP="00293A85" w:rsidR="00293A8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93A85" w:rsidP="00293A85" w:rsidR="00293A85">
      <w:pPr>
        <w:jc w:val="both"/>
        <w:rPr>
          <w:sz w:val="24"/>
        </w:rPr>
      </w:pPr>
    </w:p>
    <w:p w:rsidRDefault="00293A85" w:rsidP="00293A85" w:rsidR="005E738C">
      <w:pPr>
        <w:jc w:val="both"/>
        <w:rPr>
          <w:sz w:val="24"/>
        </w:rPr>
      </w:pPr>
      <w:r w:rsidRPr="00337798">
        <w:rPr>
          <w:sz w:val="24"/>
        </w:rPr>
        <w:tab/>
      </w:r>
      <w:r w:rsidR="005E738C" w:rsidRPr="00B65898">
        <w:rPr>
          <w:sz w:val="24"/>
        </w:rPr>
        <w:t>TRGOVAČKI SUD U ZAGREBU,</w:t>
      </w:r>
      <w:r w:rsidR="005E738C">
        <w:rPr>
          <w:sz w:val="24"/>
        </w:rPr>
        <w:t xml:space="preserve"> po sucu Anti Galiću, kao stečajnom sucu, postupajući po prijedlogu dužnika kao predlagatelja GRADITELJSTVO ZEKO d.o.o. Zagreb, 2.Ravnice 1, dana 5.prosinca 201</w:t>
      </w:r>
      <w:r w:rsidR="001815E9">
        <w:rPr>
          <w:sz w:val="24"/>
        </w:rPr>
        <w:t>8</w:t>
      </w:r>
      <w:r w:rsidR="005E738C">
        <w:rPr>
          <w:sz w:val="24"/>
        </w:rPr>
        <w:t>,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81003E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1815E9">
        <w:rPr>
          <w:sz w:val="24"/>
        </w:rPr>
        <w:t>dužnika kao predlagatelja predlagatelja GRADITELJSTVO ZEKO d.o.o. Zagreb, 2. Ravnice 1.,  od 18.srpnja 2013.</w:t>
      </w:r>
      <w:r w:rsidR="00EA0F0C">
        <w:rPr>
          <w:sz w:val="24"/>
        </w:rPr>
        <w:t xml:space="preserve"> za otvaranje stečajnog postupka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1815E9" w:rsidP="001815E9" w:rsidR="001815E9">
      <w:pPr>
        <w:ind w:firstLine="709"/>
        <w:jc w:val="both"/>
        <w:rPr>
          <w:sz w:val="24"/>
        </w:rPr>
      </w:pPr>
      <w:r>
        <w:rPr>
          <w:sz w:val="24"/>
        </w:rPr>
        <w:t xml:space="preserve">Dužnik kao predlagatelj GRADITELJSTVO ZEKO d.o.o. Zagreb, 2.Ravnice 1,  podnio je dana 18. srpnja 2013. prijedlog za otvaranje stečajnog postupka.   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</w:p>
    <w:p w:rsidRDefault="0081003E" w:rsidP="00CF0378" w:rsidR="00CF0378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</w:t>
      </w:r>
      <w:r w:rsidR="000E6F7D">
        <w:rPr>
          <w:sz w:val="24"/>
        </w:rPr>
        <w:t>temeljem rješenja ovog suda poslovni broj S</w:t>
      </w:r>
      <w:r w:rsidR="00CF0378">
        <w:rPr>
          <w:sz w:val="24"/>
        </w:rPr>
        <w:t>t</w:t>
      </w:r>
      <w:r w:rsidR="000E6F7D">
        <w:rPr>
          <w:sz w:val="24"/>
        </w:rPr>
        <w:t xml:space="preserve">-4669/2015 od 4.lipnja 2018. </w:t>
      </w:r>
      <w:r w:rsidR="00CF0378">
        <w:rPr>
          <w:sz w:val="24"/>
        </w:rPr>
        <w:t>dužnik brisan  iz sudskog registra.</w:t>
      </w:r>
    </w:p>
    <w:p w:rsidRDefault="00FD3901" w:rsidP="00C007A5" w:rsidR="00EC415D" w:rsidRPr="00C007A5">
      <w:pPr>
        <w:ind w:firstLine="709"/>
        <w:jc w:val="both"/>
        <w:rPr>
          <w:sz w:val="24"/>
          <w:szCs w:val="24"/>
        </w:rPr>
      </w:pPr>
      <w:r w:rsidRPr="00C007A5">
        <w:rPr>
          <w:sz w:val="24"/>
          <w:szCs w:val="24"/>
        </w:rPr>
        <w:t xml:space="preserve"> 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D3901">
        <w:rPr>
          <w:sz w:val="24"/>
        </w:rPr>
        <w:t>Z-a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D1233C">
        <w:rPr>
          <w:sz w:val="24"/>
        </w:rPr>
        <w:t xml:space="preserve"> i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81003E" w:rsidR="00CF0378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CF0378">
        <w:rPr>
          <w:sz w:val="24"/>
        </w:rPr>
        <w:t>dužnika kao predlagatelja od 18.srpnja 2013.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F0378">
        <w:rPr>
          <w:sz w:val="24"/>
        </w:rPr>
        <w:t>6.prosinca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D3901">
        <w:rPr>
          <w:sz w:val="24"/>
        </w:rPr>
        <w:t>8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FB61EB" w:rsidR="00CF037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105DDD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FB61EB" w:rsidR="00FB61EB">
      <w:pPr>
        <w:jc w:val="both"/>
        <w:rPr>
          <w:sz w:val="24"/>
        </w:rPr>
      </w:pPr>
    </w:p>
    <w:p w:rsidRDefault="00105DDD" w:rsidP="00105DDD" w:rsidR="00105DDD">
      <w:pPr>
        <w:ind w:firstLine="720" w:left="3600"/>
        <w:jc w:val="both"/>
      </w:pPr>
      <w:r>
        <w:t>Za točnost otpravka, ovlašteni službenik:</w:t>
      </w:r>
    </w:p>
    <w:p w:rsidRDefault="00105DDD" w:rsidR="00105DDD" w:rsidRPr="00105DD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FB61EB" w:rsidR="00FB61EB">
      <w:pPr>
        <w:jc w:val="both"/>
        <w:rPr>
          <w:sz w:val="24"/>
        </w:rPr>
      </w:pPr>
    </w:p>
    <w:p w:rsidRDefault="00FB61EB" w:rsidR="00FB61EB">
      <w:pPr>
        <w:jc w:val="both"/>
        <w:rPr>
          <w:sz w:val="24"/>
        </w:rPr>
      </w:pPr>
    </w:p>
    <w:sectPr w:rsidR="00FB61EB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D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3901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 w:rsidR="00FA24DA">
      <w:rPr>
        <w:sz w:val="24"/>
      </w:rPr>
      <w:t>1626</w:t>
    </w:r>
    <w:r w:rsidR="00DD058A">
      <w:rPr>
        <w:sz w:val="24"/>
      </w:rPr>
      <w:t>/1</w:t>
    </w:r>
    <w:r w:rsidR="00FA24DA">
      <w:rPr>
        <w:sz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0E6F7D"/>
    <w:rsid w:val="00105DDD"/>
    <w:rsid w:val="00134DAF"/>
    <w:rsid w:val="00137A98"/>
    <w:rsid w:val="001815E9"/>
    <w:rsid w:val="00183C93"/>
    <w:rsid w:val="001A01FF"/>
    <w:rsid w:val="00212617"/>
    <w:rsid w:val="00234A79"/>
    <w:rsid w:val="0023760C"/>
    <w:rsid w:val="00243B08"/>
    <w:rsid w:val="00293A85"/>
    <w:rsid w:val="00294459"/>
    <w:rsid w:val="002C12E5"/>
    <w:rsid w:val="002D296B"/>
    <w:rsid w:val="002D5086"/>
    <w:rsid w:val="002F0823"/>
    <w:rsid w:val="002F5E79"/>
    <w:rsid w:val="002F7C80"/>
    <w:rsid w:val="00303B80"/>
    <w:rsid w:val="00305CDA"/>
    <w:rsid w:val="00324EA3"/>
    <w:rsid w:val="00332D96"/>
    <w:rsid w:val="00345190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13E1"/>
    <w:rsid w:val="00542552"/>
    <w:rsid w:val="005574FF"/>
    <w:rsid w:val="005674B6"/>
    <w:rsid w:val="00570F8C"/>
    <w:rsid w:val="00583A7E"/>
    <w:rsid w:val="0059263A"/>
    <w:rsid w:val="0059736B"/>
    <w:rsid w:val="005A73F5"/>
    <w:rsid w:val="005B1C46"/>
    <w:rsid w:val="005B476B"/>
    <w:rsid w:val="005C15F7"/>
    <w:rsid w:val="005C649B"/>
    <w:rsid w:val="005E738C"/>
    <w:rsid w:val="00601A7F"/>
    <w:rsid w:val="00647AA5"/>
    <w:rsid w:val="00651A23"/>
    <w:rsid w:val="00654600"/>
    <w:rsid w:val="00664710"/>
    <w:rsid w:val="006806BA"/>
    <w:rsid w:val="00681E60"/>
    <w:rsid w:val="006831B7"/>
    <w:rsid w:val="006912BE"/>
    <w:rsid w:val="006A2348"/>
    <w:rsid w:val="006A235E"/>
    <w:rsid w:val="006A276E"/>
    <w:rsid w:val="00700550"/>
    <w:rsid w:val="00737229"/>
    <w:rsid w:val="007561EF"/>
    <w:rsid w:val="00766A2A"/>
    <w:rsid w:val="007965E4"/>
    <w:rsid w:val="007B6CDE"/>
    <w:rsid w:val="007D59CD"/>
    <w:rsid w:val="007E1DC0"/>
    <w:rsid w:val="007F08AD"/>
    <w:rsid w:val="007F33B9"/>
    <w:rsid w:val="007F6BA1"/>
    <w:rsid w:val="0081003E"/>
    <w:rsid w:val="008166B4"/>
    <w:rsid w:val="00817164"/>
    <w:rsid w:val="00826BAB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017A"/>
    <w:rsid w:val="00976CFE"/>
    <w:rsid w:val="00983E5A"/>
    <w:rsid w:val="009866F0"/>
    <w:rsid w:val="009E57C7"/>
    <w:rsid w:val="00A04D30"/>
    <w:rsid w:val="00A14AD5"/>
    <w:rsid w:val="00A17827"/>
    <w:rsid w:val="00A24D92"/>
    <w:rsid w:val="00A37AAD"/>
    <w:rsid w:val="00A40753"/>
    <w:rsid w:val="00A94419"/>
    <w:rsid w:val="00AA1368"/>
    <w:rsid w:val="00AD007D"/>
    <w:rsid w:val="00AD0149"/>
    <w:rsid w:val="00AD650B"/>
    <w:rsid w:val="00AE3278"/>
    <w:rsid w:val="00AF01C9"/>
    <w:rsid w:val="00B13588"/>
    <w:rsid w:val="00B250CC"/>
    <w:rsid w:val="00B305B9"/>
    <w:rsid w:val="00B40D43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BF71C6"/>
    <w:rsid w:val="00C007A5"/>
    <w:rsid w:val="00C0434E"/>
    <w:rsid w:val="00C2502A"/>
    <w:rsid w:val="00C34E8E"/>
    <w:rsid w:val="00C35318"/>
    <w:rsid w:val="00C54157"/>
    <w:rsid w:val="00C67794"/>
    <w:rsid w:val="00C70601"/>
    <w:rsid w:val="00C86E38"/>
    <w:rsid w:val="00CD71BB"/>
    <w:rsid w:val="00CF0378"/>
    <w:rsid w:val="00CF3AC6"/>
    <w:rsid w:val="00D019C4"/>
    <w:rsid w:val="00D1233C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E10FD8"/>
    <w:rsid w:val="00E305E3"/>
    <w:rsid w:val="00E36E6F"/>
    <w:rsid w:val="00E81B89"/>
    <w:rsid w:val="00E913BD"/>
    <w:rsid w:val="00EA0F0C"/>
    <w:rsid w:val="00EC415D"/>
    <w:rsid w:val="00ED0F05"/>
    <w:rsid w:val="00ED1B77"/>
    <w:rsid w:val="00ED7085"/>
    <w:rsid w:val="00EE7835"/>
    <w:rsid w:val="00F02F2C"/>
    <w:rsid w:val="00F3746E"/>
    <w:rsid w:val="00F73FFE"/>
    <w:rsid w:val="00F835DD"/>
    <w:rsid w:val="00F924C6"/>
    <w:rsid w:val="00FA24DA"/>
    <w:rsid w:val="00FB61EB"/>
    <w:rsid w:val="00FD3901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DD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5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DD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2013.</izvorni_sadrzaj>
    <derivirana_varijabla naziv="DomainObject.Predmet.DatumOsnivanja_1">22.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St-1626/2013</izvorni_sadrzaj>
    <derivirana_varijabla naziv="DomainObject.Predmet.OznakaBroj_1">St-1626/2013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31.ST-577/2012
66.ST-1259/2012
66.ST-472/2013</izvorni_sadrzaj>
    <derivirana_varijabla naziv="DomainObject.Predmet.PrimjedbaSuca_1">VEZA
31.ST-577/2012
66.ST-1259/2012
66.ST-472/2013</derivirana_varijabla>
  </DomainObject.Predmet.PrimjedbaSuca>
  <DomainObject.Predmet.ProtustrankaFormated>
    <izvorni_sadrzaj>  GRADITELJSTVO ZEKO, društvo s ograničenom odgovornošću za graditeljstvo</izvorni_sadrzaj>
    <derivirana_varijabla naziv="DomainObject.Predmet.ProtustrankaFormated_1">  GRADITELJSTVO ZEKO, društvo s ograničenom odgovornošću za graditeljstvo</derivirana_varijabla>
  </DomainObject.Predmet.ProtustrankaFormated>
  <DomainObject.Predmet.ProtustrankaFormatedOIB>
    <izvorni_sadrzaj>  GRADITELJSTVO ZEKO, društvo s ograničenom odgovornošću za graditeljstvo, OIB 10903355545</izvorni_sadrzaj>
    <derivirana_varijabla naziv="DomainObject.Predmet.ProtustrankaFormatedOIB_1">  GRADITELJSTVO ZEKO, društvo s ograničenom odgovornošću za graditeljstvo, OIB 10903355545</derivirana_varijabla>
  </DomainObject.Predmet.ProtustrankaFormatedOIB>
  <DomainObject.Predmet.ProtustrankaFormatedWithAdress>
    <izvorni_sadrzaj> GRADITELJSTVO ZEKO, društvo s ograničenom odgovornošću za graditeljstvo, 2. Ravnice 1, 10000 Zagreb</izvorni_sadrzaj>
    <derivirana_varijabla naziv="DomainObject.Predmet.ProtustrankaFormatedWithAdress_1"> GRADITELJSTVO ZEKO, društvo s ograničenom odgovornošću za graditeljstvo, 2. Ravnice 1, 10000 Zagreb</derivirana_varijabla>
  </DomainObject.Predmet.ProtustrankaFormatedWithAdress>
  <DomainObject.Predmet.ProtustrankaFormatedWithAdressOIB>
    <izvorni_sadrzaj> GRADITELJSTVO ZEKO, društvo s ograničenom odgovornošću za graditeljstvo, OIB 10903355545, 2. Ravnice 1, 10000 Zagreb</izvorni_sadrzaj>
    <derivirana_varijabla naziv="DomainObject.Predmet.ProtustrankaFormatedWithAdressOIB_1"> GRADITELJSTVO ZEKO, društvo s ograničenom odgovornošću za graditeljstvo, OIB 10903355545, 2. Ravnice 1, 10000 Zagreb</derivirana_varijabla>
  </DomainObject.Predmet.ProtustrankaFormatedWithAdressOIB>
  <DomainObject.Predmet.ProtustrankaWithAdress>
    <izvorni_sadrzaj>GRADITELJSTVO ZEKO, društvo s ograničenom odgovornošću za graditeljstvo 2. Ravnice 1, 10000 Zagreb</izvorni_sadrzaj>
    <derivirana_varijabla naziv="DomainObject.Predmet.ProtustrankaWithAdress_1">GRADITELJSTVO ZEKO, društvo s ograničenom odgovornošću za graditeljstvo 2. Ravnice 1, 10000 Zagreb</derivirana_varijabla>
  </DomainObject.Predmet.ProtustrankaWithAdress>
  <DomainObject.Predmet.ProtustrankaWithAdressOIB>
    <izvorni_sadrzaj>GRADITELJSTVO ZEKO, društvo s ograničenom odgovornošću za graditeljstvo, OIB 10903355545, 2. Ravnice 1, 10000 Zagreb</izvorni_sadrzaj>
    <derivirana_varijabla naziv="DomainObject.Predmet.ProtustrankaWithAdressOIB_1">GRADITELJSTVO ZEKO, društvo s ograničenom odgovornošću za graditeljstvo, OIB 10903355545, 2. Ravnice 1, 10000 Zagreb</derivirana_varijabla>
  </DomainObject.Predmet.ProtustrankaWithAdressOIB>
  <DomainObject.Predmet.ProtustrankaNazivFormated>
    <izvorni_sadrzaj>GRADITELJSTVO ZEKO, društvo s ograničenom odgovornošću za graditeljstvo</izvorni_sadrzaj>
    <derivirana_varijabla naziv="DomainObject.Predmet.ProtustrankaNazivFormated_1">GRADITELJSTVO ZEKO, društvo s ograničenom odgovornošću za graditeljstvo</derivirana_varijabla>
  </DomainObject.Predmet.ProtustrankaNazivFormated>
  <DomainObject.Predmet.ProtustrankaNazivFormatedOIB>
    <izvorni_sadrzaj>GRADITELJSTVO ZEKO, društvo s ograničenom odgovornošću za graditeljstvo, OIB 10903355545</izvorni_sadrzaj>
    <derivirana_varijabla naziv="DomainObject.Predmet.ProtustrankaNazivFormatedOIB_1">GRADITELJSTVO ZEKO, društvo s ograničenom odgovornošću za graditeljstvo, OIB 10903355545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GRADITELJSTVO ZEKO, društvo s ograničenom odgovornošću za graditeljstvo</izvorni_sadrzaj>
    <derivirana_varijabla naziv="DomainObject.Predmet.StrankaFormated_1">  GRADITELJSTVO ZEKO, društvo s ograničenom odgovornošću za graditeljstvo</derivirana_varijabla>
  </DomainObject.Predmet.StrankaFormated>
  <DomainObject.Predmet.StrankaFormatedOIB>
    <izvorni_sadrzaj>  GRADITELJSTVO ZEKO, društvo s ograničenom odgovornošću za graditeljstvo, OIB 10903355545</izvorni_sadrzaj>
    <derivirana_varijabla naziv="DomainObject.Predmet.StrankaFormatedOIB_1">  GRADITELJSTVO ZEKO, društvo s ograničenom odgovornošću za graditeljstvo, OIB 10903355545</derivirana_varijabla>
  </DomainObject.Predmet.StrankaFormatedOIB>
  <DomainObject.Predmet.StrankaFormatedWithAdress>
    <izvorni_sadrzaj> GRADITELJSTVO ZEKO, društvo s ograničenom odgovornošću za graditeljstvo, 2. Ravnice 1, 10000 Zagreb</izvorni_sadrzaj>
    <derivirana_varijabla naziv="DomainObject.Predmet.StrankaFormatedWithAdress_1"> GRADITELJSTVO ZEKO, društvo s ograničenom odgovornošću za graditeljstvo, 2. Ravnice 1, 10000 Zagreb</derivirana_varijabla>
  </DomainObject.Predmet.StrankaFormatedWithAdress>
  <DomainObject.Predmet.StrankaFormatedWithAdressOIB>
    <izvorni_sadrzaj> GRADITELJSTVO ZEKO, društvo s ograničenom odgovornošću za graditeljstvo, OIB 10903355545, 2. Ravnice 1, 10000 Zagreb</izvorni_sadrzaj>
    <derivirana_varijabla naziv="DomainObject.Predmet.StrankaFormatedWithAdressOIB_1"> GRADITELJSTVO ZEKO, društvo s ograničenom odgovornošću za graditeljstvo, OIB 10903355545, 2. Ravnice 1, 10000 Zagreb</derivirana_varijabla>
  </DomainObject.Predmet.StrankaFormatedWithAdressOIB>
  <DomainObject.Predmet.StrankaWithAdress>
    <izvorni_sadrzaj>GRADITELJSTVO ZEKO, društvo s ograničenom odgovornošću za graditeljstvo 2. Ravnice 1,10000 Zagreb</izvorni_sadrzaj>
    <derivirana_varijabla naziv="DomainObject.Predmet.StrankaWithAdress_1">GRADITELJSTVO ZEKO, društvo s ograničenom odgovornošću za graditeljstvo 2. Ravnice 1,10000 Zagreb</derivirana_varijabla>
  </DomainObject.Predmet.StrankaWithAdress>
  <DomainObject.Predmet.StrankaWithAdressOIB>
    <izvorni_sadrzaj>GRADITELJSTVO ZEKO, društvo s ograničenom odgovornošću za graditeljstvo, OIB 10903355545, 2. Ravnice 1,10000 Zagreb</izvorni_sadrzaj>
    <derivirana_varijabla naziv="DomainObject.Predmet.StrankaWithAdressOIB_1">GRADITELJSTVO ZEKO, društvo s ograničenom odgovornošću za graditeljstvo, OIB 10903355545, 2. Ravnice 1,10000 Zagreb</derivirana_varijabla>
  </DomainObject.Predmet.StrankaWithAdressOIB>
  <DomainObject.Predmet.StrankaNazivFormated>
    <izvorni_sadrzaj>GRADITELJSTVO ZEKO, društvo s ograničenom odgovornošću za graditeljstvo</izvorni_sadrzaj>
    <derivirana_varijabla naziv="DomainObject.Predmet.StrankaNazivFormated_1">GRADITELJSTVO ZEKO, društvo s ograničenom odgovornošću za graditeljstvo</derivirana_varijabla>
  </DomainObject.Predmet.StrankaNazivFormated>
  <DomainObject.Predmet.StrankaNazivFormatedOIB>
    <izvorni_sadrzaj>GRADITELJSTVO ZEKO, društvo s ograničenom odgovornošću za graditeljstvo, OIB 10903355545</izvorni_sadrzaj>
    <derivirana_varijabla naziv="DomainObject.Predmet.StrankaNazivFormatedOIB_1">GRADITELJSTVO ZEKO, društvo s ograničenom odgovornošću za graditeljstvo, OIB 10903355545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GRADITELJSTVO ZEKO, društvo s ograničenom odgovornošću za graditeljstvo</item>
    </izvorni_sadrzaj>
    <derivirana_varijabla naziv="DomainObject.Predmet.StrankaListFormated_1">
      <item>GRADITELJSTVO ZEKO, društvo s ograničenom odgovornošću za graditeljstvo</item>
    </derivirana_varijabla>
  </DomainObject.Predmet.StrankaListFormated>
  <DomainObject.Predmet.StrankaListFormatedOIB>
    <izvorni_sadrzaj>
      <item>GRADITELJSTVO ZEKO, društvo s ograničenom odgovornošću za graditeljstvo, OIB 10903355545</item>
    </izvorni_sadrzaj>
    <derivirana_varijabla naziv="DomainObject.Predmet.StrankaListFormatedOIB_1">
      <item>GRADITELJSTVO ZEKO, društvo s ograničenom odgovornošću za graditeljstvo, OIB 10903355545</item>
    </derivirana_varijabla>
  </DomainObject.Predmet.StrankaListFormatedOIB>
  <DomainObject.Predmet.StrankaListFormatedWithAdress>
    <izvorni_sadrzaj>
      <item>GRADITELJSTVO ZEKO, društvo s ograničenom odgovornošću za graditeljstvo, 2. Ravnice 1, 10000 Zagreb</item>
    </izvorni_sadrzaj>
    <derivirana_varijabla naziv="DomainObject.Predmet.StrankaListFormatedWithAdress_1">
      <item>GRADITELJSTVO ZEKO, društvo s ograničenom odgovornošću za graditeljstvo, 2. Ravnice 1, 10000 Zagreb</item>
    </derivirana_varijabla>
  </DomainObject.Predmet.StrankaListFormatedWithAdress>
  <DomainObject.Predmet.StrankaListFormatedWithAdressOIB>
    <izvorni_sadrzaj>
      <item>GRADITELJSTVO ZEKO, društvo s ograničenom odgovornošću za graditeljstvo, OIB 10903355545, 2. Ravnice 1, 10000 Zagreb</item>
    </izvorni_sadrzaj>
    <derivirana_varijabla naziv="DomainObject.Predmet.StrankaListFormatedWithAdressOIB_1">
      <item>GRADITELJSTVO ZEKO, društvo s ograničenom odgovornošću za graditeljstvo, OIB 10903355545, 2. Ravnice 1, 10000 Zagreb</item>
    </derivirana_varijabla>
  </DomainObject.Predmet.StrankaListFormatedWithAdressOIB>
  <DomainObject.Predmet.StrankaListNazivFormated>
    <izvorni_sadrzaj>
      <item>GRADITELJSTVO ZEKO, društvo s ograničenom odgovornošću za graditeljstvo</item>
    </izvorni_sadrzaj>
    <derivirana_varijabla naziv="DomainObject.Predmet.StrankaListNazivFormated_1">
      <item>GRADITELJSTVO ZEKO, društvo s ograničenom odgovornošću za graditeljstvo</item>
    </derivirana_varijabla>
  </DomainObject.Predmet.StrankaListNazivFormated>
  <DomainObject.Predmet.StrankaListNazivFormatedOIB>
    <izvorni_sadrzaj>
      <item>GRADITELJSTVO ZEKO, društvo s ograničenom odgovornošću za graditeljstvo, OIB 10903355545</item>
    </izvorni_sadrzaj>
    <derivirana_varijabla naziv="DomainObject.Predmet.StrankaListNazivFormatedOIB_1">
      <item>GRADITELJSTVO ZEKO, društvo s ograničenom odgovornošću za graditeljstvo, OIB 10903355545</item>
    </derivirana_varijabla>
  </DomainObject.Predmet.StrankaListNazivFormatedOIB>
  <DomainObject.Predmet.ProtuStrankaListFormated>
    <izvorni_sadrzaj>
      <item>GRADITELJSTVO ZEKO, društvo s ograničenom odgovornošću za graditeljstvo</item>
    </izvorni_sadrzaj>
    <derivirana_varijabla naziv="DomainObject.Predmet.ProtuStrankaListFormated_1">
      <item>GRADITELJSTVO ZEKO, društvo s ograničenom odgovornošću za graditeljstvo</item>
    </derivirana_varijabla>
  </DomainObject.Predmet.ProtuStrankaListFormated>
  <DomainObject.Predmet.ProtuStrankaListFormatedOIB>
    <izvorni_sadrzaj>
      <item>GRADITELJSTVO ZEKO, društvo s ograničenom odgovornošću za graditeljstvo, OIB 10903355545</item>
    </izvorni_sadrzaj>
    <derivirana_varijabla naziv="DomainObject.Predmet.ProtuStrankaListFormatedOIB_1">
      <item>GRADITELJSTVO ZEKO, društvo s ograničenom odgovornošću za graditeljstvo, OIB 10903355545</item>
    </derivirana_varijabla>
  </DomainObject.Predmet.ProtuStrankaListFormatedOIB>
  <DomainObject.Predmet.ProtuStrankaListFormatedWithAdress>
    <izvorni_sadrzaj>
      <item>GRADITELJSTVO ZEKO, društvo s ograničenom odgovornošću za graditeljstvo, 2. Ravnice 1, 10000 Zagreb</item>
    </izvorni_sadrzaj>
    <derivirana_varijabla naziv="DomainObject.Predmet.ProtuStrankaListFormatedWithAdress_1">
      <item>GRADITELJSTVO ZEKO, društvo s ograničenom odgovornošću za graditeljstvo, 2. Ravnice 1, 10000 Zagreb</item>
    </derivirana_varijabla>
  </DomainObject.Predmet.ProtuStrankaListFormatedWithAdress>
  <DomainObject.Predmet.ProtuStrankaListFormatedWithAdressOIB>
    <izvorni_sadrzaj>
      <item>GRADITELJSTVO ZEKO, društvo s ograničenom odgovornošću za graditeljstvo, OIB 10903355545, 2. Ravnice 1, 10000 Zagreb</item>
    </izvorni_sadrzaj>
    <derivirana_varijabla naziv="DomainObject.Predmet.ProtuStrankaListFormatedWithAdressOIB_1">
      <item>GRADITELJSTVO ZEKO, društvo s ograničenom odgovornošću za graditeljstvo, OIB 10903355545, 2. Ravnice 1, 10000 Zagreb</item>
    </derivirana_varijabla>
  </DomainObject.Predmet.ProtuStrankaListFormatedWithAdressOIB>
  <DomainObject.Predmet.ProtuStrankaListNazivFormated>
    <izvorni_sadrzaj>
      <item>GRADITELJSTVO ZEKO, društvo s ograničenom odgovornošću za graditeljstvo</item>
    </izvorni_sadrzaj>
    <derivirana_varijabla naziv="DomainObject.Predmet.ProtuStrankaListNazivFormated_1">
      <item>GRADITELJSTVO ZEKO, društvo s ograničenom odgovornošću za graditeljstvo</item>
    </derivirana_varijabla>
  </DomainObject.Predmet.ProtuStrankaListNazivFormated>
  <DomainObject.Predmet.ProtuStrankaListNazivFormatedOIB>
    <izvorni_sadrzaj>
      <item>GRADITELJSTVO ZEKO, društvo s ograničenom odgovornošću za graditeljstvo, OIB 10903355545</item>
    </izvorni_sadrzaj>
    <derivirana_varijabla naziv="DomainObject.Predmet.ProtuStrankaListNazivFormatedOIB_1">
      <item>GRADITELJSTVO ZEKO, društvo s ograničenom odgovornošću za graditeljstvo, OIB 10903355545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GRADITELJSTVO ZEKO, društvo s ograničenom odgovornošću za graditeljstvo</izvorni_sadrzaj>
    <derivirana_varijabla naziv="DomainObject.Predmet.StrankaIDrugi_1">GRADITELJSTVO ZEKO, društvo s ograničenom odgovornošću za graditeljstvo</derivirana_varijabla>
  </DomainObject.Predmet.StrankaIDrugi>
  <DomainObject.Predmet.ProtustrankaIDrugi>
    <izvorni_sadrzaj>GRADITELJSTVO ZEKO, društvo s ograničenom odgovornošću za graditeljstvo</izvorni_sadrzaj>
    <derivirana_varijabla naziv="DomainObject.Predmet.ProtustrankaIDrugi_1">GRADITELJSTVO ZEKO, društvo s ograničenom odgovornošću za graditeljstvo</derivirana_varijabla>
  </DomainObject.Predmet.ProtustrankaIDrugi>
  <DomainObject.Predmet.StrankaIDrugiAdressOIB>
    <izvorni_sadrzaj>GRADITELJSTVO ZEKO, društvo s ograničenom odgovornošću za graditeljstvo, OIB 10903355545, 2. Ravnice 1, 10000 Zagreb</izvorni_sadrzaj>
    <derivirana_varijabla naziv="DomainObject.Predmet.StrankaIDrugiAdressOIB_1">GRADITELJSTVO ZEKO, društvo s ograničenom odgovornošću za graditeljstvo, OIB 10903355545, 2. Ravnice 1, 10000 Zagreb</derivirana_varijabla>
  </DomainObject.Predmet.StrankaIDrugiAdressOIB>
  <DomainObject.Predmet.ProtustrankaIDrugiAdressOIB>
    <izvorni_sadrzaj>GRADITELJSTVO ZEKO, društvo s ograničenom odgovornošću za graditeljstvo, OIB 10903355545, 2. Ravnice 1, 10000 Zagreb</izvorni_sadrzaj>
    <derivirana_varijabla naziv="DomainObject.Predmet.ProtustrankaIDrugiAdressOIB_1">GRADITELJSTVO ZEKO, društvo s ograničenom odgovornošću za graditeljstvo, OIB 10903355545, 2. Ravnice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ZEKO, društvo s ograničenom odgovornošću za graditeljstvo</item>
      <item>GRADITELJSTVO ZEKO, društvo s ograničenom odgovornošću za graditeljstvo</item>
    </izvorni_sadrzaj>
    <derivirana_varijabla naziv="DomainObject.Predmet.SudioniciListNaziv_1">
      <item>GRADITELJSTVO ZEKO, društvo s ograničenom odgovornošću za graditeljstvo</item>
      <item>GRADITELJSTVO ZEKO, društvo s ograničenom odgovornošću za graditeljstvo</item>
    </derivirana_varijabla>
  </DomainObject.Predmet.SudioniciListNaziv>
  <DomainObject.Predmet.SudioniciListAdressOIB>
    <izvorni_sadrzaj>
      <item>GRADITELJSTVO ZEKO, društvo s ograničenom odgovornošću za graditeljstvo, OIB 10903355545, 2. Ravnice 1,10000 Zagreb</item>
      <item>GRADITELJSTVO ZEKO, društvo s ograničenom odgovornošću za graditeljstvo, OIB 10903355545, 2. Ravnice 1,10000 Zagreb</item>
    </izvorni_sadrzaj>
    <derivirana_varijabla naziv="DomainObject.Predmet.SudioniciListAdressOIB_1">
      <item>GRADITELJSTVO ZEKO, društvo s ograničenom odgovornošću za graditeljstvo, OIB 10903355545, 2. Ravnice 1,10000 Zagreb</item>
      <item>GRADITELJSTVO ZEKO, društvo s ograničenom odgovornošću za graditeljstvo, OIB 10903355545, 2. Ravnice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10903355545</item>
      <item>, OIB 10903355545</item>
    </izvorni_sadrzaj>
    <derivirana_varijabla naziv="DomainObject.Predmet.SudioniciListNazivOIB_1">
      <item>, OIB 10903355545</item>
      <item>, OIB 10903355545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278</properties:Words>
  <properties:Characters>1456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2018-12-05T10:40:00Z</dcterms:created>
  <dc:creator>Ante</dc:creator>
  <cp:lastModifiedBy>Valentina Delač</cp:lastModifiedBy>
  <cp:lastPrinted>2018-12-05T10:42:00Z</cp:lastPrinted>
  <dcterms:modified xmlns:xsi="http://www.w3.org/2001/XMLSchema-instance" xsi:type="dcterms:W3CDTF">2018-12-05T10:42:00Z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(Graditeljstvo zeko  odbačaj DUŽNIK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