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e207" w14:paraId="e88e207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 xml:space="preserve">Zagreb, </w:t>
      </w:r>
      <w:proofErr w:type="spellStart"/>
      <w:r w:rsidRPr="007D2F3E">
        <w:t>Amruševa</w:t>
      </w:r>
      <w:proofErr w:type="spellEnd"/>
      <w:r w:rsidRPr="007D2F3E">
        <w:t xml:space="preserve">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641FF2">
        <w:t>42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5857E9">
        <w:t>2</w:t>
      </w:r>
      <w:r w:rsidR="00E8378C">
        <w:t>7</w:t>
      </w:r>
      <w:r w:rsidR="00E5679B" w:rsidRPr="007D2F3E">
        <w:t xml:space="preserve">. </w:t>
      </w:r>
      <w:r w:rsidR="005857E9">
        <w:t>srpnja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641FF2" w:rsidRPr="00F1070B">
        <w:rPr>
          <w:b/>
        </w:rPr>
        <w:t xml:space="preserve">ULTERIUS USLUGE j.d.o.o., </w:t>
      </w:r>
      <w:r w:rsidR="00641FF2" w:rsidRPr="00F1070B">
        <w:t xml:space="preserve">OIB: 62351972580,  Zagreb, Trpanjska </w:t>
      </w:r>
      <w:r w:rsidR="00A049F9">
        <w:t>ulica</w:t>
      </w:r>
      <w:r w:rsidR="00641FF2" w:rsidRPr="00F1070B">
        <w:t xml:space="preserve"> 14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641FF2">
        <w:t>120.051,54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5857E9">
        <w:t>2</w:t>
      </w:r>
      <w:r w:rsidR="00E8378C">
        <w:t>7</w:t>
      </w:r>
      <w:r w:rsidR="00E5679B" w:rsidRPr="007D2F3E">
        <w:t xml:space="preserve">. </w:t>
      </w:r>
      <w:r w:rsidR="005857E9">
        <w:t>srpnja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sectPr w:rsidSect="005632E0" w:rsidR="001346EE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93B12">
      <w:rPr>
        <w:b/>
        <w:color w:themeColor="text1" w:val="000000"/>
      </w:rPr>
      <w:t>164</w:t>
    </w:r>
    <w:r w:rsidR="00641FF2">
      <w:rPr>
        <w:b/>
        <w:color w:themeColor="text1" w:val="000000"/>
      </w:rPr>
      <w:t>2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857E9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49F9"/>
    <w:rsid w:val="00A07009"/>
    <w:rsid w:val="00A147E6"/>
    <w:rsid w:val="00A17061"/>
    <w:rsid w:val="00A46C69"/>
    <w:rsid w:val="00A6055A"/>
    <w:rsid w:val="00A677F5"/>
    <w:rsid w:val="00A71431"/>
    <w:rsid w:val="00A93B12"/>
    <w:rsid w:val="00AC165C"/>
    <w:rsid w:val="00AC4528"/>
    <w:rsid w:val="00AC77E1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B45E8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5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5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5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5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5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5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5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5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St-1642/2018</izvorni_sadrzaj>
    <derivirana_varijabla naziv="DomainObject.Predmet.OznakaBroj_1">St-1642/2018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ULTERIUS USLUGE jednostavno društvo s ograničenom odgovornošću za trgovinu i usluge zastupanog po punomoćniku Ivana Klepač</izvorni_sadrzaj>
    <derivirana_varijabla naziv="DomainObject.Predmet.ProtustrankaFormated_1">  ULTERIUS USLUGE jednostavno društvo s ograničenom odgovornošću za trgovinu i usluge zastupanog po punomoćniku Ivana Klepač</derivirana_varijabla>
  </DomainObject.Predmet.ProtustrankaFormated>
  <DomainObject.Predmet.ProtustrankaFormatedOIB>
    <izvorni_sadrzaj>  ULTERIUS USLUGE jednostavno društvo s ograničenom odgovornošću za trgovinu i usluge, OIB 62351972580 zastupanog po punomoćniku Ivana Klepač</izvorni_sadrzaj>
    <derivirana_varijabla naziv="DomainObject.Predmet.ProtustrankaFormatedOIB_1">  ULTERIUS USLUGE jednostavno društvo s ograničenom odgovornošću za trgovinu i usluge, OIB 62351972580 zastupanog po punomoćniku Ivana Klepač</derivirana_varijabla>
  </DomainObject.Predmet.ProtustrankaFormatedOIB>
  <DomainObject.Predmet.ProtustrankaFormatedWithAdress>
    <izvorni_sadrzaj> ULTERIUS USLUGE jednostavno društvo s ograničenom odgovornošću za trgovinu i usluge, Trpanjska ulica 14, 10000 Zagreb zastupanog po punomoćniku Ivana Klepač</izvorni_sadrzaj>
    <derivirana_varijabla naziv="DomainObject.Predmet.ProtustrankaFormatedWithAdress_1"> ULTERIUS USLUGE jednostavno društvo s ograničenom odgovornošću za trgovinu i usluge, Trpanjska ulica 14, 10000 Zagreb zastupanog po punomoćniku Ivana Klepač</derivirana_varijabla>
  </DomainObject.Predmet.ProtustrankaFormatedWithAdress>
  <DomainObject.Predmet.ProtustrankaFormatedWithAdressOIB>
    <izvorni_sadrzaj> ULTERIUS USLUGE jednostavno društvo s ograničenom odgovornošću za trgovinu i usluge, OIB 62351972580, Trpanjska ulica 14, 10000 Zagreb zastupanog po punomoćniku Ivana Klepač</izvorni_sadrzaj>
    <derivirana_varijabla naziv="DomainObject.Predmet.ProtustrankaFormatedWithAdressOIB_1"> ULTERIUS USLUGE jednostavno društvo s ograničenom odgovornošću za trgovinu i usluge, OIB 62351972580, Trpanjska ulica 14, 10000 Zagreb zastupanog po punomoćniku Ivana Klepač</derivirana_varijabla>
  </DomainObject.Predmet.ProtustrankaFormatedWithAdressOIB>
  <DomainObject.Predmet.ProtustrankaWithAdress>
    <izvorni_sadrzaj>ULTERIUS USLUGE jednostavno društvo s ograničenom odgovornošću za trgovinu i usluge Trpanjska ulica 14, 10000 Zagreb</izvorni_sadrzaj>
    <derivirana_varijabla naziv="DomainObject.Predmet.ProtustrankaWithAdress_1">ULTERIUS USLUGE jednostavno društvo s ograničenom odgovornošću za trgovinu i usluge Trpanjska ulica 14, 10000 Zagreb</derivirana_varijabla>
  </DomainObject.Predmet.ProtustrankaWithAdress>
  <DomainObject.Predmet.ProtustrankaWithAdressOIB>
    <izvorni_sadrzaj>ULTERIUS USLUGE jednostavno društvo s ograničenom odgovornošću za trgovinu i usluge, OIB 62351972580, Trpanjska ulica 14, 10000 Zagreb</izvorni_sadrzaj>
    <derivirana_varijabla naziv="DomainObject.Predmet.ProtustrankaWithAdressOIB_1">ULTERIUS USLUGE jednostavno društvo s ograničenom odgovornošću za trgovinu i usluge, OIB 62351972580, Trpanjska ulica 14, 10000 Zagreb</derivirana_varijabla>
  </DomainObject.Predmet.ProtustrankaWithAdressOIB>
  <DomainObject.Predmet.ProtustrankaNazivFormated>
    <izvorni_sadrzaj>ULTERIUS USLUGE jednostavno društvo s ograničenom odgovornošću za trgovinu i usluge</izvorni_sadrzaj>
    <derivirana_varijabla naziv="DomainObject.Predmet.ProtustrankaNazivFormated_1">ULTERIUS USLUGE jednostavno društvo s ograničenom odgovornošću za trgovinu i usluge</derivirana_varijabla>
  </DomainObject.Predmet.ProtustrankaNazivFormated>
  <DomainObject.Predmet.ProtustrankaNazivFormatedOIB>
    <izvorni_sadrzaj>ULTERIUS USLUGE jednostavno društvo s ograničenom odgovornošću za trgovinu i usluge, OIB 62351972580</izvorni_sadrzaj>
    <derivirana_varijabla naziv="DomainObject.Predmet.ProtustrankaNazivFormatedOIB_1">ULTERIUS USLUGE jednostavno društvo s ograničenom odgovornošću za trgovinu i usluge, OIB 62351972580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ULTERIUS USLUGE jednostavno društvo s ograničenom odgovornošću za trgovinu i usluge zastupanog po punomoćniku Ivana Klepač</item>
    </izvorni_sadrzaj>
    <derivirana_varijabla naziv="DomainObject.Predmet.ProtuStrankaListFormated_1">
      <item>ULTERIUS USLUGE jednostavno društvo s ograničenom odgovornošću za trgovinu i usluge zastupanog po punomoćniku Ivana Klepač</item>
    </derivirana_varijabla>
  </DomainObject.Predmet.ProtuStrankaListFormated>
  <DomainObject.Predmet.ProtuStrankaListFormatedOIB>
    <izvorni_sadrzaj>
      <item>ULTERIUS USLUGE jednostavno društvo s ograničenom odgovornošću za trgovinu i usluge, OIB 62351972580 zastupanog po punomoćniku Ivana Klepač</item>
    </izvorni_sadrzaj>
    <derivirana_varijabla naziv="DomainObject.Predmet.ProtuStrankaListFormatedOIB_1">
      <item>ULTERIUS USLUGE jednostavno društvo s ograničenom odgovornošću za trgovinu i usluge, OIB 62351972580 zastupanog po punomoćniku Ivana Klepač</item>
    </derivirana_varijabla>
  </DomainObject.Predmet.ProtuStrankaListFormatedOIB>
  <DomainObject.Predmet.ProtuStrankaListFormatedWithAdress>
    <izvorni_sadrzaj>
      <item>ULTERIUS USLUGE jednostavno društvo s ograničenom odgovornošću za trgovinu i usluge, Trpanjska ulica 14, 10000 Zagreb zastupanog po punomoćniku Ivana Klepač</item>
    </izvorni_sadrzaj>
    <derivirana_varijabla naziv="DomainObject.Predmet.ProtuStrankaListFormatedWithAdress_1">
      <item>ULTERIUS USLUGE jednostavno društvo s ograničenom odgovornošću za trgovinu i usluge, Trpanjska ulica 14, 10000 Zagreb zastupanog po punomoćniku Ivana Klepač</item>
    </derivirana_varijabla>
  </DomainObject.Predmet.ProtuStrankaListFormatedWithAdress>
  <DomainObject.Predmet.ProtuStrankaListFormatedWithAdressOIB>
    <izvorni_sadrzaj>
      <item>ULTERIUS USLUGE jednostavno društvo s ograničenom odgovornošću za trgovinu i usluge, OIB 62351972580, Trpanjska ulica 14, 10000 Zagreb zastupanog po punomoćniku Ivana Klepač</item>
    </izvorni_sadrzaj>
    <derivirana_varijabla naziv="DomainObject.Predmet.ProtuStrankaListFormatedWithAdressOIB_1">
      <item>ULTERIUS USLUGE jednostavno društvo s ograničenom odgovornošću za trgovinu i usluge, OIB 62351972580, Trpanjska ulica 14, 10000 Zagreb zastupanog po punomoćniku Ivana Klepač</item>
    </derivirana_varijabla>
  </DomainObject.Predmet.ProtuStrankaListFormatedWithAdressOIB>
  <DomainObject.Predmet.ProtuStrankaListNazivFormated>
    <izvorni_sadrzaj>
      <item>ULTERIUS USLUGE jednostavno društvo s ograničenom odgovornošću za trgovinu i usluge</item>
    </izvorni_sadrzaj>
    <derivirana_varijabla naziv="DomainObject.Predmet.ProtuStrankaListNazivFormated_1">
      <item>ULTERIUS USLUGE jednostavno društvo s ograničenom odgovornošću za trgovinu i usluge</item>
    </derivirana_varijabla>
  </DomainObject.Predmet.ProtuStrankaListNazivFormated>
  <DomainObject.Predmet.ProtuStrankaListNazivFormatedOIB>
    <izvorni_sadrzaj>
      <item>ULTERIUS USLUGE jednostavno društvo s ograničenom odgovornošću za trgovinu i usluge, OIB 62351972580</item>
    </izvorni_sadrzaj>
    <derivirana_varijabla naziv="DomainObject.Predmet.ProtuStrankaListNazivFormatedOIB_1">
      <item>ULTERIUS USLUGE jednostavno društvo s ograničenom odgovornošću za trgovinu i usluge, OIB 62351972580</item>
    </derivirana_varijabla>
  </DomainObject.Predmet.ProtuStrankaListNazivFormatedOIB>
  <DomainObject.Predmet.OstaliListFormated>
    <izvorni_sadrzaj>
      <item>Ivana Klepač punomoćnik sudionika u postupku ULTERIUS USLUGE jednostavno društvo s ograničenom odgovornošću za trgovinu i usluge</item>
    </izvorni_sadrzaj>
    <derivirana_varijabla naziv="DomainObject.Predmet.OstaliListFormated_1">
      <item>Ivana Klepač punomoćnik sudionika u postupku ULTERIUS USLUGE jednostavno društvo s ograničenom odgovornošću za trgovinu i usluge</item>
    </derivirana_varijabla>
  </DomainObject.Predmet.OstaliListFormated>
  <DomainObject.Predmet.OstaliListFormatedOIB>
    <izvorni_sadrzaj>
      <item>Ivana Klepač, OIB 50307064663 punomoćnik sudionika u postupku ULTERIUS USLUGE jednostavno društvo s ograničenom odgovornošću za trgovinu i usluge</item>
    </izvorni_sadrzaj>
    <derivirana_varijabla naziv="DomainObject.Predmet.OstaliListFormatedOIB_1">
      <item>Ivana Klepač, OIB 50307064663 punomoćnik sudionika u postupku ULTERIUS USLUGE jednostavno društvo s ograničenom odgovornošću za trgovinu i usluge</item>
    </derivirana_varijabla>
  </DomainObject.Predmet.OstaliListFormatedOIB>
  <DomainObject.Predmet.OstaliListFormatedWithAdress>
    <izvorni_sadrzaj>
      <item>Ivana Klepač, Hrvatskog sokola 79, 10000 Zagreb punomoćnik sudionika u postupku ULTERIUS USLUGE jednostavno društvo s ograničenom odgovornošću za trgovinu i usluge</item>
    </izvorni_sadrzaj>
    <derivirana_varijabla naziv="DomainObject.Predmet.OstaliListFormatedWithAdress_1">
      <item>Ivana Klepač, Hrvatskog sokola 79, 10000 Zagreb punomoćnik sudionika u postupku ULTERIUS USLUGE jednostavno društvo s ograničenom odgovornošću za trgovinu i usluge</item>
    </derivirana_varijabla>
  </DomainObject.Predmet.OstaliListFormatedWithAdress>
  <DomainObject.Predmet.OstaliListFormatedWithAdressOIB>
    <izvorni_sadrzaj>
      <item>Ivana Klepač, OIB 50307064663, Hrvatskog sokola 79, 10000 Zagreb punomoćnik sudionika u postupku ULTERIUS USLUGE jednostavno društvo s ograničenom odgovornošću za trgovinu i usluge</item>
    </izvorni_sadrzaj>
    <derivirana_varijabla naziv="DomainObject.Predmet.OstaliListFormatedWithAdressOIB_1">
      <item>Ivana Klepač, OIB 50307064663, Hrvatskog sokola 79, 10000 Zagreb punomoćnik sudionika u postupku ULTERIUS USLUGE jednostavno društvo s ograničenom odgovornošću za trgovinu i usluge</item>
    </derivirana_varijabla>
  </DomainObject.Predmet.OstaliListFormatedWithAdressOIB>
  <DomainObject.Predmet.OstaliListNazivFormated>
    <izvorni_sadrzaj>
      <item>Ivana Klepač</item>
    </izvorni_sadrzaj>
    <derivirana_varijabla naziv="DomainObject.Predmet.OstaliListNazivFormated_1">
      <item>Ivana Klepač</item>
    </derivirana_varijabla>
  </DomainObject.Predmet.OstaliListNazivFormated>
  <DomainObject.Predmet.OstaliListNazivFormatedOIB>
    <izvorni_sadrzaj>
      <item>Ivana Klepač, OIB 50307064663</item>
    </izvorni_sadrzaj>
    <derivirana_varijabla naziv="DomainObject.Predmet.OstaliListNazivFormatedOIB_1">
      <item>Ivana Klepač, OIB 50307064663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ULTERIUS USLUGE jednostavno društvo s ograničenom odgovornošću za trgovinu i usluge</izvorni_sadrzaj>
    <derivirana_varijabla naziv="DomainObject.Predmet.ProtustrankaIDrugi_1">ULTERIUS USLUGE jednostavno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ULTERIUS USLUGE jednostavno društvo s ograničenom odgovornošću za trgovinu i usluge, OIB 62351972580, Trpanjska ulica 14, 10000 Zagreb</izvorni_sadrzaj>
    <derivirana_varijabla naziv="DomainObject.Predmet.ProtustrankaIDrugiAdressOIB_1">ULTERIUS USLUGE jednostavno društvo s ograničenom odgovornošću za trgovinu i usluge, OIB 62351972580, Trpanjska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ULTERIUS USLUGE jednostavno društvo s ograničenom odgovornošću za trgovinu i usluge</item>
      <item>Ivana Klepač</item>
    </izvorni_sadrzaj>
    <derivirana_varijabla naziv="DomainObject.Predmet.SudioniciListNaziv_1">
      <item>FINA Regionalni centar Zagreb</item>
      <item>ULTERIUS USLUGE jednostavno društvo s ograničenom odgovornošću za trgovinu i usluge</item>
      <item>Ivana Klepač</item>
    </derivirana_varijabla>
  </DomainObject.Predmet.SudioniciListNaziv>
  <DomainObject.Predmet.SudioniciListAdressOIB>
    <izvorni_sadrzaj>
      <item>FINA Regionalni centar Zagreb, OIB 85821130368</item>
      <item>ULTERIUS USLUGE jednostavno društvo s ograničenom odgovornošću za trgovinu i usluge, OIB 62351972580, Trpanjska ulica 14,10000 Zagreb</item>
      <item>Ivana Klepač, OIB 50307064663, Hrvatskog sokola 79,10000 Zagreb</item>
    </izvorni_sadrzaj>
    <derivirana_varijabla naziv="DomainObject.Predmet.SudioniciListAdressOIB_1">
      <item>FINA Regionalni centar Zagreb, OIB 85821130368</item>
      <item>ULTERIUS USLUGE jednostavno društvo s ograničenom odgovornošću za trgovinu i usluge, OIB 62351972580, Trpanjska ulica 14,10000 Zagreb</item>
      <item>Ivana Klepač, OIB 50307064663, Hrvatskog sokola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62351972580</item>
      <item>, OIB 50307064663</item>
    </izvorni_sadrzaj>
    <derivirana_varijabla naziv="DomainObject.Predmet.SudioniciListNazivOIB_1">
      <item>, OIB 85821130368</item>
      <item>, OIB 62351972580</item>
      <item>, OIB 50307064663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2018-07-13T07:57:00Z</dcterms:created>
  <dc:creator>ilukac</dc:creator>
  <cp:lastModifiedBy>Irena Benko</cp:lastModifiedBy>
  <cp:lastPrinted>2018-07-27T09:14:00Z</cp:lastPrinted>
  <dcterms:modified xmlns:xsi="http://www.w3.org/2001/XMLSchema-instance" xsi:type="dcterms:W3CDTF">2018-07-27T09:16:00Z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