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ddd8" w14:paraId="e05ddd8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565C2D">
        <w:t>59</w:t>
      </w:r>
      <w:r w:rsidR="00CB1E0B">
        <w:t>7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565C2D">
        <w:t>KARLOVAC</w:t>
      </w:r>
      <w:r>
        <w:t xml:space="preserve">, </w:t>
      </w:r>
      <w:r w:rsidR="00565C2D">
        <w:t>Ulica Pavla Vitezovića 1</w:t>
      </w:r>
      <w:r w:rsidR="007007E7">
        <w:t>,</w:t>
      </w:r>
      <w:r>
        <w:t xml:space="preserve"> za pokretanje skraćenog stečajnog postupka nad dužnikom </w:t>
      </w:r>
      <w:r w:rsidR="00CB1E0B">
        <w:t>ICT SERVIS</w:t>
      </w:r>
      <w:r w:rsidR="00565C2D">
        <w:t xml:space="preserve"> j.</w:t>
      </w:r>
      <w:r w:rsidR="00AA6C66">
        <w:t>d.o.o.</w:t>
      </w:r>
      <w:r w:rsidR="000500DB">
        <w:t xml:space="preserve">, </w:t>
      </w:r>
      <w:r>
        <w:t xml:space="preserve">OIB: </w:t>
      </w:r>
      <w:r w:rsidR="00CB1E0B">
        <w:t>49090624078</w:t>
      </w:r>
      <w:r w:rsidR="00565C2D">
        <w:t>,</w:t>
      </w:r>
      <w:r>
        <w:t xml:space="preserve"> MBS: </w:t>
      </w:r>
      <w:r w:rsidR="00CB1E0B">
        <w:t>080872934</w:t>
      </w:r>
      <w:r w:rsidR="00DC328B">
        <w:t>,</w:t>
      </w:r>
      <w:r w:rsidR="008A6198">
        <w:t xml:space="preserve"> </w:t>
      </w:r>
      <w:r w:rsidR="00DA2F7C">
        <w:t xml:space="preserve"> </w:t>
      </w:r>
      <w:r w:rsidR="00CB1E0B">
        <w:t>Duga Resa, Trg hrvatskih mučenika 1</w:t>
      </w:r>
      <w:r w:rsidR="00565C2D">
        <w:t>,</w:t>
      </w:r>
      <w:r w:rsidR="00DA2F7C">
        <w:t xml:space="preserve"> </w:t>
      </w:r>
      <w:r>
        <w:t xml:space="preserve">temeljem članka 430. Stečajnog zakona („Narodne novine“ 71/15), dana </w:t>
      </w:r>
      <w:r w:rsidR="00DA2F7C">
        <w:t>22.</w:t>
      </w:r>
      <w:r w:rsidR="0062512C">
        <w:t xml:space="preserve">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CB1E0B">
        <w:t>ICT SERVIS j.d.o.o., OIB: 49090624078, MBS: 080872934,  Duga Resa, Trg hrvatskih mučenika 1,</w:t>
      </w:r>
      <w:r w:rsidR="00DC328B">
        <w:t xml:space="preserve"> </w:t>
      </w:r>
      <w:r w:rsidR="00F66CA4">
        <w:t xml:space="preserve">iznosi </w:t>
      </w:r>
      <w:r w:rsidR="00CB1E0B">
        <w:t>16.515,37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CB1E0B">
        <w:t>ICT SERVIS j.d.o.o., OIB: 49090624078, MBS: 080872934,  Duga Resa, Trg hrvatskih mučenika 1, MARIN SMOLJAN</w:t>
      </w:r>
      <w:r w:rsidR="008D503F">
        <w:t>,</w:t>
      </w:r>
      <w:r w:rsidR="00DA2F7C">
        <w:t xml:space="preserve"> direktor,</w:t>
      </w:r>
      <w:r w:rsidR="00087068">
        <w:t xml:space="preserve"> </w:t>
      </w:r>
      <w:r w:rsidR="001426B9">
        <w:t xml:space="preserve">OIB: </w:t>
      </w:r>
      <w:r w:rsidR="00CB1E0B">
        <w:t>36424435865</w:t>
      </w:r>
      <w:r w:rsidR="00087068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DA2F7C">
        <w:t>5</w:t>
      </w:r>
      <w:r w:rsidR="00CB1E0B">
        <w:t>97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>U Osijeku</w:t>
      </w:r>
      <w:r w:rsidR="00DA2F7C">
        <w:t>, 22</w:t>
      </w:r>
      <w:r w:rsidR="000500DB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A2F7C">
        <w:t>16</w:t>
      </w:r>
      <w:r w:rsidR="0062512C">
        <w:t>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51A5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1A5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9251A5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F3355"/>
    <w:rsid w:val="00201199"/>
    <w:rsid w:val="00202FCB"/>
    <w:rsid w:val="0020458A"/>
    <w:rsid w:val="00214EDB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65C2D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97E81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3151E"/>
    <w:rsid w:val="00832200"/>
    <w:rsid w:val="00853F3A"/>
    <w:rsid w:val="0086311F"/>
    <w:rsid w:val="00883980"/>
    <w:rsid w:val="008974F6"/>
    <w:rsid w:val="008A6198"/>
    <w:rsid w:val="008C63F0"/>
    <w:rsid w:val="008D503F"/>
    <w:rsid w:val="008D5FE7"/>
    <w:rsid w:val="009251A5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A6C66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1E0B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2F7C"/>
    <w:rsid w:val="00DA435F"/>
    <w:rsid w:val="00DC0A96"/>
    <w:rsid w:val="00DC1827"/>
    <w:rsid w:val="00DC29BE"/>
    <w:rsid w:val="00DC328B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2597</izvorni_sadrzaj>
    <derivirana_varijabla naziv="DomainObject.Predmet.Broj_1">2597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St-2597/2016</izvorni_sadrzaj>
    <derivirana_varijabla naziv="DomainObject.Predmet.OznakaBroj_1">St-2597/2016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ICT SERVIS j.d.o.o.</izvorni_sadrzaj>
    <derivirana_varijabla naziv="DomainObject.Predmet.ProtustrankaFormated_1">  ICT SERVIS j.d.o.o.</derivirana_varijabla>
  </DomainObject.Predmet.ProtustrankaFormated>
  <DomainObject.Predmet.ProtustrankaFormatedOIB>
    <izvorni_sadrzaj>  ICT SERVIS j.d.o.o., OIB 49090624078</izvorni_sadrzaj>
    <derivirana_varijabla naziv="DomainObject.Predmet.ProtustrankaFormatedOIB_1">  ICT SERVIS j.d.o.o., OIB 49090624078</derivirana_varijabla>
  </DomainObject.Predmet.ProtustrankaFormatedOIB>
  <DomainObject.Predmet.ProtustrankaFormatedWithAdress>
    <izvorni_sadrzaj> ICT SERVIS j.d.o.o., Trg hrvatskih mučenika 1, 47250 Duga Resa</izvorni_sadrzaj>
    <derivirana_varijabla naziv="DomainObject.Predmet.ProtustrankaFormatedWithAdress_1"> ICT SERVIS j.d.o.o., Trg hrvatskih mučenika 1, 47250 Duga Resa</derivirana_varijabla>
  </DomainObject.Predmet.ProtustrankaFormatedWithAdress>
  <DomainObject.Predmet.ProtustrankaFormatedWithAdressOIB>
    <izvorni_sadrzaj> ICT SERVIS j.d.o.o., OIB 49090624078, Trg hrvatskih mučenika 1, 47250 Duga Resa</izvorni_sadrzaj>
    <derivirana_varijabla naziv="DomainObject.Predmet.ProtustrankaFormatedWithAdressOIB_1"> ICT SERVIS j.d.o.o., OIB 49090624078, Trg hrvatskih mučenika 1, 47250 Duga Resa</derivirana_varijabla>
  </DomainObject.Predmet.ProtustrankaFormatedWithAdressOIB>
  <DomainObject.Predmet.ProtustrankaWithAdress>
    <izvorni_sadrzaj>ICT SERVIS j.d.o.o. Trg hrvatskih mučenika 1, 47250 Duga Resa</izvorni_sadrzaj>
    <derivirana_varijabla naziv="DomainObject.Predmet.ProtustrankaWithAdress_1">ICT SERVIS j.d.o.o. Trg hrvatskih mučenika 1, 47250 Duga Resa</derivirana_varijabla>
  </DomainObject.Predmet.ProtustrankaWithAdress>
  <DomainObject.Predmet.ProtustrankaWithAdressOIB>
    <izvorni_sadrzaj>ICT SERVIS j.d.o.o., OIB 49090624078, Trg hrvatskih mučenika 1, 47250 Duga Resa</izvorni_sadrzaj>
    <derivirana_varijabla naziv="DomainObject.Predmet.ProtustrankaWithAdressOIB_1">ICT SERVIS j.d.o.o., OIB 49090624078, Trg hrvatskih mučenika 1, 47250 Duga Resa</derivirana_varijabla>
  </DomainObject.Predmet.ProtustrankaWithAdressOIB>
  <DomainObject.Predmet.ProtustrankaNazivFormated>
    <izvorni_sadrzaj>ICT SERVIS j.d.o.o.</izvorni_sadrzaj>
    <derivirana_varijabla naziv="DomainObject.Predmet.ProtustrankaNazivFormated_1">ICT SERVIS j.d.o.o.</derivirana_varijabla>
  </DomainObject.Predmet.ProtustrankaNazivFormated>
  <DomainObject.Predmet.ProtustrankaNazivFormatedOIB>
    <izvorni_sadrzaj>ICT SERVIS j.d.o.o., OIB 49090624078</izvorni_sadrzaj>
    <derivirana_varijabla naziv="DomainObject.Predmet.ProtustrankaNazivFormatedOIB_1">ICT SERVIS j.d.o.o., OIB 49090624078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ICT SERVIS j.d.o.o.</item>
    </izvorni_sadrzaj>
    <derivirana_varijabla naziv="DomainObject.Predmet.ProtuStrankaListFormated_1">
      <item>ICT SERVIS j.d.o.o.</item>
    </derivirana_varijabla>
  </DomainObject.Predmet.ProtuStrankaListFormated>
  <DomainObject.Predmet.ProtuStrankaListFormatedOIB>
    <izvorni_sadrzaj>
      <item>ICT SERVIS j.d.o.o., OIB 49090624078</item>
    </izvorni_sadrzaj>
    <derivirana_varijabla naziv="DomainObject.Predmet.ProtuStrankaListFormatedOIB_1">
      <item>ICT SERVIS j.d.o.o., OIB 49090624078</item>
    </derivirana_varijabla>
  </DomainObject.Predmet.ProtuStrankaListFormatedOIB>
  <DomainObject.Predmet.ProtuStrankaListFormatedWithAdress>
    <izvorni_sadrzaj>
      <item>ICT SERVIS j.d.o.o., Trg hrvatskih mučenika 1, 47250 Duga Resa</item>
    </izvorni_sadrzaj>
    <derivirana_varijabla naziv="DomainObject.Predmet.ProtuStrankaListFormatedWithAdress_1">
      <item>ICT SERVIS j.d.o.o., Trg hrvatskih mučenika 1, 47250 Duga Resa</item>
    </derivirana_varijabla>
  </DomainObject.Predmet.ProtuStrankaListFormatedWithAdress>
  <DomainObject.Predmet.ProtuStrankaListFormatedWithAdressOIB>
    <izvorni_sadrzaj>
      <item>ICT SERVIS j.d.o.o., OIB 49090624078, Trg hrvatskih mučenika 1, 47250 Duga Resa</item>
    </izvorni_sadrzaj>
    <derivirana_varijabla naziv="DomainObject.Predmet.ProtuStrankaListFormatedWithAdressOIB_1">
      <item>ICT SERVIS j.d.o.o., OIB 49090624078, Trg hrvatskih mučenika 1, 47250 Duga Resa</item>
    </derivirana_varijabla>
  </DomainObject.Predmet.ProtuStrankaListFormatedWithAdressOIB>
  <DomainObject.Predmet.ProtuStrankaListNazivFormated>
    <izvorni_sadrzaj>
      <item>ICT SERVIS j.d.o.o.</item>
    </izvorni_sadrzaj>
    <derivirana_varijabla naziv="DomainObject.Predmet.ProtuStrankaListNazivFormated_1">
      <item>ICT SERVIS j.d.o.o.</item>
    </derivirana_varijabla>
  </DomainObject.Predmet.ProtuStrankaListNazivFormated>
  <DomainObject.Predmet.ProtuStrankaListNazivFormatedOIB>
    <izvorni_sadrzaj>
      <item>ICT SERVIS j.d.o.o., OIB 49090624078</item>
    </izvorni_sadrzaj>
    <derivirana_varijabla naziv="DomainObject.Predmet.ProtuStrankaListNazivFormatedOIB_1">
      <item>ICT SERVIS j.d.o.o., OIB 49090624078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ICT SERVIS j.d.o.o.</izvorni_sadrzaj>
    <derivirana_varijabla naziv="DomainObject.Predmet.ProtustrankaIDrugi_1">ICT SERVIS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ICT SERVIS j.d.o.o., OIB 49090624078, Trg hrvatskih mučenika 1, 47250 Duga Resa</izvorni_sadrzaj>
    <derivirana_varijabla naziv="DomainObject.Predmet.ProtustrankaIDrugiAdressOIB_1">ICT SERVIS j.d.o.o., OIB 49090624078, Trg hrvatskih mučenika 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ICT SERVIS j.d.o.o.</item>
      <item>FINA regionalni centar Zagreb, podružnica Karlovac</item>
    </izvorni_sadrzaj>
    <derivirana_varijabla naziv="DomainObject.Predmet.SudioniciListNaziv_1">
      <item>ICT SERVIS j.d.o.o.</item>
      <item>FINA regionalni centar Zagreb, podružnica Karlovac</item>
    </derivirana_varijabla>
  </DomainObject.Predmet.SudioniciListNaziv>
  <DomainObject.Predmet.SudioniciListAdressOIB>
    <izvorni_sadrzaj>
      <item>ICT SERVIS j.d.o.o., OIB 49090624078, Trg hrvatskih mučenika 1,47250 Duga Resa</item>
      <item>FINA regionalni centar Zagreb, podružnica Karlovac, OIB 85821130368, Vitezovićeva 1,47000 Karlovac</item>
    </izvorni_sadrzaj>
    <derivirana_varijabla naziv="DomainObject.Predmet.SudioniciListAdressOIB_1">
      <item>ICT SERVIS j.d.o.o., OIB 49090624078, Trg hrvatskih mučenika 1,47250 Duga Resa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49090624078</item>
      <item>, OIB 85821130368</item>
    </izvorni_sadrzaj>
    <derivirana_varijabla naziv="DomainObject.Predmet.SudioniciListNazivOIB_1">
      <item>, OIB 49090624078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2009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2016-11-22T13:17:00Z</dcterms:created>
  <dc:creator>Snježana Andrijanić</dc:creator>
  <cp:lastModifiedBy>Snježana Andrijanić</cp:lastModifiedBy>
  <cp:lastPrinted>2016-11-22T13:17:00Z</cp:lastPrinted>
  <dcterms:modified xmlns:xsi="http://www.w3.org/2001/XMLSchema-instance" xsi:type="dcterms:W3CDTF">2016-11-22T13:18:00Z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