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a6f7" w14:paraId="906a6f7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B6AF9">
        <w:t>4</w:t>
      </w:r>
      <w:r w:rsidR="001B7186">
        <w:t>2</w:t>
      </w:r>
      <w:r w:rsidR="003B6AF9">
        <w:t>0</w:t>
      </w:r>
      <w:r w:rsidRPr="00151FF0">
        <w:t>/1</w:t>
      </w:r>
      <w:r w:rsidR="001B7186">
        <w:t>6</w:t>
      </w:r>
      <w:r w:rsidRPr="00151FF0">
        <w:t>-</w:t>
      </w:r>
      <w:r w:rsidR="003B6AF9">
        <w:t>27</w:t>
      </w:r>
    </w:p>
    <w:p w:rsidRDefault="00A126F0" w:rsidP="00A126F0" w:rsidR="00A126F0">
      <w:r>
        <w:rPr>
          <w:rStyle w:val="Naglaeno"/>
        </w:rPr>
        <w:t xml:space="preserve">             </w:t>
      </w:r>
      <w:r w:rsidR="00AB7F9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202778" w:rsidP="00202778" w:rsidR="00F14D32">
      <w:pPr>
        <w:ind w:firstLine="708"/>
        <w:jc w:val="both"/>
      </w:pPr>
      <w:r w:rsidRPr="00202778">
        <w:t xml:space="preserve">Trgovački sud u Osijeku, po sucu mr. sc. Tihomiru Kovačeviću, kao stečajnom sucu, </w:t>
      </w:r>
      <w:r w:rsidR="00C20B4A">
        <w:t>u stečajnom postupku nad</w:t>
      </w:r>
      <w:r w:rsidRPr="00202778">
        <w:t xml:space="preserve"> dužnik</w:t>
      </w:r>
      <w:r w:rsidR="00C20B4A">
        <w:t>om</w:t>
      </w:r>
      <w:r w:rsidRPr="00202778">
        <w:t xml:space="preserve"> </w:t>
      </w:r>
      <w:r w:rsidR="003B6AF9" w:rsidRPr="003B6AF9">
        <w:t xml:space="preserve">JOLE TRANSPORTI jednostavno društvo s ograničenom odgovornošću za međunarodni transport robe i trgovinu, </w:t>
      </w:r>
      <w:proofErr w:type="spellStart"/>
      <w:r w:rsidR="003B6AF9" w:rsidRPr="003B6AF9">
        <w:t>Retkovci</w:t>
      </w:r>
      <w:proofErr w:type="spellEnd"/>
      <w:r w:rsidR="003B6AF9" w:rsidRPr="003B6AF9">
        <w:t>, Eugena Kvaternika 120, MBS 030128455, OIB 60025645490</w:t>
      </w:r>
      <w:r w:rsidRPr="00202778">
        <w:t xml:space="preserve">, dana </w:t>
      </w:r>
      <w:r w:rsidR="003B6AF9">
        <w:t>7</w:t>
      </w:r>
      <w:r w:rsidRPr="00202778">
        <w:t xml:space="preserve">. </w:t>
      </w:r>
      <w:r w:rsidR="003B6AF9">
        <w:t>lip</w:t>
      </w:r>
      <w:r w:rsidR="00BC00E1">
        <w:t>nja</w:t>
      </w:r>
      <w:r w:rsidRPr="00202778">
        <w:t xml:space="preserve"> 201</w:t>
      </w:r>
      <w:r w:rsidR="00862028">
        <w:t>6</w:t>
      </w:r>
      <w:r w:rsidRPr="00202778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A120BC" w:rsidR="007B6DF7">
      <w:pPr>
        <w:pStyle w:val="Tijeloteksta"/>
        <w:numPr>
          <w:ilvl w:val="0"/>
          <w:numId w:val="1"/>
        </w:numPr>
      </w:pPr>
      <w:r>
        <w:t>Privremeno</w:t>
      </w:r>
      <w:r w:rsidR="00A120BC">
        <w:t>j</w:t>
      </w:r>
      <w:r>
        <w:t xml:space="preserve"> s</w:t>
      </w:r>
      <w:r w:rsidR="00F14D32">
        <w:t>tečajno</w:t>
      </w:r>
      <w:r w:rsidR="00A120BC">
        <w:t>j</w:t>
      </w:r>
      <w:r w:rsidR="00F14D32">
        <w:t xml:space="preserve"> upravitelj</w:t>
      </w:r>
      <w:r w:rsidR="00A120BC">
        <w:t>ici</w:t>
      </w:r>
      <w:r w:rsidR="00F14D32">
        <w:t xml:space="preserve"> </w:t>
      </w:r>
      <w:r w:rsidR="00A120BC" w:rsidRPr="00A120BC">
        <w:t>Vink</w:t>
      </w:r>
      <w:r w:rsidR="00A120BC">
        <w:t>i</w:t>
      </w:r>
      <w:r w:rsidR="00A120BC" w:rsidRPr="00A120BC">
        <w:t xml:space="preserve"> Ivanković, Vinkovci, Sv. Antuna Padovanskog 5a, OIB 75124619693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A120BC" w:rsidRPr="00A120BC">
        <w:t xml:space="preserve">JOLE TRANSPORTI jednostavno društvo s ograničenom odgovornošću za međunarodni transport robe i trgovinu, </w:t>
      </w:r>
      <w:proofErr w:type="spellStart"/>
      <w:r w:rsidR="00A120BC" w:rsidRPr="00A120BC">
        <w:t>Retkovci</w:t>
      </w:r>
      <w:proofErr w:type="spellEnd"/>
      <w:r w:rsidR="00A120BC" w:rsidRPr="00A120BC">
        <w:t>, Eugena Kvaternika 120, MBS 030128455, OIB 60025645490</w:t>
      </w:r>
      <w:r w:rsidR="00F14D32">
        <w:t xml:space="preserve">, u iznosu </w:t>
      </w:r>
      <w:r w:rsidR="00D85260">
        <w:t>ukupnog</w:t>
      </w:r>
      <w:r w:rsidR="002153E6">
        <w:t xml:space="preserve"> troška</w:t>
      </w:r>
      <w:bookmarkStart w:name="_GoBack" w:id="0"/>
      <w:bookmarkEnd w:id="0"/>
      <w:r w:rsidR="00D85260">
        <w:t xml:space="preserve"> </w:t>
      </w:r>
      <w:r w:rsidR="00F14D32">
        <w:t xml:space="preserve">od </w:t>
      </w:r>
      <w:r w:rsidR="006779FA">
        <w:t>3</w:t>
      </w:r>
      <w:r w:rsidR="00E90780">
        <w:t>.</w:t>
      </w:r>
      <w:r w:rsidR="00D85260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590948">
        <w:t>e</w:t>
      </w:r>
      <w:r>
        <w:t xml:space="preserve"> </w:t>
      </w:r>
      <w:r w:rsidR="00C17E69">
        <w:t>stečajn</w:t>
      </w:r>
      <w:r w:rsidR="00590948">
        <w:t>e</w:t>
      </w:r>
      <w:r w:rsidR="00C17E69">
        <w:t xml:space="preserve"> upravitelj</w:t>
      </w:r>
      <w:r w:rsidR="00590948">
        <w:t>ice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665B88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590948">
        <w:t xml:space="preserve"> iz Fonda za namirenje troškova stečajnog postupka</w:t>
      </w:r>
      <w:r w:rsidR="002C7262">
        <w:t xml:space="preserve"> izvrši isplatu privremenoj stečajnoj upraviteljici na</w:t>
      </w:r>
      <w:r w:rsidR="00590948">
        <w:t xml:space="preserve"> </w:t>
      </w:r>
      <w:r>
        <w:t>nje</w:t>
      </w:r>
      <w:r w:rsidR="002C7262">
        <w:t>n</w:t>
      </w:r>
      <w:r>
        <w:t xml:space="preserve"> žiro-račun </w:t>
      </w:r>
      <w:r w:rsidR="002C7262">
        <w:t>broj HR 4325</w:t>
      </w:r>
      <w:r w:rsidR="00EB7F66">
        <w:t xml:space="preserve">000093120429340 </w:t>
      </w:r>
      <w:r w:rsidR="00E16428">
        <w:t xml:space="preserve">a </w:t>
      </w:r>
      <w:r w:rsidR="00EB7F66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EB7F66">
        <w:t>4</w:t>
      </w:r>
      <w:r w:rsidR="00D3098C">
        <w:t>2</w:t>
      </w:r>
      <w:r w:rsidR="00EB7F66">
        <w:t>0</w:t>
      </w:r>
      <w:r w:rsidR="009B0F1B">
        <w:t>/</w:t>
      </w:r>
      <w:r w:rsidR="00FE5A6E">
        <w:t>1</w:t>
      </w:r>
      <w:r w:rsidR="00D3098C">
        <w:t>6</w:t>
      </w:r>
      <w:r w:rsidR="009B0F1B">
        <w:t>-</w:t>
      </w:r>
      <w:r w:rsidR="00EB7F66">
        <w:t>10</w:t>
      </w:r>
      <w:r w:rsidR="009B0F1B">
        <w:t xml:space="preserve"> od </w:t>
      </w:r>
      <w:r w:rsidR="00EB7F66">
        <w:t>25</w:t>
      </w:r>
      <w:r w:rsidR="009B0F1B">
        <w:t>.</w:t>
      </w:r>
      <w:r w:rsidR="00D3098C">
        <w:t>0</w:t>
      </w:r>
      <w:r w:rsidR="005606B3">
        <w:t>2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EB7F66">
        <w:t>a</w:t>
      </w:r>
      <w:r w:rsidR="0040049C">
        <w:t xml:space="preserve"> je</w:t>
      </w:r>
      <w:r w:rsidR="009B0F1B">
        <w:t xml:space="preserve"> </w:t>
      </w:r>
      <w:r w:rsidR="00EB7F66">
        <w:t>Vinka Ivanković iz Vinkovaca</w:t>
      </w:r>
      <w:r w:rsidR="00932A65">
        <w:t xml:space="preserve"> </w:t>
      </w:r>
      <w:r w:rsidR="009B0F1B">
        <w:t>za privremen</w:t>
      </w:r>
      <w:r w:rsidR="00FC18A8">
        <w:t>u</w:t>
      </w:r>
      <w:r w:rsidR="009B0F1B">
        <w:t xml:space="preserve"> stečajn</w:t>
      </w:r>
      <w:r w:rsidR="00FC18A8">
        <w:t>u</w:t>
      </w:r>
      <w:r w:rsidR="009B0F1B">
        <w:t xml:space="preserve"> upravitelj</w:t>
      </w:r>
      <w:r w:rsidR="00FC18A8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FC18A8">
        <w:t>a</w:t>
      </w:r>
      <w:r>
        <w:t xml:space="preserve"> stečajn</w:t>
      </w:r>
      <w:r w:rsidR="00FC18A8">
        <w:t>a</w:t>
      </w:r>
      <w:r>
        <w:t xml:space="preserve"> upravitelj</w:t>
      </w:r>
      <w:r w:rsidR="00FC18A8">
        <w:t>ica</w:t>
      </w:r>
      <w:r>
        <w:t xml:space="preserve"> obavi</w:t>
      </w:r>
      <w:r w:rsidR="00FC18A8">
        <w:t>la</w:t>
      </w:r>
      <w:r>
        <w:t xml:space="preserve"> je sve potrebne radnje, te je sastavi</w:t>
      </w:r>
      <w:r w:rsidR="00FC18A8">
        <w:t>la</w:t>
      </w:r>
      <w:r>
        <w:t xml:space="preserve"> i dostavi</w:t>
      </w:r>
      <w:r w:rsidR="00FC18A8">
        <w:t>la</w:t>
      </w:r>
      <w:r w:rsidR="006764F3">
        <w:t xml:space="preserve"> </w:t>
      </w:r>
      <w:r>
        <w:t xml:space="preserve">svoje pisano izvješće i </w:t>
      </w:r>
      <w:proofErr w:type="spellStart"/>
      <w:r>
        <w:t>nazoči</w:t>
      </w:r>
      <w:r w:rsidR="00FC18A8">
        <w:t>la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FC18A8">
        <w:t xml:space="preserve">a dana 12.04.2016. zaprimljen je zahtjev za određivanje nagrade, </w:t>
      </w:r>
      <w:r>
        <w:t>te je slijedom navedenoga, uzimajući u obzir obujam poslova i rad privremen</w:t>
      </w:r>
      <w:r w:rsidR="00277491">
        <w:t>og</w:t>
      </w:r>
      <w:r>
        <w:t xml:space="preserve"> stečajn</w:t>
      </w:r>
      <w:r w:rsidR="00277491">
        <w:t>og</w:t>
      </w:r>
      <w:r w:rsidR="008D4802">
        <w:t xml:space="preserve"> </w:t>
      </w:r>
      <w:r>
        <w:t>upravitelj</w:t>
      </w:r>
      <w:r w:rsidR="00277491">
        <w:t>a</w:t>
      </w:r>
      <w:r w:rsidR="007F33F7">
        <w:t xml:space="preserve">, </w:t>
      </w:r>
      <w:r>
        <w:t xml:space="preserve">sud je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230227">
        <w:t>7</w:t>
      </w:r>
      <w:r w:rsidRPr="008D4802">
        <w:t xml:space="preserve">. </w:t>
      </w:r>
      <w:r w:rsidR="00230227">
        <w:t>lip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smartTag w:element="metricconverter" w:uri="urn:schemas-microsoft-com:office:smarttags">
        <w:smartTagPr>
          <w:attr w:val="Tihomir Kovačević" w:name="ProductID"/>
        </w:smartTagPr>
        <w:r w:rsidR="00F14D32" w:rsidRPr="008D4802">
          <w:t>Tihomir Kovačević</w:t>
        </w:r>
      </w:smartTag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>
      <w:pPr>
        <w:pStyle w:val="Tijeloteksta"/>
      </w:pP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230227">
        <w:t>a</w:t>
      </w:r>
      <w:r w:rsidR="0040049C">
        <w:t xml:space="preserve"> </w:t>
      </w:r>
      <w:r w:rsidR="00D5639E">
        <w:t>stečajn</w:t>
      </w:r>
      <w:r w:rsidR="00230227">
        <w:t>a</w:t>
      </w:r>
      <w:r w:rsidR="00D5639E">
        <w:t xml:space="preserve"> upravitelj</w:t>
      </w:r>
      <w:r w:rsidR="00230227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1D7" w:rsidR="008921D7">
      <w:r>
        <w:separator/>
      </w:r>
    </w:p>
  </w:endnote>
  <w:endnote w:id="0" w:type="continuationSeparator">
    <w:p w:rsidRDefault="008921D7" w:rsidR="00892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1D7" w:rsidR="008921D7">
      <w:r>
        <w:separator/>
      </w:r>
    </w:p>
  </w:footnote>
  <w:footnote w:id="0" w:type="continuationSeparator">
    <w:p w:rsidRDefault="008921D7" w:rsidR="008921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3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3B6AF9" w:rsidRPr="003B6AF9">
      <w:t>14 St-420/16-27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6486"/>
    <w:rsid w:val="00024407"/>
    <w:rsid w:val="00031CCE"/>
    <w:rsid w:val="000462E0"/>
    <w:rsid w:val="0004674A"/>
    <w:rsid w:val="000568B2"/>
    <w:rsid w:val="0009212D"/>
    <w:rsid w:val="000A5733"/>
    <w:rsid w:val="000B6885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200022"/>
    <w:rsid w:val="00202778"/>
    <w:rsid w:val="002120F8"/>
    <w:rsid w:val="002153E6"/>
    <w:rsid w:val="002221AD"/>
    <w:rsid w:val="00225A74"/>
    <w:rsid w:val="0023022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C726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B6AF9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4651"/>
    <w:rsid w:val="004761A5"/>
    <w:rsid w:val="00480489"/>
    <w:rsid w:val="004841E8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30129"/>
    <w:rsid w:val="00542A40"/>
    <w:rsid w:val="00542FAD"/>
    <w:rsid w:val="00555A5F"/>
    <w:rsid w:val="005606B3"/>
    <w:rsid w:val="00590948"/>
    <w:rsid w:val="005A1517"/>
    <w:rsid w:val="005C15A4"/>
    <w:rsid w:val="005C72BB"/>
    <w:rsid w:val="005D2747"/>
    <w:rsid w:val="005F0872"/>
    <w:rsid w:val="005F4DF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700864"/>
    <w:rsid w:val="00712931"/>
    <w:rsid w:val="007140D0"/>
    <w:rsid w:val="00723367"/>
    <w:rsid w:val="00724A43"/>
    <w:rsid w:val="00725EE2"/>
    <w:rsid w:val="0072713B"/>
    <w:rsid w:val="007305FD"/>
    <w:rsid w:val="0074756B"/>
    <w:rsid w:val="007500C1"/>
    <w:rsid w:val="0076398F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921D7"/>
    <w:rsid w:val="008A55E4"/>
    <w:rsid w:val="008B2B42"/>
    <w:rsid w:val="008B4753"/>
    <w:rsid w:val="008B670B"/>
    <w:rsid w:val="008C164B"/>
    <w:rsid w:val="008D4802"/>
    <w:rsid w:val="008F446A"/>
    <w:rsid w:val="00912CA9"/>
    <w:rsid w:val="00931E58"/>
    <w:rsid w:val="00932A65"/>
    <w:rsid w:val="00946437"/>
    <w:rsid w:val="009538FE"/>
    <w:rsid w:val="00957FC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0BC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7F9B"/>
    <w:rsid w:val="00AD7E47"/>
    <w:rsid w:val="00AE693D"/>
    <w:rsid w:val="00AF6D89"/>
    <w:rsid w:val="00B01AEB"/>
    <w:rsid w:val="00B03B3C"/>
    <w:rsid w:val="00B06771"/>
    <w:rsid w:val="00B32B35"/>
    <w:rsid w:val="00B41D7F"/>
    <w:rsid w:val="00B83C12"/>
    <w:rsid w:val="00BA301E"/>
    <w:rsid w:val="00BC00E1"/>
    <w:rsid w:val="00BC5EF2"/>
    <w:rsid w:val="00BC69B4"/>
    <w:rsid w:val="00BD2D5E"/>
    <w:rsid w:val="00BD402C"/>
    <w:rsid w:val="00BE4AEB"/>
    <w:rsid w:val="00C17E69"/>
    <w:rsid w:val="00C20B4A"/>
    <w:rsid w:val="00C25670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7143"/>
    <w:rsid w:val="00D3098C"/>
    <w:rsid w:val="00D5639E"/>
    <w:rsid w:val="00D57D64"/>
    <w:rsid w:val="00D62AE6"/>
    <w:rsid w:val="00D70C6E"/>
    <w:rsid w:val="00D84FFA"/>
    <w:rsid w:val="00D85260"/>
    <w:rsid w:val="00DA0B76"/>
    <w:rsid w:val="00DA29CF"/>
    <w:rsid w:val="00DA3EA7"/>
    <w:rsid w:val="00DC4E39"/>
    <w:rsid w:val="00DE1877"/>
    <w:rsid w:val="00DE53C6"/>
    <w:rsid w:val="00DF00D4"/>
    <w:rsid w:val="00DF5C40"/>
    <w:rsid w:val="00E01FA4"/>
    <w:rsid w:val="00E16428"/>
    <w:rsid w:val="00E26734"/>
    <w:rsid w:val="00E31038"/>
    <w:rsid w:val="00E3718A"/>
    <w:rsid w:val="00E43D31"/>
    <w:rsid w:val="00E53416"/>
    <w:rsid w:val="00E575A0"/>
    <w:rsid w:val="00E57B52"/>
    <w:rsid w:val="00E90780"/>
    <w:rsid w:val="00E94DDC"/>
    <w:rsid w:val="00EA2144"/>
    <w:rsid w:val="00EB7F66"/>
    <w:rsid w:val="00F00D98"/>
    <w:rsid w:val="00F14D32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18A8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71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718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18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18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18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71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718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18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18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18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St-420/2016-27</izvorni_sadrzaj>
    <derivirana_varijabla naziv="DomainObject.Oznaka_1">St-420/2016-27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2016.</izvorni_sadrzaj>
    <derivirana_varijabla naziv="DomainObject.Predmet.DatumRjesavanja_1">17.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St-420/2016</izvorni_sadrzaj>
    <derivirana_varijabla naziv="DomainObject.Predmet.OznakaBroj_1">St-420/2016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JOLE TRANSPORTI jednostavno društvo s ograničenom odgovornošću za međunarodni transport robe i trgovinu</izvorni_sadrzaj>
    <derivirana_varijabla naziv="DomainObject.Predmet.ProtustrankaFormated_1">  JOLE TRANSPORTI jednostavno društvo s ograničenom odgovornošću za međunarodni transport robe i trgovinu</derivirana_varijabla>
  </DomainObject.Predmet.ProtustrankaFormated>
  <DomainObject.Predmet.ProtustrankaFormatedOIB>
    <izvorni_sadrzaj>  JOLE TRANSPORTI jednostavno društvo s ograničenom odgovornošću za međunarodni transport robe i trgovinu, OIB 60025645490</izvorni_sadrzaj>
    <derivirana_varijabla naziv="DomainObject.Predmet.ProtustrankaFormatedOIB_1">  JOLE TRANSPORTI jednostavno društvo s ograničenom odgovornošću za međunarodni transport robe i trgovinu, OIB 60025645490</derivirana_varijabla>
  </DomainObject.Predmet.ProtustrankaFormatedOIB>
  <DomainObject.Predmet.ProtustrankaFormatedWithAdress>
    <izvorni_sadrzaj> JOLE TRANSPORTI jednostavno društvo s ograničenom odgovornošću za međunarodni transport robe i trgovinu, Eugena Kvaternika 120, 32281 Retkovci</izvorni_sadrzaj>
    <derivirana_varijabla naziv="DomainObject.Predmet.ProtustrankaFormatedWithAdress_1"> JOLE TRANSPORTI jednostavno društvo s ograničenom odgovornošću za međunarodni transport robe i trgovinu, Eugena Kvaternika 120, 32281 Retkovci</derivirana_varijabla>
  </DomainObject.Predmet.ProtustrankaFormatedWithAdress>
  <DomainObject.Predmet.ProtustrankaFormatedWithAdressOIB>
    <izvorni_sadrzaj> JOLE TRANSPORTI jednostavno društvo s ograničenom odgovornošću za međunarodni transport robe i trgovinu, OIB 60025645490, Eugena Kvaternika 120, 32281 Retkovci</izvorni_sadrzaj>
    <derivirana_varijabla naziv="DomainObject.Predmet.ProtustrankaFormatedWithAdressOIB_1"> JOLE TRANSPORTI jednostavno društvo s ograničenom odgovornošću za međunarodni transport robe i trgovinu, OIB 60025645490, Eugena Kvaternika 120, 32281 Retkovci</derivirana_varijabla>
  </DomainObject.Predmet.ProtustrankaFormatedWithAdressOIB>
  <DomainObject.Predmet.ProtustrankaWithAdress>
    <izvorni_sadrzaj>JOLE TRANSPORTI jednostavno društvo s ograničenom odgovornošću za međunarodni transport robe i trgovinu Eugena Kvaternika 120, 32281 Retkovci</izvorni_sadrzaj>
    <derivirana_varijabla naziv="DomainObject.Predmet.ProtustrankaWithAdress_1">JOLE TRANSPORTI jednostavno društvo s ograničenom odgovornošću za međunarodni transport robe i trgovinu Eugena Kvaternika 120, 32281 Retkovci</derivirana_varijabla>
  </DomainObject.Predmet.ProtustrankaWithAdress>
  <DomainObject.Predmet.ProtustrankaWithAdressOIB>
    <izvorni_sadrzaj>JOLE TRANSPORTI jednostavno društvo s ograničenom odgovornošću za međunarodni transport robe i trgovinu, OIB 60025645490, Eugena Kvaternika 120, 32281 Retkovci</izvorni_sadrzaj>
    <derivirana_varijabla naziv="DomainObject.Predmet.ProtustrankaWithAdressOIB_1">JOLE TRANSPORTI jednostavno društvo s ograničenom odgovornošću za međunarodni transport robe i trgovinu, OIB 60025645490, Eugena Kvaternika 120, 32281 Retkovci</derivirana_varijabla>
  </DomainObject.Predmet.ProtustrankaWithAdressOIB>
  <DomainObject.Predmet.ProtustrankaNazivFormated>
    <izvorni_sadrzaj>JOLE TRANSPORTI jednostavno društvo s ograničenom odgovornošću za međunarodni transport robe i trgovinu</izvorni_sadrzaj>
    <derivirana_varijabla naziv="DomainObject.Predmet.ProtustrankaNazivFormated_1">JOLE TRANSPORTI jednostavno društvo s ograničenom odgovornošću za međunarodni transport robe i trgovinu</derivirana_varijabla>
  </DomainObject.Predmet.ProtustrankaNazivFormated>
  <DomainObject.Predmet.ProtustrankaNazivFormatedOIB>
    <izvorni_sadrzaj>JOLE TRANSPORTI jednostavno društvo s ograničenom odgovornošću za međunarodni transport robe i trgovinu, OIB 60025645490</izvorni_sadrzaj>
    <derivirana_varijabla naziv="DomainObject.Predmet.ProtustrankaNazivFormatedOIB_1">JOLE TRANSPORTI jednostavno društvo s ograničenom odgovornošću za međunarodni transport robe i trgovinu, OIB 60025645490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JOLE TRANSPORTI jednostavno društvo s ograničenom odgovornošću za međunarodni transport robe i trgovinu</item>
    </izvorni_sadrzaj>
    <derivirana_varijabla naziv="DomainObject.Predmet.ProtuStrankaListFormated_1">
      <item>JOLE TRANSPORTI jednostavno društvo s ograničenom odgovornošću za međunarodni transport robe i trgovinu</item>
    </derivirana_varijabla>
  </DomainObject.Predmet.ProtuStrankaListFormated>
  <DomainObject.Predmet.ProtuStrankaListFormatedOIB>
    <izvorni_sadrzaj>
      <item>JOLE TRANSPORTI jednostavno društvo s ograničenom odgovornošću za međunarodni transport robe i trgovinu, OIB 60025645490</item>
    </izvorni_sadrzaj>
    <derivirana_varijabla naziv="DomainObject.Predmet.ProtuStrankaListFormatedOIB_1">
      <item>JOLE TRANSPORTI jednostavno društvo s ograničenom odgovornošću za međunarodni transport robe i trgovinu, OIB 60025645490</item>
    </derivirana_varijabla>
  </DomainObject.Predmet.ProtuStrankaListFormatedOIB>
  <DomainObject.Predmet.ProtuStrankaListFormatedWithAdress>
    <izvorni_sadrzaj>
      <item>JOLE TRANSPORTI jednostavno društvo s ograničenom odgovornošću za međunarodni transport robe i trgovinu, Eugena Kvaternika 120, 32281 Retkovci</item>
    </izvorni_sadrzaj>
    <derivirana_varijabla naziv="DomainObject.Predmet.ProtuStrankaListFormatedWithAdress_1">
      <item>JOLE TRANSPORTI jednostavno društvo s ograničenom odgovornošću za međunarodni transport robe i trgovinu, Eugena Kvaternika 120, 32281 Retkovci</item>
    </derivirana_varijabla>
  </DomainObject.Predmet.ProtuStrankaListFormatedWithAdress>
  <DomainObject.Predmet.ProtuStrankaListFormatedWithAdressOIB>
    <izvorni_sadrzaj>
      <item>JOLE TRANSPORTI jednostavno društvo s ograničenom odgovornošću za međunarodni transport robe i trgovinu, OIB 60025645490, Eugena Kvaternika 120, 32281 Retkovci</item>
    </izvorni_sadrzaj>
    <derivirana_varijabla naziv="DomainObject.Predmet.ProtuStrankaListFormatedWithAdressOIB_1">
      <item>JOLE TRANSPORTI jednostavno društvo s ograničenom odgovornošću za međunarodni transport robe i trgovinu, OIB 60025645490, Eugena Kvaternika 120, 32281 Retkovci</item>
    </derivirana_varijabla>
  </DomainObject.Predmet.ProtuStrankaListFormatedWithAdressOIB>
  <DomainObject.Predmet.ProtuStrankaListNazivFormated>
    <izvorni_sadrzaj>
      <item>JOLE TRANSPORTI jednostavno društvo s ograničenom odgovornošću za međunarodni transport robe i trgovinu</item>
    </izvorni_sadrzaj>
    <derivirana_varijabla naziv="DomainObject.Predmet.ProtuStrankaListNazivFormated_1">
      <item>JOLE TRANSPORTI jednostavno društvo s ograničenom odgovornošću za međunarodni transport robe i trgovinu</item>
    </derivirana_varijabla>
  </DomainObject.Predmet.ProtuStrankaListNazivFormated>
  <DomainObject.Predmet.ProtuStrankaListNazivFormatedOIB>
    <izvorni_sadrzaj>
      <item>JOLE TRANSPORTI jednostavno društvo s ograničenom odgovornošću za međunarodni transport robe i trgovinu, OIB 60025645490</item>
    </izvorni_sadrzaj>
    <derivirana_varijabla naziv="DomainObject.Predmet.ProtuStrankaListNazivFormatedOIB_1">
      <item>JOLE TRANSPORTI jednostavno društvo s ograničenom odgovornošću za međunarodni transport robe i trgovinu, OIB 60025645490</item>
    </derivirana_varijabla>
  </DomainObject.Predmet.ProtuStrankaListNazivFormatedOIB>
  <DomainObject.Predmet.OstaliListFormated>
    <izvorni_sadrzaj>
      <item>ŽDO GUO VUKOVAR</item>
      <item>Josip Smolčić</item>
      <item>Vinka Ivanković</item>
    </izvorni_sadrzaj>
    <derivirana_varijabla naziv="DomainObject.Predmet.OstaliListFormated_1">
      <item>ŽDO GUO VUKOVAR</item>
      <item>Josip Smolčić</item>
      <item>Vinka Ivanković</item>
    </derivirana_varijabla>
  </DomainObject.Predmet.OstaliListFormated>
  <DomainObject.Predmet.OstaliListFormatedOIB>
    <izvorni_sadrzaj>
      <item>ŽDO GUO VUKOVAR</item>
      <item>Josip Smolčić, OIB 20246717113</item>
      <item>Vinka Ivanković, OIB 75124619693</item>
    </izvorni_sadrzaj>
    <derivirana_varijabla naziv="DomainObject.Predmet.OstaliListFormatedOIB_1">
      <item>ŽDO GUO VUKOVAR</item>
      <item>Josip Smolčić, OIB 20246717113</item>
      <item>Vinka Ivanković, OIB 75124619693</item>
    </derivirana_varijabla>
  </DomainObject.Predmet.OstaliListFormatedOIB>
  <DomainObject.Predmet.OstaliListFormatedWithAdress>
    <izvorni_sadrzaj>
      <item>ŽDO GUO VUKOVAR</item>
      <item>Josip Smolčić, Eugena Kvaternika 120, 32281 Retkovci</item>
      <item>Vinka Ivanković, Sv. Antuna Padovanskog 5a, 32100 Vinkovci</item>
    </izvorni_sadrzaj>
    <derivirana_varijabla naziv="DomainObject.Predmet.OstaliListFormatedWithAdress_1">
      <item>ŽDO GUO VUKOVAR</item>
      <item>Josip Smolčić, Eugena Kvaternika 120, 32281 Retkovci</item>
      <item>Vinka Ivanković, Sv. Antuna Padovanskog 5a, 32100 Vinkovci</item>
    </derivirana_varijabla>
  </DomainObject.Predmet.OstaliListFormatedWithAdress>
  <DomainObject.Predmet.OstaliListFormatedWithAdressOIB>
    <izvorni_sadrzaj>
      <item>ŽDO GUO VUKOVAR</item>
      <item>Josip Smolčić, OIB 20246717113, Eugena Kvaternika 120, 32281 Retkovci</item>
      <item>Vinka Ivanković, OIB 75124619693, Sv. Antuna Padovanskog 5a, 32100 Vinkovci</item>
    </izvorni_sadrzaj>
    <derivirana_varijabla naziv="DomainObject.Predmet.OstaliListFormatedWithAdressOIB_1">
      <item>ŽDO GUO VUKOVAR</item>
      <item>Josip Smolčić, OIB 20246717113, Eugena Kvaternika 120, 32281 Retkovci</item>
      <item>Vinka Ivanković, OIB 75124619693, Sv. Antuna Padovanskog 5a, 32100 Vinkovci</item>
    </derivirana_varijabla>
  </DomainObject.Predmet.OstaliListFormatedWithAdressOIB>
  <DomainObject.Predmet.OstaliListNazivFormated>
    <izvorni_sadrzaj>
      <item>ŽDO GUO VUKOVAR</item>
      <item>Josip Smolčić</item>
      <item>Vinka Ivanković</item>
    </izvorni_sadrzaj>
    <derivirana_varijabla naziv="DomainObject.Predmet.OstaliListNazivFormated_1">
      <item>ŽDO GUO VUKOVAR</item>
      <item>Josip Smolčić</item>
      <item>Vinka Ivanković</item>
    </derivirana_varijabla>
  </DomainObject.Predmet.OstaliListNazivFormated>
  <DomainObject.Predmet.OstaliListNazivFormatedOIB>
    <izvorni_sadrzaj>
      <item>ŽDO GUO VUKOVAR</item>
      <item>Josip Smolčić, OIB 20246717113</item>
      <item>Vinka Ivanković, OIB 75124619693</item>
    </izvorni_sadrzaj>
    <derivirana_varijabla naziv="DomainObject.Predmet.OstaliListNazivFormatedOIB_1">
      <item>ŽDO GUO VUKOVAR</item>
      <item>Josip Smolčić, OIB 20246717113</item>
      <item>Vinka Ivanković, OIB 75124619693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St-420/2016-27</izvorni_sadrzaj>
    <derivirana_varijabla naziv="DomainObject.PoslovniBrojDokumenta_1">St-420/2016-27</derivirana_varijabla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JOLE TRANSPORTI jednostavno društvo s ograničenom odgovornošću za međunarodni transport robe i trgovinu</izvorni_sadrzaj>
    <derivirana_varijabla naziv="DomainObject.Predmet.ProtustrankaIDrugi_1">JOLE TRANSPORTI jednostavno društvo s ograničenom odgovornošću za međunarodni transport robe i trgovinu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JOLE TRANSPORTI jednostavno društvo s ograničenom odgovornošću za međunarodni transport robe i trgovinu, OIB 60025645490, Eugena Kvaternika 120, 32281 Retkovci</izvorni_sadrzaj>
    <derivirana_varijabla naziv="DomainObject.Predmet.ProtustrankaIDrugiAdressOIB_1">JOLE TRANSPORTI jednostavno društvo s ograničenom odgovornošću za međunarodni transport robe i trgovinu, OIB 60025645490, Eugena Kvaternika 120, 32281 Retkovci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2016.</izvorni_sadrzaj>
    <derivirana_varijabla naziv="DomainObject.Predmet.OdlukaRjesenje.DatumDonosenjaOdluke_1">17.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St-420/2016-24</izvorni_sadrzaj>
    <derivirana_varijabla naziv="DomainObject.Predmet.OdlukaRjesenje.Oznaka_1">St-420/2016-24</derivirana_varijabla>
  </DomainObject.Predmet.OdlukaRjesenje.Oznaka>
  <DomainObject.Predmet.SudioniciListNaziv>
    <izvorni_sadrzaj>
      <item>JOLE TRANSPORTI jednostavno društvo s ograničenom odgovornošću za međunarodni transport robe i trgovinu</item>
      <item>RH MF PU PODRUČNI URED SLAVONIJE I BARANJE POREZNO MJESTO VUKOVAR</item>
      <item>ŽDO GUO VUKOVAR</item>
      <item>Josip Smolčić</item>
      <item>Vinka Ivanković</item>
    </izvorni_sadrzaj>
    <derivirana_varijabla naziv="DomainObject.Predmet.SudioniciListNaziv_1">
      <item>JOLE TRANSPORTI jednostavno društvo s ograničenom odgovornošću za međunarodni transport robe i trgovinu</item>
      <item>RH MF PU PODRUČNI URED SLAVONIJE I BARANJE POREZNO MJESTO VUKOVAR</item>
      <item>ŽDO GUO VUKOVAR</item>
      <item>Josip Smolčić</item>
      <item>Vinka Ivanković</item>
    </derivirana_varijabla>
  </DomainObject.Predmet.SudioniciListNaziv>
  <DomainObject.Predmet.SudioniciListAdressOIB>
    <izvorni_sadrzaj>
      <item>JOLE TRANSPORTI jednostavno društvo s ograničenom odgovornošću za međunarodni transport robe i trgovinu, OIB 60025645490, Eugena Kvaternika 120,32281 Retkovci</item>
      <item>RH MF PU PODRUČNI URED SLAVONIJE I BARANJE POREZNO MJESTO VUKOVAR, OIB 18683136487</item>
      <item>ŽDO GUO VUKOVAR</item>
      <item>Josip Smolčić, OIB 20246717113, Eugena Kvaternika 120,32281 Retkovci</item>
      <item>Vinka Ivanković, OIB 75124619693, Sv. Antuna Padovanskog 5a,32100 Vinkovci</item>
    </izvorni_sadrzaj>
    <derivirana_varijabla naziv="DomainObject.Predmet.SudioniciListAdressOIB_1">
      <item>JOLE TRANSPORTI jednostavno društvo s ograničenom odgovornošću za međunarodni transport robe i trgovinu, OIB 60025645490, Eugena Kvaternika 120,32281 Retkovci</item>
      <item>RH MF PU PODRUČNI URED SLAVONIJE I BARANJE POREZNO MJESTO VUKOVAR, OIB 18683136487</item>
      <item>ŽDO GUO VUKOVAR</item>
      <item>Josip Smolčić, OIB 20246717113, Eugena Kvaternika 120,32281 Retkovci</item>
      <item>Vinka Ivanković, OIB 75124619693, Sv. Antuna Padovanskog 5a,32100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60025645490</item>
      <item>, OIB 18683136487</item>
      <item>, OIB null</item>
      <item>, OIB 20246717113</item>
      <item>, OIB 75124619693</item>
    </izvorni_sadrzaj>
    <derivirana_varijabla naziv="DomainObject.Predmet.SudioniciListNazivOIB_1">
      <item>, OIB 60025645490</item>
      <item>, OIB 18683136487</item>
      <item>, OIB null</item>
      <item>, OIB 20246717113</item>
      <item>, OIB 75124619693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424</properties:Words>
  <properties:Characters>2418</properties:Characters>
  <properties:Lines>74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2016-06-07T07:28:00Z</dcterms:created>
  <dc:creator>banka</dc:creator>
  <cp:lastModifiedBy>Elizabeta Đeke</cp:lastModifiedBy>
  <cp:lastPrinted>2016-04-20T07:41:00Z</cp:lastPrinted>
  <dcterms:modified xmlns:xsi="http://www.w3.org/2001/XMLSchema-instance" xsi:type="dcterms:W3CDTF">2016-06-07T11:59:00Z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St-420/2016-27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