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3bf7f59" w14:textId="3bf7f59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AA07D4">
        <w:t>276/2017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AA07D4">
        <w:t>BEAUTY FRIZZ j.d.o.o., Zagreb, Kamenarka 15, OIB: 72246220388</w:t>
      </w:r>
      <w:r w:rsidR="009C1482">
        <w:t>,</w:t>
      </w:r>
      <w:r w:rsidR="003E16C8">
        <w:t xml:space="preserve"> </w:t>
      </w:r>
      <w:r w:rsidR="00AA07D4">
        <w:t>7.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A07D4">
        <w:t>BEAUTY FRIZZ j.d.o.o., Zagreb, Kamenarka 15, OIB: 72246220388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A07D4">
        <w:t>7.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14,35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07D4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AA07D4">
        <w:t>BEAUTY FRIZZ j.d.o.o., Zagreb, Kamenarka 15, OIB: 72246220388</w:t>
      </w:r>
      <w:r w:rsidRPr="000B0BCB" w:rsidR="000B0BCB">
        <w:t>7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AA07D4">
        <w:rPr>
          <w:rFonts w:eastAsia="Calibri"/>
          <w:lang w:eastAsia="en-US"/>
        </w:rPr>
        <w:t>7.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A07D4">
        <w:t>BEAUTY FRIZZ j.d.o.o., Zagreb, Kamenarka 15, OIB: 72246220388,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A07D4">
        <w:t>BEAUTY FRIZZ j.d.o.o., Zagreb, Kamenarka 15, OIB: 72246220388</w:t>
      </w:r>
      <w:r w:rsidR="00C62D5C">
        <w:t>,</w:t>
      </w:r>
      <w:r w:rsidR="00631A90">
        <w:t xml:space="preserve"> dana </w:t>
      </w:r>
      <w:r w:rsidR="00AA07D4">
        <w:t>2</w:t>
      </w:r>
      <w:r w:rsidR="00E74F75">
        <w:t>6</w:t>
      </w:r>
      <w:r w:rsidR="00AA07D4">
        <w:t>. siječnja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AA07D4">
        <w:t>276/17 od 24. listopada 2017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lastRenderedPageBreak/>
        <w:t xml:space="preserve">Iz potvrde FINA-e od 27. listopada 2017. proizlazi da dužnik na dan 20. siječnja 2017. u Očevidniku redoslijeda osnova za plaćanje ima neizvršene osnove za plaćanje u neprekinutom razdoblju od 120 dana u iznosu od 26.810,11 kn (list 11 spisa). </w:t>
      </w:r>
    </w:p>
    <w:p w:rsidRPr="00AA07D4" w:rsidR="00AA07D4" w:rsidP="00AA07D4" w:rsidRDefault="00AA07D4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>Iz informacijskog sustava zemljišnih knjiga proizlazi da dužnik nije vlasnik nekretnina (list 16 spisa).</w:t>
      </w:r>
    </w:p>
    <w:p w:rsidRPr="00AA07D4" w:rsidR="00AA07D4" w:rsidP="00AA07D4" w:rsidRDefault="00AA07D4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>Iz podneska Porezne uprave, Područni ured Zagreb, od 19. veljače 2018. proizlazi da dužnik ne posjeduje pokretnu odnosno nepokretnu imovinu (list 18 spisa).</w:t>
      </w:r>
    </w:p>
    <w:p w:rsidRPr="00AA07D4" w:rsidR="00AA07D4" w:rsidP="00AA07D4" w:rsidRDefault="00AA07D4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>Iz Uvjerenja Centra za vozila Hrvatske od 20. veljače 2018. proizlazi da dužnik nije evidentiran kao vlasnik vozila (list 19 spisa).</w:t>
      </w:r>
    </w:p>
    <w:p w:rsidR="00201176" w:rsidP="00040BD4" w:rsidRDefault="00201176">
      <w:pPr>
        <w:ind w:firstLine="708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DF68FF">
        <w:t>BEAUTY FRIZZ j.d.o.o., Zagreb, Kamenarka 15, OIB: 72246220388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DF68FF">
        <w:t>276/17</w:t>
      </w:r>
      <w:r>
        <w:t xml:space="preserve"> od </w:t>
      </w:r>
      <w:r w:rsidR="00DF68FF">
        <w:t>21. ožujka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F68FF">
        <w:t>22.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C52016">
        <w:t>7.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DF68FF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6D4A3A">
        <w:t>Zagrebu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AA07D4">
      <w:t>276/2017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2016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4F75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520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20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20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20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20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St-276/2017-19</izvorni_sadrzaj>
    <derivirana_varijabla naziv="DomainObject.Oznaka_1">St-276/2017-19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2019.</izvorni_sadrzaj>
    <derivirana_varijabla naziv="DomainObject.Predmet.DatumRjesavanja_1">7.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FRIZZ j.d.o.o. za usluge zastupanog po punomoćniku Martina Husejnagić</izvorni_sadrzaj>
    <derivirana_varijabla naziv="DomainObject.Predmet.ProtustrankaFormated_1">  BEAUTY FRIZZ j.d.o.o. za usluge zastupanog po punomoćniku Martina Husejnagić</derivirana_varijabla>
  </DomainObject.Predmet.ProtustrankaFormated>
  <DomainObject.Predmet.ProtustrankaFormatedOIB>
    <izvorni_sadrzaj>  BEAUTY FRIZZ j.d.o.o. za usluge, OIB 72246220388 zastupanog po punomoćniku Martina Husejnagić</izvorni_sadrzaj>
    <derivirana_varijabla naziv="DomainObject.Predmet.ProtustrankaFormatedOIB_1">  BEAUTY FRIZZ j.d.o.o. za usluge, OIB 72246220388 zastupanog po punomoćniku Martina Husejnagić</derivirana_varijabla>
  </DomainObject.Predmet.ProtustrankaFormatedOIB>
  <DomainObject.Predmet.ProtustrankaFormatedWithAdress>
    <izvorni_sadrzaj> BEAUTY FRIZZ j.d.o.o. za usluge, Kamenarka 15, 10000 Zagreb zastupanog po punomoćniku Martina Husejnagić</izvorni_sadrzaj>
    <derivirana_varijabla naziv="DomainObject.Predmet.ProtustrankaFormatedWithAdress_1"> BEAUTY FRIZZ j.d.o.o. za usluge, Kamenarka 15, 10000 Zagreb zastupanog po punomoćniku Martina Husejnagić</derivirana_varijabla>
  </DomainObject.Predmet.ProtustrankaFormatedWithAdress>
  <DomainObject.Predmet.ProtustrankaFormatedWithAdressOIB>
    <izvorni_sadrzaj> BEAUTY FRIZZ j.d.o.o. za usluge, OIB 72246220388, Kamenarka 15, 10000 Zagreb zastupanog po punomoćniku Martina Husejnagić</izvorni_sadrzaj>
    <derivirana_varijabla naziv="DomainObject.Predmet.ProtustrankaFormatedWithAdressOIB_1"> BEAUTY FRIZZ j.d.o.o. za usluge, OIB 72246220388, Kamenarka 15, 10000 Zagreb zastupanog po punomoćniku Martina Husejnagić</derivirana_varijabla>
  </DomainObject.Predmet.ProtustrankaFormatedWithAdressOIB>
  <DomainObject.Predmet.ProtustrankaWithAdress>
    <izvorni_sadrzaj>BEAUTY FRIZZ j.d.o.o. za usluge Kamenarka 15, 10000 Zagreb</izvorni_sadrzaj>
    <derivirana_varijabla naziv="DomainObject.Predmet.ProtustrankaWithAdress_1">BEAUTY FRIZZ j.d.o.o. za usluge Kamenarka 15, 10000 Zagreb</derivirana_varijabla>
  </DomainObject.Predmet.ProtustrankaWithAdress>
  <DomainObject.Predmet.ProtustrankaWithAdressOIB>
    <izvorni_sadrzaj>BEAUTY FRIZZ j.d.o.o. za usluge, OIB 72246220388, Kamenarka 15, 10000 Zagreb</izvorni_sadrzaj>
    <derivirana_varijabla naziv="DomainObject.Predmet.ProtustrankaWithAdressOIB_1">BEAUTY FRIZZ j.d.o.o. za usluge, OIB 72246220388, Kamenarka 15, 10000 Zagreb</derivirana_varijabla>
  </DomainObject.Predmet.ProtustrankaWithAdressOIB>
  <DomainObject.Predmet.ProtustrankaNazivFormated>
    <izvorni_sadrzaj>BEAUTY FRIZZ j.d.o.o. za usluge</izvorni_sadrzaj>
    <derivirana_varijabla naziv="DomainObject.Predmet.ProtustrankaNazivFormated_1">BEAUTY FRIZZ j.d.o.o. za usluge</derivirana_varijabla>
  </DomainObject.Predmet.ProtustrankaNazivFormated>
  <DomainObject.Predmet.ProtustrankaNazivFormatedOIB>
    <izvorni_sadrzaj>BEAUTY FRIZZ j.d.o.o. za usluge, OIB 72246220388</izvorni_sadrzaj>
    <derivirana_varijabla naziv="DomainObject.Predmet.ProtustrankaNazivFormatedOIB_1">BEAUTY FRIZZ j.d.o.o. za usluge, OIB 72246220388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FRIZZ j.d.o.o. za usluge zastupanog po punomoćniku Martina Husejnagić</item>
    </izvorni_sadrzaj>
    <derivirana_varijabla naziv="DomainObject.Predmet.ProtuStrankaListFormated_1">
      <item>BEAUTY FRIZZ j.d.o.o. za usluge zastupanog po punomoćniku Martina Husejnagić</item>
    </derivirana_varijabla>
  </DomainObject.Predmet.ProtuStrankaListFormated>
  <DomainObject.Predmet.ProtuStrankaListFormatedOIB>
    <izvorni_sadrzaj>
      <item>BEAUTY FRIZZ j.d.o.o. za usluge, OIB 72246220388 zastupanog po punomoćniku Martina Husejnagić</item>
    </izvorni_sadrzaj>
    <derivirana_varijabla naziv="DomainObject.Predmet.ProtuStrankaListFormatedOIB_1">
      <item>BEAUTY FRIZZ j.d.o.o. za usluge, OIB 72246220388 zastupanog po punomoćniku Martina Husejnagić</item>
    </derivirana_varijabla>
  </DomainObject.Predmet.ProtuStrankaListFormatedOIB>
  <DomainObject.Predmet.ProtuStrankaListFormatedWithAdress>
    <izvorni_sadrzaj>
      <item>BEAUTY FRIZZ j.d.o.o. za usluge, Kamenarka 15, 10000 Zagreb zastupanog po punomoćniku Martina Husejnagić</item>
    </izvorni_sadrzaj>
    <derivirana_varijabla naziv="DomainObject.Predmet.ProtuStrankaListFormatedWithAdress_1">
      <item>BEAUTY FRIZZ j.d.o.o. za usluge, Kamenarka 15, 10000 Zagreb zastupanog po punomoćniku Martina Husejnagić</item>
    </derivirana_varijabla>
  </DomainObject.Predmet.ProtuStrankaListFormatedWithAdress>
  <DomainObject.Predmet.ProtuStrankaListFormatedWithAdressOIB>
    <izvorni_sadrzaj>
      <item>BEAUTY FRIZZ j.d.o.o. za usluge, OIB 72246220388, Kamenarka 15, 10000 Zagreb zastupanog po punomoćniku Martina Husejnagić</item>
    </izvorni_sadrzaj>
    <derivirana_varijabla naziv="DomainObject.Predmet.ProtuStrankaListFormatedWithAdressOIB_1">
      <item>BEAUTY FRIZZ j.d.o.o. za usluge, OIB 72246220388, Kamenarka 15, 10000 Zagreb zastupanog po punomoćniku Martina Husejnagić</item>
    </derivirana_varijabla>
  </DomainObject.Predmet.ProtuStrankaListFormatedWithAdressOIB>
  <DomainObject.Predmet.ProtuStrankaListNazivFormated>
    <izvorni_sadrzaj>
      <item>BEAUTY FRIZZ j.d.o.o. za usluge</item>
    </izvorni_sadrzaj>
    <derivirana_varijabla naziv="DomainObject.Predmet.ProtuStrankaListNazivFormated_1">
      <item>BEAUTY FRIZZ j.d.o.o. za usluge</item>
    </derivirana_varijabla>
  </DomainObject.Predmet.ProtuStrankaListNazivFormated>
  <DomainObject.Predmet.ProtuStrankaListNazivFormatedOIB>
    <izvorni_sadrzaj>
      <item>BEAUTY FRIZZ j.d.o.o. za usluge, OIB 72246220388</item>
    </izvorni_sadrzaj>
    <derivirana_varijabla naziv="DomainObject.Predmet.ProtuStrankaListNazivFormatedOIB_1">
      <item>BEAUTY FRIZZ j.d.o.o. za usluge, OIB 72246220388</item>
    </derivirana_varijabla>
  </DomainObject.Predmet.ProtuStrankaListNazivFormatedOIB>
  <DomainObject.Predmet.OstaliListFormated>
    <izvorni_sadrzaj>
      <item>Martina Husejnagić punomoćnica sudionika u postupku BEAUTY FRIZZ j.d.o.o. za usluge</item>
    </izvorni_sadrzaj>
    <derivirana_varijabla naziv="DomainObject.Predmet.OstaliListFormated_1">
      <item>Martina Husejnagić punomoćnica sudionika u postupku BEAUTY FRIZZ j.d.o.o. za usluge</item>
    </derivirana_varijabla>
  </DomainObject.Predmet.OstaliListFormated>
  <DomainObject.Predmet.OstaliListFormatedOIB>
    <izvorni_sadrzaj>
      <item>Martina Husejnagić, OIB 00569176812 punomoćnica sudionika u postupku BEAUTY FRIZZ j.d.o.o. za usluge</item>
    </izvorni_sadrzaj>
    <derivirana_varijabla naziv="DomainObject.Predmet.OstaliListFormatedOIB_1">
      <item>Martina Husejnagić, OIB 00569176812 punomoćnica sudionika u postupku BEAUTY FRIZZ j.d.o.o. za usluge</item>
    </derivirana_varijabla>
  </DomainObject.Predmet.OstaliListFormatedOIB>
  <DomainObject.Predmet.OstaliListFormatedWithAdress>
    <izvorni_sadrzaj>
      <item>Martina Husejnagić, Stubička Slatina 74, 49243 Stubička Slatina punomoćnica sudionika u postupku BEAUTY FRIZZ j.d.o.o. za usluge</item>
    </izvorni_sadrzaj>
    <derivirana_varijabla naziv="DomainObject.Predmet.OstaliListFormatedWithAdress_1">
      <item>Martina Husejnagić, Stubička Slatina 74, 49243 Stubička Slatina punomoćnica sudionika u postupku BEAUTY FRIZZ j.d.o.o. za usluge</item>
    </derivirana_varijabla>
  </DomainObject.Predmet.OstaliListFormatedWithAdress>
  <DomainObject.Predmet.OstaliListFormatedWithAdressOIB>
    <izvorni_sadrzaj>
      <item>Martina Husejnagić, OIB 00569176812, Stubička Slatina 74, 49243 Stubička Slatina punomoćnica sudionika u postupku BEAUTY FRIZZ j.d.o.o. za usluge</item>
    </izvorni_sadrzaj>
    <derivirana_varijabla naziv="DomainObject.Predmet.OstaliListFormatedWithAdressOIB_1">
      <item>Martina Husejnagić, OIB 00569176812, Stubička Slatina 74, 49243 Stubička Slatina punomoćnica sudionika u postupku BEAUTY FRIZZ j.d.o.o. za usluge</item>
    </derivirana_varijabla>
  </DomainObject.Predmet.OstaliListFormatedWithAdressOIB>
  <DomainObject.Predmet.OstaliListNazivFormated>
    <izvorni_sadrzaj>
      <item>Martina Husejnagić</item>
    </izvorni_sadrzaj>
    <derivirana_varijabla naziv="DomainObject.Predmet.OstaliListNazivFormated_1">
      <item>Martina Husejnagić</item>
    </derivirana_varijabla>
  </DomainObject.Predmet.OstaliListNazivFormated>
  <DomainObject.Predmet.OstaliListNazivFormatedOIB>
    <izvorni_sadrzaj>
      <item>Martina Husejnagić, OIB 00569176812</item>
    </izvorni_sadrzaj>
    <derivirana_varijabla naziv="DomainObject.Predmet.OstaliListNazivFormatedOIB_1">
      <item>Martina Husejnagić, OIB 00569176812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>St-276/2017-19</izvorni_sadrzaj>
    <derivirana_varijabla naziv="DomainObject.PoslovniBrojDokumenta_1">St-276/2017-19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FRIZZ j.d.o.o. za usluge</izvorni_sadrzaj>
    <derivirana_varijabla naziv="DomainObject.Predmet.ProtustrankaIDrugi_1">BEAUTY FRIZZ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BEAUTY FRIZZ j.d.o.o. za usluge, OIB 72246220388, Kamenarka 15, 10000 Zagreb</izvorni_sadrzaj>
    <derivirana_varijabla naziv="DomainObject.Predmet.ProtustrankaIDrugiAdressOIB_1">BEAUTY FRIZZ j.d.o.o. za usluge, OIB 72246220388, Kamenarka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2019.</izvorni_sadrzaj>
    <derivirana_varijabla naziv="DomainObject.Predmet.OdlukaRjesenje.DatumDonosenjaOdluke_1">7.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St-276/2017-19</izvorni_sadrzaj>
    <derivirana_varijabla naziv="DomainObject.Predmet.OdlukaRjesenje.Oznaka_1">St-276/2017-19</derivirana_varijabla>
  </DomainObject.Predmet.OdlukaRjesenje.Oznaka>
  <DomainObject.Predmet.SudioniciListNaziv>
    <izvorni_sadrzaj>
      <item>FINA Regionalni centar Zagreb</item>
      <item>BEAUTY FRIZZ j.d.o.o. za usluge</item>
      <item>Martina Husejnagić</item>
    </izvorni_sadrzaj>
    <derivirana_varijabla naziv="DomainObject.Predmet.SudioniciListNaziv_1">
      <item>FINA Regionalni centar Zagreb</item>
      <item>BEAUTY FRIZZ j.d.o.o. za usluge</item>
      <item>Martina Husejnagić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BEAUTY FRIZZ j.d.o.o. za usluge, OIB 72246220388, Kamenarka 15,10000 Zagreb</item>
      <item>Martina Husejnagić, OIB 00569176812, Stubička Slatina 74,49243 Stubička Slatina</item>
    </izvorni_sadrzaj>
    <derivirana_varijabla naziv="DomainObject.Predmet.SudioniciListAdressOIB_1">
      <item>FINA Regionalni centar Zagreb, OIB 85821130368, Trg svibanjskih žrtava 1995. br. 1,10000 Zagreb</item>
      <item>BEAUTY FRIZZ j.d.o.o. za usluge, OIB 72246220388, Kamenarka 15,10000 Zagreb</item>
      <item>Martina Husejnagić, OIB 00569176812, Stubička Slatina 74,49243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72246220388</item>
      <item>, OIB 00569176812</item>
    </izvorni_sadrzaj>
    <derivirana_varijabla naziv="DomainObject.Predmet.SudioniciListNazivOIB_1">
      <item>, OIB 85821130368</item>
      <item>, OIB 72246220388</item>
      <item>, OIB 00569176812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St-276/2017-16</izvorni_sadrzaj>
    <derivirana_varijabla naziv="DomainObject.PredzadnjaOdlukaIzPredmeta.Oznaka_1">St-276/2017-16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633</properties:Words>
  <properties:Characters>3337</properties:Characters>
  <properties:Lines>109</properties:Lines>
  <properties:Paragraphs>43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2019-08-07T12:24:00Z</dcterms:created>
  <dc:creator>Korisnik</dc:creator>
  <cp:lastModifiedBy>Draženka Prpić</cp:lastModifiedBy>
  <cp:lastPrinted>2019-08-07T12:33:00Z</cp:lastPrinted>
  <dcterms:modified xmlns:xsi="http://www.w3.org/2001/XMLSchema-instance" xsi:type="dcterms:W3CDTF">2019-08-07T12:34:00Z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St-276/2017-19 / Odluka - Rješenje - otvaranje i zaključenje stečajnog postupka (čl. 132) (otvoren_i_zaključen_stečaj_-BEAUTY_FRIZZ-St-276-17.docx)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