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e8ed" w14:paraId="921e8ed" w:rsidRDefault="004E31A9" w:rsidP="004E31A9" w:rsidR="004E31A9" w:rsidRPr="00606628">
      <w:pPr>
        <w15:collapsed w:val="false"/>
        <w:rPr>
          <w:b/>
        </w:rPr>
      </w:pPr>
      <w:bookmarkStart w:name="_GoBack" w:id="0"/>
      <w:bookmarkEnd w:id="0"/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2C5B4C" w:rsidP="004E31A9" w:rsidR="002C5B4C" w:rsidRPr="00606628">
      <w:pPr>
        <w:rPr>
          <w:b/>
        </w:rPr>
      </w:pPr>
    </w:p>
    <w:p w:rsidRDefault="001B4843" w:rsidP="00F5668D" w:rsidR="002C5B4C" w:rsidRPr="00606628">
      <w:pPr>
        <w:ind w:firstLine="708"/>
        <w:rPr>
          <w:b/>
        </w:rPr>
      </w:pPr>
      <w:r>
        <w:rPr>
          <w:b/>
          <w:noProof/>
        </w:rPr>
        <w:drawing>
          <wp:inline distR="0" distL="0" distB="0" distT="0">
            <wp:extent cy="743585" cx="70993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3585" cx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C5B4C" w:rsidP="004E31A9" w:rsidR="002C5B4C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 xml:space="preserve"> 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REPUBLIKA HRVATSKA</w:t>
      </w: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TRGOVAČKI SUD U SPLITU</w:t>
      </w:r>
    </w:p>
    <w:p w:rsidRDefault="000B0AB7" w:rsidP="000B0AB7" w:rsidR="000B0AB7" w:rsidRPr="000B0AB7">
      <w:pPr>
        <w:rPr>
          <w:b/>
        </w:rPr>
      </w:pPr>
      <w:r w:rsidRPr="000B0AB7">
        <w:rPr>
          <w:b/>
        </w:rPr>
        <w:t>STALNA SLUŽBA DUBROVNIK</w:t>
      </w:r>
    </w:p>
    <w:p w:rsidRDefault="000B0AB7" w:rsidP="000B0AB7" w:rsidR="004E31A9" w:rsidRPr="00606628">
      <w:pPr>
        <w:rPr>
          <w:b/>
        </w:rPr>
      </w:pPr>
      <w:r w:rsidRPr="000B0AB7">
        <w:rPr>
          <w:b/>
        </w:rPr>
        <w:t>Dr. A. Starčevića 23, Dubrovnik</w:t>
      </w:r>
      <w:r w:rsidR="004E31A9" w:rsidRPr="00606628">
        <w:rPr>
          <w:b/>
        </w:rPr>
        <w:t xml:space="preserve"> </w:t>
      </w:r>
    </w:p>
    <w:p w:rsidRDefault="00CF4325" w:rsidP="004E31A9" w:rsidR="00CF4325" w:rsidRPr="00606628">
      <w:pPr>
        <w:rPr>
          <w:b/>
        </w:rPr>
      </w:pPr>
    </w:p>
    <w:p w:rsidRDefault="000B0AB7" w:rsidP="000B0AB7" w:rsidR="000B0AB7" w:rsidRPr="000B0AB7">
      <w:pPr>
        <w:jc w:val="center"/>
        <w:rPr>
          <w:b/>
        </w:rPr>
      </w:pPr>
      <w:r w:rsidRPr="000B0AB7">
        <w:rPr>
          <w:b/>
        </w:rPr>
        <w:t>R E P U B L I K A    H R V A T S K A</w:t>
      </w:r>
    </w:p>
    <w:p w:rsidRDefault="000B0AB7" w:rsidP="000B0AB7" w:rsidR="000B0AB7" w:rsidRPr="000B0AB7">
      <w:pPr>
        <w:jc w:val="center"/>
        <w:rPr>
          <w:b/>
        </w:rPr>
      </w:pPr>
    </w:p>
    <w:p w:rsidRDefault="000B0AB7" w:rsidP="000B0AB7" w:rsidR="000B0AB7" w:rsidRPr="000B0AB7">
      <w:pPr>
        <w:jc w:val="center"/>
        <w:rPr>
          <w:b/>
        </w:rPr>
      </w:pPr>
      <w:r w:rsidRPr="000B0AB7">
        <w:rPr>
          <w:b/>
        </w:rPr>
        <w:t>R J E Š E N J E</w:t>
      </w:r>
    </w:p>
    <w:p w:rsidRDefault="000B0AB7" w:rsidP="000B0AB7" w:rsidR="000B0AB7" w:rsidRPr="000B0AB7">
      <w:pPr>
        <w:rPr>
          <w:b/>
        </w:rPr>
      </w:pPr>
    </w:p>
    <w:p w:rsidRDefault="000B0AB7" w:rsidP="000B0AB7" w:rsidR="000B0AB7" w:rsidRPr="000B0AB7">
      <w:pPr>
        <w:jc w:val="both"/>
      </w:pPr>
      <w:r w:rsidRPr="000B0AB7">
        <w:tab/>
        <w:t xml:space="preserve">Trgovački sud u Splitu, Stalna služba u Dubrovniku, po sucu tog suda Katarini Franković, kao sucu pojedincu, u stečajnom postupku nad dužnikom </w:t>
      </w:r>
      <w:r w:rsidR="002019F4" w:rsidRPr="002019F4">
        <w:t>DINGAČ „u stečaju“, poljoprivredna zadruga i vinarija, Potomje, OIB: 68338435153, zastupano po stečajnom upravitelju Ante Mrkonjić, Imotski, Kneza Domagoja 3, Zmijavci, OIB: 84299598589</w:t>
      </w:r>
      <w:r w:rsidRPr="000B0AB7">
        <w:t xml:space="preserve">, izvan ročišta, dana </w:t>
      </w:r>
      <w:r w:rsidR="002019F4">
        <w:t>22</w:t>
      </w:r>
      <w:r w:rsidRPr="000B0AB7">
        <w:t xml:space="preserve">. </w:t>
      </w:r>
      <w:r w:rsidR="002019F4">
        <w:t>veljače 2018</w:t>
      </w:r>
      <w:r w:rsidRPr="000B0AB7">
        <w:t>. godine</w:t>
      </w:r>
    </w:p>
    <w:p w:rsidRDefault="000B0AB7" w:rsidP="000B0AB7" w:rsidR="000B0AB7" w:rsidRPr="000B0AB7">
      <w:pPr>
        <w:jc w:val="both"/>
      </w:pPr>
    </w:p>
    <w:p w:rsidRDefault="004E31A9" w:rsidP="004E31A9" w:rsidR="004E31A9" w:rsidRPr="00606628"/>
    <w:p w:rsidRDefault="002C5B4C" w:rsidP="004E31A9" w:rsidR="002C5B4C" w:rsidRPr="00606628"/>
    <w:p w:rsidRDefault="004E31A9" w:rsidP="00115617" w:rsidR="004E31A9" w:rsidRPr="00606628">
      <w:pPr>
        <w:jc w:val="center"/>
        <w:rPr>
          <w:b/>
        </w:rPr>
      </w:pPr>
      <w:r w:rsidRPr="00606628">
        <w:rPr>
          <w:b/>
        </w:rPr>
        <w:t>r i j e š i o    j e</w:t>
      </w:r>
      <w:r w:rsidRPr="00606628">
        <w:t xml:space="preserve"> </w:t>
      </w:r>
    </w:p>
    <w:p w:rsidRDefault="004E31A9" w:rsidP="004E31A9" w:rsidR="004E31A9" w:rsidRPr="00606628">
      <w:pPr>
        <w:pStyle w:val="Tijeloteksta"/>
        <w:rPr>
          <w:szCs w:val="24"/>
        </w:rPr>
      </w:pPr>
    </w:p>
    <w:p w:rsidRDefault="004E31A9" w:rsidP="00724013" w:rsidR="001215A9">
      <w:pPr>
        <w:pStyle w:val="Tijeloteksta"/>
        <w:numPr>
          <w:ilvl w:val="0"/>
          <w:numId w:val="2"/>
        </w:numPr>
        <w:rPr>
          <w:szCs w:val="24"/>
        </w:rPr>
      </w:pPr>
      <w:r w:rsidRPr="00606628">
        <w:rPr>
          <w:szCs w:val="24"/>
        </w:rPr>
        <w:t>Odobravaj</w:t>
      </w:r>
      <w:r w:rsidR="009775C9">
        <w:rPr>
          <w:szCs w:val="24"/>
        </w:rPr>
        <w:t xml:space="preserve">u se </w:t>
      </w:r>
      <w:r w:rsidR="00724013">
        <w:rPr>
          <w:szCs w:val="24"/>
        </w:rPr>
        <w:t xml:space="preserve">stvarni </w:t>
      </w:r>
      <w:r w:rsidR="009775C9">
        <w:rPr>
          <w:szCs w:val="24"/>
        </w:rPr>
        <w:t xml:space="preserve">troškovi </w:t>
      </w:r>
      <w:r w:rsidR="00724013">
        <w:rPr>
          <w:szCs w:val="24"/>
        </w:rPr>
        <w:t>stečajnog upravitelja</w:t>
      </w:r>
      <w:r w:rsidRPr="00606628">
        <w:rPr>
          <w:szCs w:val="24"/>
        </w:rPr>
        <w:t xml:space="preserve"> i to:</w:t>
      </w:r>
      <w:r w:rsidR="00724013">
        <w:rPr>
          <w:szCs w:val="24"/>
        </w:rPr>
        <w:t xml:space="preserve"> </w:t>
      </w:r>
      <w:r w:rsidRPr="00724013">
        <w:rPr>
          <w:szCs w:val="24"/>
        </w:rPr>
        <w:t xml:space="preserve">troškovi </w:t>
      </w:r>
      <w:r w:rsidR="00115617" w:rsidRPr="00724013">
        <w:rPr>
          <w:szCs w:val="24"/>
        </w:rPr>
        <w:t>puta stečajnog upravitelja</w:t>
      </w:r>
      <w:r w:rsidR="004E2F67" w:rsidRPr="00724013">
        <w:rPr>
          <w:szCs w:val="24"/>
        </w:rPr>
        <w:t xml:space="preserve"> i korištenje osobnog automobila</w:t>
      </w:r>
      <w:r w:rsidR="00BE2C80" w:rsidRPr="00724013">
        <w:rPr>
          <w:szCs w:val="24"/>
        </w:rPr>
        <w:t xml:space="preserve"> u </w:t>
      </w:r>
      <w:r w:rsidR="00C11FCD">
        <w:rPr>
          <w:szCs w:val="24"/>
        </w:rPr>
        <w:t xml:space="preserve">zatraženom </w:t>
      </w:r>
      <w:r w:rsidR="00BE2C80" w:rsidRPr="00724013">
        <w:rPr>
          <w:szCs w:val="24"/>
        </w:rPr>
        <w:t xml:space="preserve">iznosu </w:t>
      </w:r>
      <w:r w:rsidR="009775C9" w:rsidRPr="00724013">
        <w:rPr>
          <w:szCs w:val="24"/>
        </w:rPr>
        <w:t xml:space="preserve">neto </w:t>
      </w:r>
      <w:r w:rsidR="00BE2C80" w:rsidRPr="00724013">
        <w:rPr>
          <w:szCs w:val="24"/>
        </w:rPr>
        <w:t xml:space="preserve">od </w:t>
      </w:r>
      <w:r w:rsidR="00724013" w:rsidRPr="00724013">
        <w:rPr>
          <w:szCs w:val="24"/>
        </w:rPr>
        <w:t>15.960,00</w:t>
      </w:r>
      <w:r w:rsidRPr="00724013">
        <w:rPr>
          <w:szCs w:val="24"/>
        </w:rPr>
        <w:t xml:space="preserve"> kuna</w:t>
      </w:r>
      <w:r w:rsidR="000B0AB7" w:rsidRPr="00724013">
        <w:rPr>
          <w:szCs w:val="24"/>
        </w:rPr>
        <w:t xml:space="preserve"> i trošak </w:t>
      </w:r>
      <w:r w:rsidR="00724013" w:rsidRPr="00724013">
        <w:rPr>
          <w:szCs w:val="24"/>
        </w:rPr>
        <w:t>za izradu pečata 160</w:t>
      </w:r>
      <w:r w:rsidR="000B0AB7" w:rsidRPr="00724013">
        <w:rPr>
          <w:szCs w:val="24"/>
        </w:rPr>
        <w:t>,00 kuna</w:t>
      </w:r>
      <w:r w:rsidR="00724013" w:rsidRPr="00724013">
        <w:rPr>
          <w:szCs w:val="24"/>
        </w:rPr>
        <w:t xml:space="preserve"> i biljezi 100,00 kuna.</w:t>
      </w:r>
    </w:p>
    <w:p w:rsidRDefault="00C11FCD" w:rsidP="00C11FCD" w:rsidR="00C11FCD">
      <w:pPr>
        <w:pStyle w:val="Tijeloteksta"/>
        <w:ind w:left="1080"/>
        <w:rPr>
          <w:szCs w:val="24"/>
        </w:rPr>
      </w:pPr>
    </w:p>
    <w:p w:rsidRDefault="00C11FCD" w:rsidP="00724013" w:rsidR="00C11FCD" w:rsidRPr="00724013">
      <w:pPr>
        <w:pStyle w:val="Tijeloteksta"/>
        <w:numPr>
          <w:ilvl w:val="0"/>
          <w:numId w:val="2"/>
        </w:numPr>
        <w:rPr>
          <w:szCs w:val="24"/>
        </w:rPr>
      </w:pPr>
      <w:r>
        <w:rPr>
          <w:szCs w:val="24"/>
        </w:rPr>
        <w:t>Odbija se stečajni upravitelj sa zahtjevom za naknadom troška u iznosu od 855,00 kuna.</w:t>
      </w:r>
    </w:p>
    <w:p w:rsidRDefault="000B0AB7" w:rsidP="000B0AB7" w:rsidR="000B0AB7" w:rsidRPr="00724013">
      <w:pPr>
        <w:pStyle w:val="Tijeloteksta"/>
        <w:ind w:left="1080"/>
        <w:rPr>
          <w:szCs w:val="24"/>
        </w:rPr>
      </w:pPr>
    </w:p>
    <w:p w:rsidRDefault="004E31A9" w:rsidP="00944246" w:rsidR="004E31A9" w:rsidRPr="00606628">
      <w:pPr>
        <w:ind w:left="708"/>
      </w:pPr>
    </w:p>
    <w:p w:rsidRDefault="002C5B4C" w:rsidP="004E31A9" w:rsidR="002C5B4C" w:rsidRPr="00606628"/>
    <w:p w:rsidRDefault="004E31A9" w:rsidP="00944E2A" w:rsidR="004E31A9" w:rsidRPr="00606628">
      <w:pPr>
        <w:jc w:val="center"/>
        <w:rPr>
          <w:b/>
        </w:rPr>
      </w:pPr>
      <w:r w:rsidRPr="00606628">
        <w:rPr>
          <w:b/>
        </w:rPr>
        <w:t>Obrazloženje</w:t>
      </w:r>
    </w:p>
    <w:p w:rsidRDefault="004E31A9" w:rsidP="004E31A9" w:rsidR="004E31A9" w:rsidRPr="00606628"/>
    <w:p w:rsidRDefault="004E31A9" w:rsidP="00115617" w:rsidR="004E31A9" w:rsidRPr="00606628">
      <w:pPr>
        <w:ind w:firstLine="708"/>
        <w:jc w:val="both"/>
      </w:pPr>
      <w:r w:rsidRPr="00606628">
        <w:t>U smislu čl.</w:t>
      </w:r>
      <w:r w:rsidR="00DA1F74" w:rsidRPr="00606628">
        <w:t xml:space="preserve"> </w:t>
      </w:r>
      <w:r w:rsidR="00115617" w:rsidRPr="00606628">
        <w:t>155</w:t>
      </w:r>
      <w:r w:rsidRPr="00606628">
        <w:t xml:space="preserve">. </w:t>
      </w:r>
      <w:r w:rsidR="00944E2A" w:rsidRPr="00606628">
        <w:t>Stečajnog zakona</w:t>
      </w:r>
      <w:r w:rsidR="00115617" w:rsidRPr="00606628">
        <w:t xml:space="preserve"> (Narodne novine broj 71/15, dalje u tekstu SZ)</w:t>
      </w:r>
      <w:r w:rsidR="00944E2A" w:rsidRPr="00606628">
        <w:t xml:space="preserve"> </w:t>
      </w:r>
      <w:r w:rsidR="00115617" w:rsidRPr="00606628">
        <w:t>u troškove stečajnoga postupka pripadaju i nagrade i izdaci privremenoga stečajnog upravitelja i stečajnoga upravitelja.</w:t>
      </w:r>
    </w:p>
    <w:p w:rsidRDefault="00585162" w:rsidP="00585162" w:rsidR="00585162" w:rsidRPr="00606628">
      <w:pPr>
        <w:jc w:val="both"/>
      </w:pPr>
      <w:r w:rsidRPr="00606628">
        <w:tab/>
      </w:r>
    </w:p>
    <w:p w:rsidRDefault="00606628" w:rsidP="00606628" w:rsidR="00606628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Prema članku 94. SZ-a stečajni upravitelj ima pravo na nagradu za svoj rad i naknadu stvarnih troškova, a naknadu troškova rješenjem određuje sud na temelju pisanoga, obrazloženoga i dokumentiranoga izvješća stečajnoga upravitelja, te rješenje objavljuje  na mrežnoj stranici e-Oglasna ploča sudova.</w:t>
      </w:r>
    </w:p>
    <w:p w:rsidRDefault="00606628" w:rsidP="00606628" w:rsidR="00606628" w:rsidRPr="00606628">
      <w:pPr>
        <w:pStyle w:val="Tijeloteksta"/>
        <w:rPr>
          <w:szCs w:val="24"/>
        </w:rPr>
      </w:pPr>
    </w:p>
    <w:p w:rsidRDefault="0007590F" w:rsidP="003D1114" w:rsidR="002019F4">
      <w:pPr>
        <w:pStyle w:val="Tijeloteksta"/>
        <w:ind w:firstLine="708"/>
        <w:rPr>
          <w:szCs w:val="24"/>
        </w:rPr>
      </w:pPr>
      <w:r>
        <w:rPr>
          <w:szCs w:val="24"/>
        </w:rPr>
        <w:lastRenderedPageBreak/>
        <w:t>S</w:t>
      </w:r>
      <w:r w:rsidR="00585162" w:rsidRPr="00606628">
        <w:rPr>
          <w:szCs w:val="24"/>
        </w:rPr>
        <w:t>tečajni upravitelj</w:t>
      </w:r>
      <w:r w:rsidR="00606628" w:rsidRPr="00606628">
        <w:rPr>
          <w:szCs w:val="24"/>
        </w:rPr>
        <w:t xml:space="preserve"> je tako podneskom </w:t>
      </w:r>
      <w:r w:rsidR="002019F4">
        <w:rPr>
          <w:szCs w:val="24"/>
        </w:rPr>
        <w:t xml:space="preserve">zaprimljenim </w:t>
      </w:r>
      <w:r w:rsidR="009775C9">
        <w:rPr>
          <w:szCs w:val="24"/>
        </w:rPr>
        <w:t>2</w:t>
      </w:r>
      <w:r w:rsidR="002019F4">
        <w:rPr>
          <w:szCs w:val="24"/>
        </w:rPr>
        <w:t>7</w:t>
      </w:r>
      <w:r w:rsidR="00606628" w:rsidRPr="00606628">
        <w:rPr>
          <w:szCs w:val="24"/>
        </w:rPr>
        <w:t xml:space="preserve">. </w:t>
      </w:r>
      <w:r w:rsidR="002019F4">
        <w:rPr>
          <w:szCs w:val="24"/>
        </w:rPr>
        <w:t>listopad</w:t>
      </w:r>
      <w:r w:rsidR="009775C9">
        <w:rPr>
          <w:szCs w:val="24"/>
        </w:rPr>
        <w:t>a 2017</w:t>
      </w:r>
      <w:r w:rsidR="00606628" w:rsidRPr="00606628">
        <w:rPr>
          <w:szCs w:val="24"/>
        </w:rPr>
        <w:t>.g.</w:t>
      </w:r>
      <w:r w:rsidR="00585162" w:rsidRPr="00606628">
        <w:rPr>
          <w:szCs w:val="24"/>
        </w:rPr>
        <w:t xml:space="preserve"> </w:t>
      </w:r>
      <w:r w:rsidR="009E2665" w:rsidRPr="00606628">
        <w:rPr>
          <w:szCs w:val="24"/>
        </w:rPr>
        <w:t xml:space="preserve">(l.s. </w:t>
      </w:r>
      <w:r w:rsidR="002019F4">
        <w:rPr>
          <w:szCs w:val="24"/>
        </w:rPr>
        <w:t>811</w:t>
      </w:r>
      <w:r w:rsidR="009E2665" w:rsidRPr="00606628">
        <w:rPr>
          <w:szCs w:val="24"/>
        </w:rPr>
        <w:t>)</w:t>
      </w:r>
      <w:r w:rsidR="00585162" w:rsidRPr="00606628">
        <w:rPr>
          <w:szCs w:val="24"/>
        </w:rPr>
        <w:t xml:space="preserve"> zatražio da se odobre troškovi</w:t>
      </w:r>
      <w:r w:rsidR="00D906B1">
        <w:rPr>
          <w:szCs w:val="24"/>
        </w:rPr>
        <w:t xml:space="preserve"> </w:t>
      </w:r>
      <w:r w:rsidR="002019F4">
        <w:rPr>
          <w:szCs w:val="24"/>
        </w:rPr>
        <w:t xml:space="preserve">puta na relacijama Imotski – Split – Imotski (dva putovanja) 800,00 kuna, Imotski – Omiš – Imotski dana 02.04.2017.g. 320, 00 kuna, Imotski – Potomje – Imotski u devet navrata 5.400,00 kuna, Imotski – Dubrovnik- Imotski u četiri navrata 3.360,00 kuna, put do Šibenika radi razgovora sa upravom Jadranske banke 560,00 kuna i tri putovanja Imotski-Zagreb-Imotski 5.520,00 kuna. Nadalje, stečajni upravitelj navodi kao izdatke 160,00 kuna za izradu pečata, 155,00 kuna pristojbi, te 800,00 kuna za troškove mobitela za 10 mjeseci. </w:t>
      </w:r>
    </w:p>
    <w:p w:rsidRDefault="00C11FCD" w:rsidP="003D1114" w:rsidR="00C11FCD">
      <w:pPr>
        <w:pStyle w:val="Tijeloteksta"/>
        <w:ind w:firstLine="708"/>
        <w:rPr>
          <w:szCs w:val="24"/>
        </w:rPr>
      </w:pPr>
    </w:p>
    <w:p w:rsidRDefault="009775C9" w:rsidP="00C11FCD" w:rsidR="00C11FCD">
      <w:pPr>
        <w:pStyle w:val="Tijeloteksta"/>
        <w:ind w:firstLine="708"/>
        <w:rPr>
          <w:szCs w:val="24"/>
        </w:rPr>
      </w:pPr>
      <w:r>
        <w:rPr>
          <w:szCs w:val="24"/>
        </w:rPr>
        <w:t xml:space="preserve">Stečajni upravitelj je u spis priložio </w:t>
      </w:r>
      <w:r w:rsidR="004F3C28">
        <w:rPr>
          <w:szCs w:val="24"/>
        </w:rPr>
        <w:t>račun za pečat (l.s. 812</w:t>
      </w:r>
      <w:r>
        <w:rPr>
          <w:szCs w:val="24"/>
        </w:rPr>
        <w:t>),</w:t>
      </w:r>
      <w:r w:rsidR="004F3C28">
        <w:rPr>
          <w:szCs w:val="24"/>
        </w:rPr>
        <w:t xml:space="preserve"> račun za biljege (l.s. 813), </w:t>
      </w:r>
      <w:r w:rsidR="00C11FCD">
        <w:rPr>
          <w:szCs w:val="24"/>
        </w:rPr>
        <w:t xml:space="preserve">ispunjene </w:t>
      </w:r>
      <w:r w:rsidR="004F3C28">
        <w:rPr>
          <w:szCs w:val="24"/>
        </w:rPr>
        <w:t>putne naloge od 28.11.2016.g., 01.12.2016.g., 07.12.2016.g., 07.02.2017.g., 12.02.2017.g., 28.03.2017.g., 01.04.2017.g., 03.04.2017.g., 07.05.2017.g., 15.05.2017.g., 25.05.2017.g., 19.06.2017.g., 25.07.2017.g., 09.08.2017.g., 28.08.2017.g., 30.08.2017.g., 18.09.2017.g., 20.09.2017.g., 03.10.2017.g. (list spisa 814-833)</w:t>
      </w:r>
      <w:r w:rsidR="000B0AB7">
        <w:rPr>
          <w:szCs w:val="24"/>
        </w:rPr>
        <w:t xml:space="preserve"> a iz spisa je vidljivo da je isti nazočio </w:t>
      </w:r>
      <w:r w:rsidR="004F3C28">
        <w:rPr>
          <w:szCs w:val="24"/>
        </w:rPr>
        <w:t>ročištima na sudu u Dubrovniku</w:t>
      </w:r>
      <w:r w:rsidR="002C0788">
        <w:rPr>
          <w:szCs w:val="24"/>
        </w:rPr>
        <w:t>.</w:t>
      </w:r>
      <w:r>
        <w:rPr>
          <w:szCs w:val="24"/>
        </w:rPr>
        <w:t xml:space="preserve">  </w:t>
      </w:r>
    </w:p>
    <w:p w:rsidRDefault="0007590F" w:rsidP="001215A9" w:rsidR="0007590F" w:rsidRPr="00606628">
      <w:pPr>
        <w:pStyle w:val="Tijeloteksta"/>
        <w:rPr>
          <w:szCs w:val="24"/>
        </w:rPr>
      </w:pPr>
    </w:p>
    <w:p w:rsidRDefault="002C5B4C" w:rsidP="002C5B4C" w:rsidR="00585162" w:rsidRPr="00606628">
      <w:pPr>
        <w:pStyle w:val="Tijeloteksta"/>
        <w:ind w:firstLine="708"/>
        <w:rPr>
          <w:szCs w:val="24"/>
        </w:rPr>
      </w:pPr>
      <w:r w:rsidRPr="00606628">
        <w:rPr>
          <w:szCs w:val="24"/>
        </w:rPr>
        <w:t>Stoga je sud</w:t>
      </w:r>
      <w:r w:rsidR="00585162" w:rsidRPr="00606628">
        <w:rPr>
          <w:szCs w:val="24"/>
        </w:rPr>
        <w:t xml:space="preserve"> sukladno dostavljenom</w:t>
      </w:r>
      <w:r w:rsidR="0009507E">
        <w:rPr>
          <w:szCs w:val="24"/>
        </w:rPr>
        <w:t xml:space="preserve"> zahtjevu</w:t>
      </w:r>
      <w:r w:rsidR="002C0788">
        <w:rPr>
          <w:szCs w:val="24"/>
        </w:rPr>
        <w:t>, obrazloženom</w:t>
      </w:r>
      <w:r w:rsidR="00724013">
        <w:rPr>
          <w:szCs w:val="24"/>
        </w:rPr>
        <w:t xml:space="preserve"> u podnesku i svakom platnom nalogu</w:t>
      </w:r>
      <w:r w:rsidR="002C0788">
        <w:rPr>
          <w:szCs w:val="24"/>
        </w:rPr>
        <w:t xml:space="preserve"> </w:t>
      </w:r>
      <w:r w:rsidR="002C0788" w:rsidRPr="002C0788">
        <w:rPr>
          <w:szCs w:val="24"/>
        </w:rPr>
        <w:t>i dokumentirano</w:t>
      </w:r>
      <w:r w:rsidR="00724013">
        <w:rPr>
          <w:szCs w:val="24"/>
        </w:rPr>
        <w:t>m izvješću</w:t>
      </w:r>
      <w:r w:rsidR="002C0788" w:rsidRPr="002C0788">
        <w:rPr>
          <w:szCs w:val="24"/>
        </w:rPr>
        <w:t xml:space="preserve"> stečajnoga upravitelja</w:t>
      </w:r>
      <w:r w:rsidR="002C0788">
        <w:rPr>
          <w:szCs w:val="24"/>
        </w:rPr>
        <w:t xml:space="preserve">, a </w:t>
      </w:r>
      <w:r w:rsidR="00585162" w:rsidRPr="00606628">
        <w:rPr>
          <w:szCs w:val="24"/>
        </w:rPr>
        <w:t xml:space="preserve"> prema čl. </w:t>
      </w:r>
      <w:r w:rsidR="0009507E">
        <w:rPr>
          <w:szCs w:val="24"/>
        </w:rPr>
        <w:t>94</w:t>
      </w:r>
      <w:r w:rsidR="00585162" w:rsidRPr="00606628">
        <w:rPr>
          <w:szCs w:val="24"/>
        </w:rPr>
        <w:t xml:space="preserve">. u vezi sa čl. </w:t>
      </w:r>
      <w:r w:rsidR="0009507E">
        <w:rPr>
          <w:szCs w:val="24"/>
        </w:rPr>
        <w:t>155</w:t>
      </w:r>
      <w:r w:rsidR="00585162" w:rsidRPr="00606628">
        <w:rPr>
          <w:szCs w:val="24"/>
        </w:rPr>
        <w:t xml:space="preserve">. SZ, riješio kao u </w:t>
      </w:r>
      <w:r w:rsidR="0009507E">
        <w:rPr>
          <w:szCs w:val="24"/>
        </w:rPr>
        <w:t>izreci</w:t>
      </w:r>
      <w:r w:rsidR="00585162" w:rsidRPr="00606628">
        <w:rPr>
          <w:szCs w:val="24"/>
        </w:rPr>
        <w:t>.</w:t>
      </w:r>
      <w:r w:rsidR="00724013">
        <w:rPr>
          <w:szCs w:val="24"/>
        </w:rPr>
        <w:t xml:space="preserve"> </w:t>
      </w:r>
      <w:r w:rsidR="00C11FCD">
        <w:rPr>
          <w:szCs w:val="24"/>
        </w:rPr>
        <w:t>Sud nije odobrio one zahtjeve za naknadu troška koji nisu obrazloženi sa pripadajućom dokumentacijom (računi ili drugi dokazi o nastalim troškovima). Tako nisu odobreni troškovi mobitela jer nisu uz obrazloženje dokumentirani, kao i zatraženih 55,00 kuna za statistiku.</w:t>
      </w:r>
    </w:p>
    <w:p w:rsidRDefault="00585162" w:rsidP="00585162" w:rsidR="00585162" w:rsidRPr="00606628">
      <w:pPr>
        <w:ind w:firstLine="720"/>
        <w:jc w:val="both"/>
      </w:pPr>
    </w:p>
    <w:p w:rsidRDefault="00585162" w:rsidP="00585162" w:rsidR="00585162" w:rsidRPr="00606628">
      <w:pPr>
        <w:ind w:firstLine="720"/>
        <w:jc w:val="both"/>
      </w:pPr>
      <w:r w:rsidRPr="00606628">
        <w:t>Zbog navedenog na temelju spomenutih propisa odlučeno je kao u izreci.</w:t>
      </w:r>
    </w:p>
    <w:p w:rsidRDefault="00585162" w:rsidP="00585162" w:rsidR="00585162" w:rsidRPr="00606628">
      <w:pPr>
        <w:ind w:firstLine="720"/>
        <w:jc w:val="both"/>
      </w:pPr>
    </w:p>
    <w:p w:rsidRDefault="00585162" w:rsidP="002C5B4C" w:rsidR="004E31A9" w:rsidRPr="00606628">
      <w:pPr>
        <w:jc w:val="both"/>
      </w:pPr>
      <w:r w:rsidRPr="00606628">
        <w:rPr>
          <w:b/>
        </w:rPr>
        <w:tab/>
      </w:r>
    </w:p>
    <w:p w:rsidRDefault="004E31A9" w:rsidP="002C5B4C" w:rsidR="004E31A9" w:rsidRPr="00606628">
      <w:pPr>
        <w:jc w:val="center"/>
        <w:rPr>
          <w:b/>
        </w:rPr>
      </w:pPr>
      <w:r w:rsidRPr="00606628">
        <w:rPr>
          <w:b/>
        </w:rPr>
        <w:t xml:space="preserve">U </w:t>
      </w:r>
      <w:r w:rsidR="000B0AB7">
        <w:rPr>
          <w:b/>
        </w:rPr>
        <w:t>Dubrovniku</w:t>
      </w:r>
      <w:r w:rsidRPr="00606628">
        <w:rPr>
          <w:b/>
        </w:rPr>
        <w:t xml:space="preserve">, </w:t>
      </w:r>
      <w:r w:rsidR="00C11FCD">
        <w:rPr>
          <w:b/>
        </w:rPr>
        <w:t>22. veljače</w:t>
      </w:r>
      <w:r w:rsidR="004E2F67" w:rsidRPr="004E2F67">
        <w:rPr>
          <w:b/>
        </w:rPr>
        <w:t xml:space="preserve"> </w:t>
      </w:r>
      <w:r w:rsidRPr="00606628">
        <w:rPr>
          <w:b/>
        </w:rPr>
        <w:t>201</w:t>
      </w:r>
      <w:r w:rsidR="00C11FCD">
        <w:rPr>
          <w:b/>
        </w:rPr>
        <w:t>8</w:t>
      </w:r>
      <w:r w:rsidRPr="00606628">
        <w:rPr>
          <w:b/>
        </w:rPr>
        <w:t>.godine</w:t>
      </w:r>
    </w:p>
    <w:p w:rsidRDefault="004E31A9" w:rsidP="004E31A9" w:rsidR="004E31A9" w:rsidRPr="00606628">
      <w:pPr>
        <w:rPr>
          <w:b/>
        </w:rPr>
      </w:pPr>
    </w:p>
    <w:p w:rsidRDefault="004E31A9" w:rsidP="004E31A9" w:rsidR="004E31A9" w:rsidRPr="00606628"/>
    <w:p w:rsidRDefault="00F07EB6" w:rsidP="002C5B4C" w:rsidR="004E31A9" w:rsidRPr="00606628">
      <w:pPr>
        <w:ind w:firstLine="708" w:left="4956"/>
        <w:rPr>
          <w:b/>
        </w:rPr>
      </w:pPr>
      <w:r>
        <w:rPr>
          <w:b/>
        </w:rPr>
        <w:t>S</w:t>
      </w:r>
      <w:r w:rsidR="004E31A9" w:rsidRPr="00606628">
        <w:rPr>
          <w:b/>
        </w:rPr>
        <w:t>udac:</w:t>
      </w:r>
    </w:p>
    <w:p w:rsidRDefault="004E31A9" w:rsidP="004E31A9" w:rsidR="004E31A9" w:rsidRPr="00606628">
      <w:pPr>
        <w:rPr>
          <w:b/>
        </w:rPr>
      </w:pPr>
    </w:p>
    <w:p w:rsidRDefault="002C5B4C" w:rsidP="00390CA7" w:rsidR="004E31A9" w:rsidRPr="00606628">
      <w:pPr>
        <w:ind w:left="5664"/>
        <w:rPr>
          <w:b/>
        </w:rPr>
      </w:pPr>
      <w:r w:rsidRPr="00606628">
        <w:rPr>
          <w:b/>
        </w:rPr>
        <w:t>Katarina Franković</w:t>
      </w:r>
    </w:p>
    <w:p w:rsidRDefault="004E31A9" w:rsidP="004E31A9" w:rsidR="004E31A9" w:rsidRPr="00606628">
      <w:pPr>
        <w:rPr>
          <w:b/>
        </w:rPr>
      </w:pPr>
    </w:p>
    <w:p w:rsidRDefault="00CF4325" w:rsidP="004E31A9" w:rsidR="00CF4325" w:rsidRPr="00606628">
      <w:pPr>
        <w:rPr>
          <w:b/>
        </w:rPr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POUKA O PRAVNOM LIJEKU</w:t>
      </w:r>
    </w:p>
    <w:p w:rsidRDefault="004E31A9" w:rsidP="001215A9" w:rsidR="004E31A9" w:rsidRPr="00606628">
      <w:pPr>
        <w:jc w:val="both"/>
      </w:pPr>
      <w:r w:rsidRPr="00606628">
        <w:t>Protiv ovog rješenja dopušteno je izjaviti žalbu. Žalba se podnosi Visokom trgovačkom sudu Republike Hrvatske u Zagrebu putem ovog suda u roku od 8 dana</w:t>
      </w:r>
      <w:r w:rsidR="001215A9">
        <w:t xml:space="preserve"> od primitka</w:t>
      </w:r>
      <w:r w:rsidRPr="00606628">
        <w:t xml:space="preserve"> u 3 istovjetna primjerka pozivom na gornji poslovni broj spisa.</w:t>
      </w:r>
      <w:r w:rsidR="001215A9" w:rsidRPr="001215A9">
        <w:t xml:space="preserve"> Primitak ovog rješenja računa se sukladno čl. 12. Stečajnog zakona istekom osmog dana od dana objave na e-Oglasnoj ploči</w:t>
      </w:r>
    </w:p>
    <w:p w:rsidRDefault="004E31A9" w:rsidP="001215A9" w:rsidR="004E31A9" w:rsidRPr="00606628">
      <w:pPr>
        <w:jc w:val="both"/>
      </w:pPr>
    </w:p>
    <w:p w:rsidRDefault="004E31A9" w:rsidP="004E31A9" w:rsidR="004E31A9" w:rsidRPr="00606628">
      <w:pPr>
        <w:rPr>
          <w:b/>
        </w:rPr>
      </w:pPr>
      <w:r w:rsidRPr="00606628">
        <w:rPr>
          <w:b/>
        </w:rPr>
        <w:t>DN-a:</w:t>
      </w:r>
    </w:p>
    <w:p w:rsidRDefault="004E31A9" w:rsidP="004E31A9" w:rsidR="004E31A9">
      <w:r w:rsidRPr="00606628">
        <w:t xml:space="preserve">- </w:t>
      </w:r>
      <w:r w:rsidR="00D906B1">
        <w:t xml:space="preserve">mrežna stranica </w:t>
      </w:r>
      <w:r w:rsidR="0009507E">
        <w:t>e-</w:t>
      </w:r>
      <w:r w:rsidRPr="00606628">
        <w:t>oglasna ploča</w:t>
      </w:r>
      <w:r w:rsidR="008E6ADC">
        <w:t xml:space="preserve"> suda</w:t>
      </w:r>
    </w:p>
    <w:p w:rsidRDefault="00072EDC" w:rsidP="004E31A9" w:rsidR="00072EDC">
      <w:r>
        <w:t>- stečajni upravitelj</w:t>
      </w:r>
      <w:r w:rsidR="008E6ADC">
        <w:t xml:space="preserve"> putem e-oglasna ploča suda</w:t>
      </w:r>
    </w:p>
    <w:p w:rsidRDefault="00DC4E11" w:rsidP="004E31A9" w:rsidR="00DC4E11" w:rsidRPr="00606628"/>
    <w:p w:rsidRDefault="004E31A9" w:rsidP="004E31A9" w:rsidR="004E31A9" w:rsidRPr="00606628">
      <w:pPr>
        <w:jc w:val="both"/>
      </w:pPr>
    </w:p>
    <w:p w:rsidRDefault="004C1A33" w:rsidP="004E31A9" w:rsidR="004C1A33" w:rsidRPr="00606628"/>
    <w:sectPr w:rsidR="004C1A33" w:rsidRPr="0060662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E9B" w:rsidR="00645E9B">
      <w:r>
        <w:separator/>
      </w:r>
    </w:p>
  </w:endnote>
  <w:endnote w:id="0" w:type="continuationSeparator">
    <w:p w:rsidRDefault="00645E9B" w:rsidR="00645E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5B4C" w:rsidP="00DA1B37" w:rsidR="002C5B4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7C1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C5B4C" w:rsidP="002C5B4C" w:rsidR="002C5B4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E9B" w:rsidR="00645E9B">
      <w:r>
        <w:separator/>
      </w:r>
    </w:p>
  </w:footnote>
  <w:footnote w:id="0" w:type="continuationSeparator">
    <w:p w:rsidRDefault="00645E9B" w:rsidR="00645E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0AB7" w:rsidR="002C5B4C">
    <w:pPr>
      <w:pStyle w:val="Zaglavlje"/>
    </w:pPr>
    <w:r>
      <w:rPr>
        <w:rFonts w:hAnsi="Book Antiqua" w:ascii="Book Antiqua"/>
        <w:b/>
        <w:sz w:val="22"/>
        <w:szCs w:val="22"/>
      </w:rPr>
      <w:tab/>
    </w:r>
    <w:r>
      <w:rPr>
        <w:rFonts w:hAnsi="Book Antiqua" w:ascii="Book Antiqua"/>
        <w:b/>
        <w:sz w:val="22"/>
        <w:szCs w:val="22"/>
      </w:rPr>
      <w:tab/>
    </w:r>
    <w:r w:rsidRPr="000B0AB7">
      <w:rPr>
        <w:rFonts w:hAnsi="Book Antiqua" w:ascii="Book Antiqua"/>
        <w:b/>
        <w:sz w:val="22"/>
        <w:szCs w:val="22"/>
      </w:rPr>
      <w:t>Posl. br. 18 St-1</w:t>
    </w:r>
    <w:r w:rsidR="002019F4">
      <w:rPr>
        <w:rFonts w:hAnsi="Book Antiqua" w:ascii="Book Antiqua"/>
        <w:b/>
        <w:sz w:val="22"/>
        <w:szCs w:val="22"/>
      </w:rPr>
      <w:t>307</w:t>
    </w:r>
    <w:r w:rsidRPr="000B0AB7">
      <w:rPr>
        <w:rFonts w:hAnsi="Book Antiqua" w:ascii="Book Antiqua"/>
        <w:b/>
        <w:sz w:val="22"/>
        <w:szCs w:val="22"/>
      </w:rPr>
      <w:t>/2016-</w:t>
    </w:r>
    <w:r w:rsidR="002019F4">
      <w:rPr>
        <w:rFonts w:hAnsi="Book Antiqua" w:ascii="Book Antiqua"/>
        <w:b/>
        <w:sz w:val="22"/>
        <w:szCs w:val="22"/>
      </w:rPr>
      <w:t>145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5D6CF7"/>
    <w:multiLevelType w:val="hybridMultilevel"/>
    <w:tmpl w:val="AB520B48"/>
    <w:lvl w:tplc="433817C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31A9"/>
    <w:rsid w:val="00072EDC"/>
    <w:rsid w:val="0007590F"/>
    <w:rsid w:val="0009507E"/>
    <w:rsid w:val="000B0AB7"/>
    <w:rsid w:val="00115617"/>
    <w:rsid w:val="001215A9"/>
    <w:rsid w:val="001B4843"/>
    <w:rsid w:val="001B7C1F"/>
    <w:rsid w:val="002019F4"/>
    <w:rsid w:val="0025087B"/>
    <w:rsid w:val="002B3636"/>
    <w:rsid w:val="002C0788"/>
    <w:rsid w:val="002C5B4C"/>
    <w:rsid w:val="00390CA7"/>
    <w:rsid w:val="003D1114"/>
    <w:rsid w:val="004506A3"/>
    <w:rsid w:val="00456F26"/>
    <w:rsid w:val="004C1A33"/>
    <w:rsid w:val="004E2F67"/>
    <w:rsid w:val="004E31A9"/>
    <w:rsid w:val="004F3C28"/>
    <w:rsid w:val="00575C0E"/>
    <w:rsid w:val="00585162"/>
    <w:rsid w:val="00606628"/>
    <w:rsid w:val="00645E9B"/>
    <w:rsid w:val="00724013"/>
    <w:rsid w:val="00730B68"/>
    <w:rsid w:val="007B5EE9"/>
    <w:rsid w:val="008E6ADC"/>
    <w:rsid w:val="00944246"/>
    <w:rsid w:val="00944E2A"/>
    <w:rsid w:val="009775C9"/>
    <w:rsid w:val="009E2665"/>
    <w:rsid w:val="00A707AC"/>
    <w:rsid w:val="00B129DE"/>
    <w:rsid w:val="00BE2C80"/>
    <w:rsid w:val="00C11FCD"/>
    <w:rsid w:val="00C5045B"/>
    <w:rsid w:val="00CF4325"/>
    <w:rsid w:val="00D44DB7"/>
    <w:rsid w:val="00D906B1"/>
    <w:rsid w:val="00DA1B37"/>
    <w:rsid w:val="00DA1F74"/>
    <w:rsid w:val="00DC4E11"/>
    <w:rsid w:val="00E03FF3"/>
    <w:rsid w:val="00E07FE5"/>
    <w:rsid w:val="00F07EB6"/>
    <w:rsid w:val="00F5668D"/>
    <w:rsid w:val="00F7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48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7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C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C1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C1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C1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4E31A9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E31A9"/>
    <w:pPr>
      <w:jc w:val="both"/>
    </w:pPr>
    <w:rPr>
      <w:szCs w:val="20"/>
    </w:rPr>
  </w:style>
  <w:style w:styleId="Podnoje" w:type="paragraph">
    <w:name w:val="footer"/>
    <w:basedOn w:val="Normal"/>
    <w:rsid w:val="002C5B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5B4C"/>
  </w:style>
  <w:style w:styleId="Zaglavlje" w:type="paragraph">
    <w:name w:val="header"/>
    <w:basedOn w:val="Normal"/>
    <w:rsid w:val="002C5B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B48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48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E2F6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4E2F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B7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C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C1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C1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C1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ŽALBE-otp. 19.10.2017.
original spis u suca!!!!!!!!!!!!!</izvorni_sadrzaj>
    <derivirana_varijabla naziv="DomainObject.Predmet.PrimjedbaSuca_1">ŽALBE-otp. 19.10.2017.
original spis u suca!!!!!!!!!!!!!</derivirana_varijabla>
  </DomainObject.Predmet.PrimjedbaSuc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Formated>
  <DomainObject.Predmet.OstaliList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izvorni_sadrzaj>
    <derivirana_varijabla naziv="DomainObject.Predmet.OstaliListFormatedWithAdress_1">
      <item>Anto Martinović</item>
      <item>Iva Maćela, Novačići 26, 20240 Gornja Vrućica</item>
      <item>Republika Hrvatska</item>
      <item>Županijsko državno odvjetništvo u Dubrovniku, Dropčeva 1, 20000 Dubrovnik</item>
      <item>Komunalno trgovačko društvo Bilan d.o.o., Fiskovićeva 2, 20250 Orebić</item>
      <item>Hrvatska radiotelevizija, Prisavlje 3, 10000 Zagreb</item>
      <item>Hrvatske vode, pravna osoba za upravljanje vodama, Grada Vukovara 220, 10000 Zagreb</item>
      <item>Miroslav Tolj, Braće Radić 6c, 20250 Orebić</item>
      <item>Divjak, Topić &amp; Bahtijarević odvjetničko društvo d.o.o., Ivana Lučića 2/A, 10000 Zagreb</item>
      <item>MESSER CROATIA PLIN Poduzeće za proizvodnju i prodaju tehničkih plinova d.o.o., Industrijska 1, 10290 Zaprešić</item>
      <item>HRVATSKE ŠUME društvo s ograničenom odgovornošću, Ul.Ljudevita Farkaša Vukotinovića 2, 10000 Zagreb</item>
      <item>IREKS AROMA društvo s ograničenom odgovornošću, Radnička Cesta 37, 10000 Zagreb</item>
      <item>DUBROVAČKI TRANSPORTNI SUSTAV d.o.o. za transportne usluge, Gornja Čibaća 8, 20207 Mlini</item>
      <item>Zajednički odvjetnički ured Viktorija Knežević i Marina Maslek, Dr. A. Starčevića 45, 20000 Dubrovnik</item>
      <item>OPĆINA OREBIĆ, Obala pomoraca 24, 20250 Orebić</item>
      <item>Stjepo Jasprica, Donje Pijavičino 14, 20243 Pijavičino</item>
      <item>Miho Šundrica, Oskorušno 15, 20242 Oskorušno</item>
      <item>Jakov Radović, Potomje 64, 20244 Potomje</item>
      <item>Nikola Bura, Potomje 7, 20244 Potomje</item>
      <item>Marija Gracin, Fiskovićeva 1, 20250 Orebić</item>
      <item>Nikola Baleta, Donje Pijavičino 75, 20243 Pijavičino</item>
      <item>Anto Baleta, Donje Pijavičino 35, 20243 Pijavičino</item>
      <item>Jozo Roso, Županje Selo 3, 20242 Donja Banda</item>
      <item>Ivo Kiriđija, Dingač-borak 7, 20244 Potomje</item>
      <item>Neven Šimunković, Potomje 14, 20244 Potomje</item>
      <item>Darija Pekić, Janjina 7, 20246 Janjina</item>
      <item>Živko Kiriđija, Potomje 40, 20244 Potomje</item>
      <item>Ante Orhanović, Dr. Ante Starčevića 62, 20250 Orebić</item>
      <item>Franica Štuk, Donje Selo 9, 20240 Donja Vrućica</item>
      <item>Ivo Tešvić, Donje Selo 6, 20240 Donja Vrućica</item>
      <item>Bosiljka Antičević, Postup 10, 20242 Donja Banda</item>
      <item>Iva Grubišić, Zagruda 1, 20242 Oskorušno</item>
      <item>Sandra Trojanović Sršen, Podobuče 28, 20250 Podobuče</item>
      <item>Emica Ćaberica, Oskorušno 15, 20242 Oskorušno</item>
      <item>Ratomir Mihaljević, Kračinići 14, 20240 Gornja Vrućica</item>
      <item>Ante Nobilo, Potok 11, 20240 Trpanj</item>
      <item>Vlado Šegetin, Novačići 19, 20240 Gornja Vrućica</item>
      <item>Vlatko Bule, Potomje 5, 20244 Potomje</item>
      <item>Anto Poljanić, Potomje 76, 20244 Potomje</item>
      <item>Ivo Peruša, Potomje 71, 20244 Potomje</item>
      <item>Dušanka Šerka, Kraj 23, 20245 Trstenik</item>
      <item>Kate Fabijanović, Potomje 80, 20244 Potomje</item>
      <item>Ivo Milović, Novačići 15, 20240 Gornja Vrućica</item>
      <item>Zore Skokandić, Kralja Tomislava 35, 20240 Trpanj</item>
      <item>Marija Jakulica, Novačići 7, 20240 Gornja Vrućica</item>
      <item>Željko Škoro, Eugena Kvaternika 9, 20250 Orebić</item>
      <item>Marija Opačak, Put Karmena 7, 20250 Orebić</item>
      <item>Marijana Kiković, Klanac 2, 23273 Preko</item>
      <item>Neđelko Ančić, Potomje 16, 20244 Potomje</item>
      <item>Ante Žužul, Potomje 61, 20244 Potomje</item>
      <item>Baldo Ostojić, Vladimira Nazora 42, 20250 Orebić</item>
      <item>Mirko Grbavac, Augusta Šenoe 32, 20250 Orebić</item>
      <item>Katarina Rudan, Lovište 62, 20269 Lovište</item>
      <item>Matko Andričević, Bana Josipa Jelačića 18, 20250 Orebić</item>
      <item>Drago Roso, Oskorušno 17, 20242 Oskorušno</item>
      <item>Vjera Piskulić, Jurja Plančića 2, 21000 Split</item>
      <item>Jadranka Ostojić, Nazorova 42, 20250 Orebić</item>
      <item>Milan Tolj, Trstenička 10, 20250 Orebić</item>
      <item>Milan Tolj, Trstenička 10, 20250 Orebić</item>
      <item>Baldo Šaletić, Oskorušno 18, 20242 Oskorušno</item>
      <item>Katica Šuica, Oskorušno 13, 20242 Oskorušno</item>
      <item>Ante Mrgudić, Zrinsko-frankopanska 15, 20250 Orebić</item>
      <item>Branka Jurović, Županje Selo 4, 20242 Donja Banda</item>
      <item>Ivan Radović, Kralja Tomislava 20, 20250 Orebić</item>
      <item>Anto Bosnić, Zakamenje 10, 20242 Donja Banda</item>
      <item>Ivo Santica, Marina Getaldića 23, 21000 Split</item>
      <item>Ljubomir Šimunović, Potomje 69, 20244 Potomje</item>
      <item>Ivan Roso, Dr. Ante Starčevića 43, 20250 Orebić</item>
      <item>Mila Bosnić, Zakamenje 11, 20242 Donja Banda</item>
      <item>Miho Domaćin, Kralja Tomislava 5, 20250 Orebić</item>
      <item>Boris Violić, Potomje 5, 20244 Potomje</item>
      <item>Baldo Šuica, Velika Prapratna 13, 20242 Oskorušno</item>
      <item>Đina Harlović, M. Celestina Medovića 1, 20250 Orebić</item>
      <item>Gašpar Harlović, Zakamenje 5, 20242 Donja Banda</item>
      <item>Branko Džajić, Kraj 66, 20245 Trstenik</item>
      <item>Anton Rašić, Donje Pijavičino 21, 20243 Pijavičino</item>
      <item>Donko Šerković, Novačići 5, 20240 Gornja Vrućica</item>
      <item>Nedjeljko Dragičević, Kračinići 42, 20240 Gornja Vrućica</item>
      <item>Radojka Berak, Šet. Kneza Domagoja 34, 20250 Orebić</item>
      <item>Ivan Grljušić, I. Paštrića Poljičanina 11, 21311 Podstrana</item>
      <item>Tonči Jasprica, Janjina 72, 20246 Janjina</item>
      <item>Silvija Barišić, Dingač-borak 5, 20244 Potomje</item>
      <item>Mladen Bikić, Kučište 7, 20267 Kučište</item>
      <item>Zlatka Prnić, Potomje 52, 20244 Potomje</item>
      <item>Stanka Sekulo, Donja Dubrava 13, 20247 Dubrava</item>
      <item>Anton Bikić, Kučište 4, 20267 Kučište</item>
      <item>Mato Juraković, Bana J. Jelačića 41, 20250 Orebić</item>
      <item>Zora Tolj, Ulica Od Blaca 6, 20250 Orebić</item>
      <item>Niko Violić, Šet.k.p.krešimira Iv 2a, 20250 Orebić</item>
      <item>Ante Grljušić, Gurićeva Ulica 2, 20250 Orebić</item>
      <item>Zoran Jurović, Vladimira Nazora 9, 20250 Orebić</item>
      <item>Gordana Jurović, Županje Selo 2, 20242 Donja Banda</item>
      <item>Draženka Karač, Kralja Tomislava 37, 20240 Trpanj</item>
      <item>Ljubo Vuletić, Donje Pijavičino 16, 20243 Pijavičino</item>
      <item>Branka Frančeski, Postup 61, 20242 Donja Banda</item>
      <item>Darka Jugović, Oskorušno 1, 20242 Oskorušno</item>
      <item>Neda Poljanić, Potomje 79, 20244 Potomje</item>
      <item>Vjeko Poljanić, Potomje 79, 20244 Potomje</item>
      <item>Zoran Primorac, Gornje Pijavičino 1, 20243 Pijavičino</item>
      <item>Amalija Žarak, Selo Stanković 25, 20250 Stanković</item>
      <item>Vesna Špaleta, Kuna 72, 20243 Kuna Pelješka</item>
      <item>Nataša Bašica, Okuklje 14, 20224 Okuklje</item>
      <item>Nada Dadić, Korčulanskih Domobrana 22, 20260 Korčula</item>
      <item>Marija Cetinić, Kraj 55, 20247 Žuljana</item>
      <item>Vedrimir Dalmatin, Kraj 83, 20247 Žuljana</item>
      <item>Stipo Kapor, Zagruda 5, 20242 Oskorušno</item>
      <item>Goranka Bokšić, Bana Ivana Mažuranića 10, 20250 Orebić</item>
      <item>Ivo Bezek, Kraj 1, 20245 Trstenik</item>
      <item>Ante Bogdan, Međine 39, 20247 Žuljana</item>
      <item>Blaženka Vukašin, Kraj 83, 20247 Žuljana</item>
      <item>Marko Kurilj, Mijaca 78, 21272 Mijaca</item>
      <item>Mira Imamović, Stjepana Cvijića 32, 20000 Dubrovnik</item>
      <item>Franica Đuho, Petilovrijenci 4, 20000 Dubrovnik</item>
      <item>Luce Vuleta, Kraj 60, 20245 Trstenik</item>
      <item>Boris Matutinović, Kraj 85, 20247 Žuljana</item>
      <item>Vinko Tolj, Celestinov Put 14, 20250 Podgorje</item>
      <item>Josip Mikulić, Županje Selo 9, 20242 Donja Banda</item>
      <item>Krešimir Matić, Kraj 74, 20247 Žuljana</item>
      <item>Đenio Rusković, Na Brijegu 17, 20235 Orašac</item>
      <item>Ankica Tomić, Gruda 20, 20244 Potomje</item>
      <item>Zoran Vodopivec, Braće Radić 9, 20250 Orebić</item>
      <item>Eni Vodopivec, Braće Radić 9, 20250 Orebić</item>
      <item>Vinko Tolj, Kralja Zvonimira 14a, 20250 Orebić</item>
      <item>Miroslav Ivandić, Zabrižak 13, 20240 Trpanj</item>
      <item>Slavka Grljušić, Potomje 74, 20244 Potomje</item>
      <item>Ante Jurišić, Korčulanskih Domobrana 32, 20260 Korčula</item>
      <item>Nikola Kalafatović, Frana Supila 37, 20000 Dubrovnik</item>
      <item>Suzana Kosović, Uz Mline 3, 20000 Dubrovnik</item>
      <item>Josip Bilas, Obala 16, 21334 Gradac</item>
      <item>Mirjana Jerić, Gabra Rajčevića 19, 20000 Dubrovnik</item>
      <item>Anita Lončarica, Iva Vojnovića 66, 20000 Dubrovnik</item>
      <item>Jele Srhoj, Dinka Fabrisa 18, 20240 Trpanj</item>
      <item>Antun Orhanović, Bana Josipa Jelačića 20a, 20250 Orebić</item>
      <item>Anto Poljanić, Gornje Pijavičino 22, 20243 Pijavičino</item>
      <item>Milo Orhanović, Velika Prapratna 32, 20242 Oskorušno</item>
      <item>Orsulina (Rosa) Skaramuča, Gornje Pijavičino 7, 20243 Pijavičino</item>
      <item>Anka Jerković, Potok 13, 20240 Trpanj</item>
      <item>Loris Bakalić, Put Vila 41, 20240 Trpanj</item>
      <item>Zoran Grljušić, Postup 29, 20242 Donja Banda</item>
      <item>Živko Valenčić, Mata Vodopića 30, 20000 Dubrovnik</item>
      <item>Goranko Poljanić, Gornje Pijavičino 15, 20243 Pijavičino</item>
      <item>Antun Munitić, Kraj 26, 20245 Trstenik</item>
      <item>Marina Maslek, Dr. Ante Starčevića 45, 20000 Dubrovnik</item>
      <item>Sandra Trojanović Sršen, Obala pomoraca 32A, 20250 Orebić</item>
      <item>Danijela Badurina, Vukovarska 17, 20000 Dubrovnik</item>
      <item>Ivo Mastilica, Vinogradarska 40, 20236 Nova Mokošica</item>
      <item>Željko Fabijanović, Bartola Kašića 7, 20236 Nova Mokošica</item>
      <item>Žan Šestanović, Antuna Gustava Matoša 19, 20250 Orebić</item>
      <item>Marko Tomić, Kračinići 10, 20240 Gornja Vrućica</item>
      <item>Nada Jelinić, Selo Gurići 4, 20250 Podgorje</item>
      <item>Nasljednici pok. Anta Kačić, Pijavičino 19, 20243 Pijavičino</item>
      <item>Mišo Maletić, Joza Šunja 5, 20250 Orebić</item>
      <item>Blaženka Vukašin, Kraj 83, 20247 Žuljana</item>
      <item>Ivan Milošević, Od Izvora 1, 20236 Nova Mokošica</item>
      <item>Jasmina Mrvaljević, Od Sigurate 6, 20000 Dubrovnik</item>
      <item>Marina Grbić, Vatroslava Lisinskog 8, 20000 Dubrovnik</item>
      <item>Dragica Grbavac, Kraj 6, 20245 Trstenik</item>
      <item>Nikola Šerković, Vinogradarska 24, 20236 Nova Mokošica</item>
      <item>Srđan Stanković, Vinogradarska 20, 20236 Nova Mokošica</item>
      <item>Nasljednici pok. Dragomira Vučko, Zakamenje 6, 20242 Oskorušno</item>
      <item>Nasljednici pok. Anta Cibilić, Šetalište kneza Domagoja 34, 20250 Orebić</item>
      <item>Ivo Tolj. pok. Marije ( nasljednik), Donje Selo 12, 20240 Donja Vrućica</item>
      <item>MADIRAZZA &amp; PARTNERI, odvjetničko društvo d.o.o., Masarykova 21, 10000 Zagreb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Anto Martinović</item>
      <item>Iva Maćela, OIB 07596017664, Novačići 26, 20240 Gornja Vrućica</item>
      <item>Republika Hrvatska, OIB 18683136487</item>
      <item>Županijsko državno odvjetništvo u Dubrovniku, Dropčeva 1, 20000 Dubrovnik</item>
      <item>Komunalno trgovačko društvo Bilan d.o.o., OIB 84920906210, Fiskovićeva 2, 20250 Orebić</item>
      <item>Hrvatska radiotelevizija, OIB 68419124305, Prisavlje 3, 10000 Zagreb</item>
      <item>Hrvatske vode, pravna osoba za upravljanje vodama, OIB 28921383001, Grada Vukovara 220, 10000 Zagreb</item>
      <item>Miroslav Tolj, OIB 53651099509, Braće Radić 6c, 20250 Orebić</item>
      <item>Divjak, Topić &amp; Bahtijarević odvjetničko društvo d.o.o., OIB 58186870694, Ivana Lučića 2/A, 10000 Zagreb</item>
      <item>MESSER CROATIA PLIN Poduzeće za proizvodnju i prodaju tehničkih plinova d.o.o., OIB 32179081874, Industrijska 1, 10290 Zaprešić</item>
      <item>HRVATSKE ŠUME društvo s ograničenom odgovornošću, OIB 69693144506, Ul.Ljudevita Farkaša Vukotinovića 2, 10000 Zagreb</item>
      <item>IREKS AROMA društvo s ograničenom odgovornošću, OIB 36709757659, Radnička Cesta 37, 10000 Zagreb</item>
      <item>DUBROVAČKI TRANSPORTNI SUSTAV d.o.o. za transportne usluge, OIB 53699920059, Gornja Čibaća 8, 20207 Mlini</item>
      <item>Zajednički odvjetnički ured Viktorija Knežević i Marina Maslek, OIB 57111619772, Dr. A. Starčevića 45, 20000 Dubrovnik</item>
      <item>OPĆINA OREBIĆ, OIB 16825959078, Obala pomoraca 24, 20250 Orebić</item>
      <item>Stjepo Jasprica, OIB 46720704349, Donje Pijavičino 14, 20243 Pijavičino</item>
      <item>Miho Šundrica, OIB 81818307400, Oskorušno 15, 20242 Oskorušno</item>
      <item>Jakov Radović, OIB 65284532685, Potomje 64, 20244 Potomje</item>
      <item>Nikola Bura, OIB 43138206583, Potomje 7, 20244 Potomje</item>
      <item>Marija Gracin, OIB 63353523747, Fiskovićeva 1, 20250 Orebić</item>
      <item>Nikola Baleta, OIB 19164465966, Donje Pijavičino 75, 20243 Pijavičino</item>
      <item>Anto Baleta, OIB 29433550798, Donje Pijavičino 35, 20243 Pijavičino</item>
      <item>Jozo Roso, OIB 21524664257, Županje Selo 3, 20242 Donja Banda</item>
      <item>Ivo Kiriđija, OIB 81106635219, Dingač-borak 7, 20244 Potomje</item>
      <item>Neven Šimunković, OIB 19927251658, Potomje 14, 20244 Potomje</item>
      <item>Darija Pekić, OIB 92632662427, Janjina 7, 20246 Janjina</item>
      <item>Živko Kiriđija, OIB 74301806652, Potomje 40, 20244 Potomje</item>
      <item>Ante Orhanović, OIB 62134783287, Dr. Ante Starčevića 62, 20250 Orebić</item>
      <item>Franica Štuk, OIB 17510244990, Donje Selo 9, 20240 Donja Vrućica</item>
      <item>Ivo Tešvić, OIB 10109272378, Donje Selo 6, 20240 Donja Vrućica</item>
      <item>Bosiljka Antičević, OIB 39337247269, Postup 10, 20242 Donja Banda</item>
      <item>Iva Grubišić, OIB 70585398555, Zagruda 1, 20242 Oskorušno</item>
      <item>Sandra Trojanović Sršen, OIB 16936610195, Podobuče 28, 20250 Podobuče</item>
      <item>Emica Ćaberica, OIB 64263318031, Oskorušno 15, 20242 Oskorušno</item>
      <item>Ratomir Mihaljević, OIB 20600851467, Kračinići 14, 20240 Gornja Vrućica</item>
      <item>Ante Nobilo, OIB 91496391768, Potok 11, 20240 Trpanj</item>
      <item>Vlado Šegetin, OIB 19027271686, Novačići 19, 20240 Gornja Vrućica</item>
      <item>Vlatko Bule, OIB 77623812570, Potomje 5, 20244 Potomje</item>
      <item>Anto Poljanić, OIB 83981825912, Potomje 76, 20244 Potomje</item>
      <item>Ivo Peruša, OIB 19916754243, Potomje 71, 20244 Potomje</item>
      <item>Dušanka Šerka, OIB 06522876809, Kraj 23, 20245 Trstenik</item>
      <item>Kate Fabijanović, OIB 42929573159, Potomje 80, 20244 Potomje</item>
      <item>Ivo Milović, OIB 21620734691, Novačići 15, 20240 Gornja Vrućica</item>
      <item>Zore Skokandić, OIB 75108262059, Kralja Tomislava 35, 20240 Trpanj</item>
      <item>Marija Jakulica, OIB 76445521624, Novačići 7, 20240 Gornja Vrućica</item>
      <item>Željko Škoro, OIB 19910294382, Eugena Kvaternika 9, 20250 Orebić</item>
      <item>Marija Opačak, OIB 74995704202, Put Karmena 7, 20250 Orebić</item>
      <item>Marijana Kiković, OIB 53069483281, Klanac 2, 23273 Preko</item>
      <item>Neđelko Ančić, OIB 43478896851, Potomje 16, 20244 Potomje</item>
      <item>Ante Žužul, OIB 35642047897, Potomje 61, 20244 Potomje</item>
      <item>Baldo Ostojić, OIB 31036971905, Vladimira Nazora 42, 20250 Orebić</item>
      <item>Mirko Grbavac, OIB 16638651786, Augusta Šenoe 32, 20250 Orebić</item>
      <item>Katarina Rudan, OIB 88737274586, Lovište 62, 20269 Lovište</item>
      <item>Matko Andričević, OIB 01110093624, Bana Josipa Jelačića 18, 20250 Orebić</item>
      <item>Drago Roso, OIB 04245113414, Oskorušno 17, 20242 Oskorušno</item>
      <item>Vjera Piskulić, OIB 09354951425, Jurja Plančića 2, 21000 Split</item>
      <item>Jadranka Ostojić, OIB 09299303314, Nazorova 42, 20250 Orebić</item>
      <item>Milan Tolj, OIB 93850747678, Trstenička 10, 20250 Orebić</item>
      <item>Milan Tolj, OIB 93850747678, Trstenička 10, 20250 Orebić</item>
      <item>Baldo Šaletić, OIB 19261178135, Oskorušno 18, 20242 Oskorušno</item>
      <item>Katica Šuica, OIB 04444124988, Oskorušno 13, 20242 Oskorušno</item>
      <item>Ante Mrgudić, OIB 69726276556, Zrinsko-frankopanska 15, 20250 Orebić</item>
      <item>Branka Jurović, OIB 65062234387, Županje Selo 4, 20242 Donja Banda</item>
      <item>Ivan Radović, OIB 69515251524, Kralja Tomislava 20, 20250 Orebić</item>
      <item>Anto Bosnić, OIB 14460375043, Zakamenje 10, 20242 Donja Banda</item>
      <item>Ivo Santica, OIB 57543345354, Marina Getaldića 23, 21000 Split</item>
      <item>Ljubomir Šimunović, OIB 23233669679, Potomje 69, 20244 Potomje</item>
      <item>Ivan Roso, OIB 53317137277, Dr. Ante Starčevića 43, 20250 Orebić</item>
      <item>Mila Bosnić, OIB 40617480638, Zakamenje 11, 20242 Donja Banda</item>
      <item>Miho Domaćin, OIB 53047376191, Kralja Tomislava 5, 20250 Orebić</item>
      <item>Boris Violić, OIB 56586949608, Potomje 5, 20244 Potomje</item>
      <item>Baldo Šuica, OIB 62880683802, Velika Prapratna 13, 20242 Oskorušno</item>
      <item>Đina Harlović, OIB 79702098952, M. Celestina Medovića 1, 20250 Orebić</item>
      <item>Gašpar Harlović, OIB 44903846937, Zakamenje 5, 20242 Donja Banda</item>
      <item>Branko Džajić, OIB 37302063197, Kraj 66, 20245 Trstenik</item>
      <item>Anton Rašić, OIB 94525610462, Donje Pijavičino 21, 20243 Pijavičino</item>
      <item>Donko Šerković, OIB 64770371022, Novačići 5, 20240 Gornja Vrućica</item>
      <item>Nedjeljko Dragičević, OIB 88895661154, Kračinići 42, 20240 Gornja Vrućica</item>
      <item>Radojka Berak, OIB 67187522448, Šet. Kneza Domagoja 34, 20250 Orebić</item>
      <item>Ivan Grljušić, OIB 85842029360, I. Paštrića Poljičanina 11, 21311 Podstrana</item>
      <item>Tonči Jasprica, OIB 26205787385, Janjina 72, 20246 Janjina</item>
      <item>Silvija Barišić, OIB 42759193086, Dingač-borak 5, 20244 Potomje</item>
      <item>Mladen Bikić, OIB 50802176940, Kučište 7, 20267 Kučište</item>
      <item>Zlatka Prnić, OIB 39460362956, Potomje 52, 20244 Potomje</item>
      <item>Stanka Sekulo, OIB 77598374448, Donja Dubrava 13, 20247 Dubrava</item>
      <item>Anton Bikić, OIB 06628241593, Kučište 4, 20267 Kučište</item>
      <item>Mato Juraković, OIB 79021091268, Bana J. Jelačića 41, 20250 Orebić</item>
      <item>Zora Tolj, OIB 68982338590, Ulica Od Blaca 6, 20250 Orebić</item>
      <item>Niko Violić, OIB 90934762217, Šet.k.p.krešimira Iv 2a, 20250 Orebić</item>
      <item>Ante Grljušić, OIB 28099213155, Gurićeva Ulica 2, 20250 Orebić</item>
      <item>Zoran Jurović, OIB 74828049231, Vladimira Nazora 9, 20250 Orebić</item>
      <item>Gordana Jurović, OIB 75172195800, Županje Selo 2, 20242 Donja Banda</item>
      <item>Draženka Karač, OIB 35715799963, Kralja Tomislava 37, 20240 Trpanj</item>
      <item>Ljubo Vuletić, OIB 38098487401, Donje Pijavičino 16, 20243 Pijavičino</item>
      <item>Branka Frančeski, OIB 51156015987, Postup 61, 20242 Donja Banda</item>
      <item>Darka Jugović, OIB 86547020954, Oskorušno 1, 20242 Oskorušno</item>
      <item>Neda Poljanić, OIB 49155944061, Potomje 79, 20244 Potomje</item>
      <item>Vjeko Poljanić, OIB 77921154711, Potomje 79, 20244 Potomje</item>
      <item>Zoran Primorac, OIB 11840868360, Gornje Pijavičino 1, 20243 Pijavičino</item>
      <item>Amalija Žarak, OIB 26493209423, Selo Stanković 25, 20250 Stanković</item>
      <item>Vesna Špaleta, OIB 25973613546, Kuna 72, 20243 Kuna Pelješka</item>
      <item>Nataša Bašica, OIB 96974826245, Okuklje 14, 20224 Okuklje</item>
      <item>Nada Dadić, OIB 56998292678, Korčulanskih Domobrana 22, 20260 Korčula</item>
      <item>Marija Cetinić, OIB 18859035395, Kraj 55, 20247 Žuljana</item>
      <item>Vedrimir Dalmatin, OIB 38039457157, Kraj 83, 20247 Žuljana</item>
      <item>Stipo Kapor, OIB 01045091564, Zagruda 5, 20242 Oskorušno</item>
      <item>Goranka Bokšić, OIB 94796182189, Bana Ivana Mažuranića 10, 20250 Orebić</item>
      <item>Ivo Bezek, OIB 45088833561, Kraj 1, 20245 Trstenik</item>
      <item>Ante Bogdan, OIB 17954453798, Međine 39, 20247 Žuljana</item>
      <item>Blaženka Vukašin, OIB 32971608537, Kraj 83, 20247 Žuljana</item>
      <item>Marko Kurilj, OIB 32267633641, Mijaca 78, 21272 Mijaca</item>
      <item>Mira Imamović, OIB 99760977943, Stjepana Cvijića 32, 20000 Dubrovnik</item>
      <item>Franica Đuho, OIB 53447974938, Petilovrijenci 4, 20000 Dubrovnik</item>
      <item>Luce Vuleta, OIB 93840570163, Kraj 60, 20245 Trstenik</item>
      <item>Boris Matutinović, OIB 64830363673, Kraj 85, 20247 Žuljana</item>
      <item>Vinko Tolj, OIB 40707098381, Celestinov Put 14, 20250 Podgorje</item>
      <item>Josip Mikulić, OIB 09624718997, Županje Selo 9, 20242 Donja Banda</item>
      <item>Krešimir Matić, OIB 96620401847, Kraj 74, 20247 Žuljana</item>
      <item>Đenio Rusković, OIB 95346656914, Na Brijegu 17, 20235 Orašac</item>
      <item>Ankica Tomić, OIB 08550231379, Gruda 20, 20244 Potomje</item>
      <item>Zoran Vodopivec, OIB 41509632417, Braće Radić 9, 20250 Orebić</item>
      <item>Eni Vodopivec, OIB 94974778478, Braće Radić 9, 20250 Orebić</item>
      <item>Vinko Tolj, OIB 23492932664, Kralja Zvonimira 14a, 20250 Orebić</item>
      <item>Miroslav Ivandić, OIB 58572237688, Zabrižak 13, 20240 Trpanj</item>
      <item>Slavka Grljušić, OIB 01213082382, Potomje 74, 20244 Potomje</item>
      <item>Ante Jurišić, OIB 93146023436, Korčulanskih Domobrana 32, 20260 Korčula</item>
      <item>Nikola Kalafatović, OIB 59606673360, Frana Supila 37, 20000 Dubrovnik</item>
      <item>Suzana Kosović, OIB 83967724841, Uz Mline 3, 20000 Dubrovnik</item>
      <item>Josip Bilas, OIB 05248241673, Obala 16, 21334 Gradac</item>
      <item>Mirjana Jerić, OIB 75062050484, Gabra Rajčevića 19, 20000 Dubrovnik</item>
      <item>Anita Lončarica, OIB 41793584610, Iva Vojnovića 66, 20000 Dubrovnik</item>
      <item>Jele Srhoj, OIB 62114578058, Dinka Fabrisa 18, 20240 Trpanj</item>
      <item>Antun Orhanović, OIB 29768011570, Bana Josipa Jelačića 20a, 20250 Orebić</item>
      <item>Anto Poljanić, OIB 04821592295, Gornje Pijavičino 22, 20243 Pijavičino</item>
      <item>Milo Orhanović, OIB 25040027437, Velika Prapratna 32, 20242 Oskorušno</item>
      <item>Orsulina (Rosa) Skaramuča, OIB 70974073273, Gornje Pijavičino 7, 20243 Pijavičino</item>
      <item>Anka Jerković, OIB 49289378166, Potok 13, 20240 Trpanj</item>
      <item>Loris Bakalić, OIB 23201567908, Put Vila 41, 20240 Trpanj</item>
      <item>Zoran Grljušić, OIB 81861663337, Postup 29, 20242 Donja Banda</item>
      <item>Živko Valenčić, OIB 03863583076, Mata Vodopića 30, 20000 Dubrovnik</item>
      <item>Goranko Poljanić, OIB 95906916443, Gornje Pijavičino 15, 20243 Pijavičino</item>
      <item>Antun Munitić, OIB 35614758244, Kraj 26, 20245 Trstenik</item>
      <item>Marina Maslek, Dr. Ante Starčevića 45, 20000 Dubrovnik</item>
      <item>Sandra Trojanović Sršen, OIB , Obala pomoraca 32A, 20250 Orebić</item>
      <item>Danijela Badurina, Vukovarska 17, 20000 Dubrovnik</item>
      <item>Ivo Mastilica, OIB 55154484752, Vinogradarska 40, 20236 Nova Mokošica</item>
      <item>Željko Fabijanović, OIB 11358946463, Bartola Kašića 7, 20236 Nova Mokošica</item>
      <item>Žan Šestanović, OIB 08754451784, Antuna Gustava Matoša 19, 20250 Orebić</item>
      <item>Marko Tomić, OIB 41802012102, Kračinići 10, 20240 Gornja Vrućica</item>
      <item>Nada Jelinić, OIB 00261108994, Selo Gurići 4, 20250 Podgorje</item>
      <item>Nasljednici pok. Anta Kačić, Pijavičino 19, 20243 Pijavičino</item>
      <item>Mišo Maletić, OIB 78984394535, Joza Šunja 5, 20250 Orebić</item>
      <item>Blaženka Vukašin, OIB 32971608537, Kraj 83, 20247 Žuljana</item>
      <item>Ivan Milošević, OIB 64647818786, Od Izvora 1, 20236 Nova Mokošica</item>
      <item>Jasmina Mrvaljević, OIB 84554717959, Od Sigurate 6, 20000 Dubrovnik</item>
      <item>Marina Grbić, OIB 89273320666, Vatroslava Lisinskog 8, 20000 Dubrovnik</item>
      <item>Dragica Grbavac, OIB 60927937486, Kraj 6, 20245 Trstenik</item>
      <item>Nikola Šerković, OIB 57459052601, Vinogradarska 24, 20236 Nova Mokošica</item>
      <item>Srđan Stanković, OIB 31616863092, Vinogradarska 20, 20236 Nova Mokošica</item>
      <item>Nasljednici pok. Dragomira Vučko, Zakamenje 6, 20242 Oskorušno</item>
      <item>Nasljednici pok. Anta Cibilić, Šetalište kneza Domagoja 34, 20250 Orebić</item>
      <item>Ivo Tolj. pok. Marije ( nasljednik), OIB 85938351342, Donje Selo 12, 20240 Donja Vrućica</item>
      <item>MADIRAZZA &amp; PARTNERI, odvjetničko društvo d.o.o., OIB 37462847637, Masarykova 21, 10000 Zagreb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OstaliListNazivFormated_1"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OstaliListNazivFormated>
  <DomainObject.Predmet.OstaliListNazivFormatedOIB>
    <izvorni_sadrzaj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izvorni_sadrzaj>
    <derivirana_varijabla naziv="DomainObject.Predmet.OstaliListNazivFormatedOIB_1">
      <item>Anto Martinović</item>
      <item>Iva Maćela, OIB 07596017664</item>
      <item>Republika Hrvatska, OIB 18683136487</item>
      <item>Županijsko državno odvjetništvo u Dubrovniku</item>
      <item>Komunalno trgovačko društvo Bilan d.o.o., OIB 84920906210</item>
      <item>Hrvatska radiotelevizija, OIB 68419124305</item>
      <item>Hrvatske vode, pravna osoba za upravljanje vodama, OIB 28921383001</item>
      <item>Miroslav Tolj, OIB 53651099509</item>
      <item>Divjak, Topić &amp; Bahtijarević odvjetničko društvo d.o.o., OIB 58186870694</item>
      <item>MESSER CROATIA PLIN Poduzeće za proizvodnju i prodaju tehničkih plinova d.o.o., OIB 32179081874</item>
      <item>HRVATSKE ŠUME društvo s ograničenom odgovornošću, OIB 69693144506</item>
      <item>IREKS AROMA društvo s ograničenom odgovornošću, OIB 36709757659</item>
      <item>DUBROVAČKI TRANSPORTNI SUSTAV d.o.o. za transportne usluge, OIB 53699920059</item>
      <item>Zajednički odvjetnički ured Viktorija Knežević i Marina Maslek, OIB 57111619772</item>
      <item>OPĆINA OREBIĆ, OIB 16825959078</item>
      <item>Stjepo Jasprica, OIB 46720704349</item>
      <item>Miho Šundrica, OIB 81818307400</item>
      <item>Jakov Radović, OIB 65284532685</item>
      <item>Nikola Bura, OIB 43138206583</item>
      <item>Marija Gracin, OIB 63353523747</item>
      <item>Nikola Baleta, OIB 19164465966</item>
      <item>Anto Baleta, OIB 29433550798</item>
      <item>Jozo Roso, OIB 21524664257</item>
      <item>Ivo Kiriđija, OIB 81106635219</item>
      <item>Neven Šimunković, OIB 19927251658</item>
      <item>Darija Pekić, OIB 92632662427</item>
      <item>Živko Kiriđija, OIB 74301806652</item>
      <item>Ante Orhanović, OIB 62134783287</item>
      <item>Franica Štuk, OIB 17510244990</item>
      <item>Ivo Tešvić, OIB 10109272378</item>
      <item>Bosiljka Antičević, OIB 39337247269</item>
      <item>Iva Grubišić, OIB 70585398555</item>
      <item>Sandra Trojanović Sršen, OIB 16936610195</item>
      <item>Emica Ćaberica, OIB 64263318031</item>
      <item>Ratomir Mihaljević, OIB 20600851467</item>
      <item>Ante Nobilo, OIB 91496391768</item>
      <item>Vlado Šegetin, OIB 19027271686</item>
      <item>Vlatko Bule, OIB 77623812570</item>
      <item>Anto Poljanić, OIB 83981825912</item>
      <item>Ivo Peruša, OIB 19916754243</item>
      <item>Dušanka Šerka, OIB 06522876809</item>
      <item>Kate Fabijanović, OIB 42929573159</item>
      <item>Ivo Milović, OIB 21620734691</item>
      <item>Zore Skokandić, OIB 75108262059</item>
      <item>Marija Jakulica, OIB 76445521624</item>
      <item>Željko Škoro, OIB 19910294382</item>
      <item>Marija Opačak, OIB 74995704202</item>
      <item>Marijana Kiković, OIB 53069483281</item>
      <item>Neđelko Ančić, OIB 43478896851</item>
      <item>Ante Žužul, OIB 35642047897</item>
      <item>Baldo Ostojić, OIB 31036971905</item>
      <item>Mirko Grbavac, OIB 16638651786</item>
      <item>Katarina Rudan, OIB 88737274586</item>
      <item>Matko Andričević, OIB 01110093624</item>
      <item>Drago Roso, OIB 04245113414</item>
      <item>Vjera Piskulić, OIB 09354951425</item>
      <item>Jadranka Ostojić, OIB 09299303314</item>
      <item>Milan Tolj, OIB 93850747678</item>
      <item>Milan Tolj, OIB 93850747678</item>
      <item>Baldo Šaletić, OIB 19261178135</item>
      <item>Katica Šuica, OIB 04444124988</item>
      <item>Ante Mrgudić, OIB 69726276556</item>
      <item>Branka Jurović, OIB 65062234387</item>
      <item>Ivan Radović, OIB 69515251524</item>
      <item>Anto Bosnić, OIB 14460375043</item>
      <item>Ivo Santica, OIB 57543345354</item>
      <item>Ljubomir Šimunović, OIB 23233669679</item>
      <item>Ivan Roso, OIB 53317137277</item>
      <item>Mila Bosnić, OIB 40617480638</item>
      <item>Miho Domaćin, OIB 53047376191</item>
      <item>Boris Violić, OIB 56586949608</item>
      <item>Baldo Šuica, OIB 62880683802</item>
      <item>Đina Harlović, OIB 79702098952</item>
      <item>Gašpar Harlović, OIB 44903846937</item>
      <item>Branko Džajić, OIB 37302063197</item>
      <item>Anton Rašić, OIB 94525610462</item>
      <item>Donko Šerković, OIB 64770371022</item>
      <item>Nedjeljko Dragičević, OIB 88895661154</item>
      <item>Radojka Berak, OIB 67187522448</item>
      <item>Ivan Grljušić, OIB 85842029360</item>
      <item>Tonči Jasprica, OIB 26205787385</item>
      <item>Silvija Barišić, OIB 42759193086</item>
      <item>Mladen Bikić, OIB 50802176940</item>
      <item>Zlatka Prnić, OIB 39460362956</item>
      <item>Stanka Sekulo, OIB 77598374448</item>
      <item>Anton Bikić, OIB 06628241593</item>
      <item>Mato Juraković, OIB 79021091268</item>
      <item>Zora Tolj, OIB 68982338590</item>
      <item>Niko Violić, OIB 90934762217</item>
      <item>Ante Grljušić, OIB 28099213155</item>
      <item>Zoran Jurović, OIB 74828049231</item>
      <item>Gordana Jurović, OIB 75172195800</item>
      <item>Draženka Karač, OIB 35715799963</item>
      <item>Ljubo Vuletić, OIB 38098487401</item>
      <item>Branka Frančeski, OIB 51156015987</item>
      <item>Darka Jugović, OIB 86547020954</item>
      <item>Neda Poljanić, OIB 49155944061</item>
      <item>Vjeko Poljanić, OIB 77921154711</item>
      <item>Zoran Primorac, OIB 11840868360</item>
      <item>Amalija Žarak, OIB 26493209423</item>
      <item>Vesna Špaleta, OIB 25973613546</item>
      <item>Nataša Bašica, OIB 96974826245</item>
      <item>Nada Dadić, OIB 56998292678</item>
      <item>Marija Cetinić, OIB 18859035395</item>
      <item>Vedrimir Dalmatin, OIB 38039457157</item>
      <item>Stipo Kapor, OIB 01045091564</item>
      <item>Goranka Bokšić, OIB 94796182189</item>
      <item>Ivo Bezek, OIB 45088833561</item>
      <item>Ante Bogdan, OIB 17954453798</item>
      <item>Blaženka Vukašin, OIB 32971608537</item>
      <item>Marko Kurilj, OIB 32267633641</item>
      <item>Mira Imamović, OIB 99760977943</item>
      <item>Franica Đuho, OIB 53447974938</item>
      <item>Luce Vuleta, OIB 93840570163</item>
      <item>Boris Matutinović, OIB 64830363673</item>
      <item>Vinko Tolj, OIB 40707098381</item>
      <item>Josip Mikulić, OIB 09624718997</item>
      <item>Krešimir Matić, OIB 96620401847</item>
      <item>Đenio Rusković, OIB 95346656914</item>
      <item>Ankica Tomić, OIB 08550231379</item>
      <item>Zoran Vodopivec, OIB 41509632417</item>
      <item>Eni Vodopivec, OIB 94974778478</item>
      <item>Vinko Tolj, OIB 23492932664</item>
      <item>Miroslav Ivandić, OIB 58572237688</item>
      <item>Slavka Grljušić, OIB 01213082382</item>
      <item>Ante Jurišić, OIB 93146023436</item>
      <item>Nikola Kalafatović, OIB 59606673360</item>
      <item>Suzana Kosović, OIB 83967724841</item>
      <item>Josip Bilas, OIB 05248241673</item>
      <item>Mirjana Jerić, OIB 75062050484</item>
      <item>Anita Lončarica, OIB 41793584610</item>
      <item>Jele Srhoj, OIB 62114578058</item>
      <item>Antun Orhanović, OIB 29768011570</item>
      <item>Anto Poljanić, OIB 04821592295</item>
      <item>Milo Orhanović, OIB 25040027437</item>
      <item>Orsulina (Rosa) Skaramuča, OIB 70974073273</item>
      <item>Anka Jerković, OIB 49289378166</item>
      <item>Loris Bakalić, OIB 23201567908</item>
      <item>Zoran Grljušić, OIB 81861663337</item>
      <item>Živko Valenčić, OIB 03863583076</item>
      <item>Goranko Poljanić, OIB 95906916443</item>
      <item>Antun Munitić, OIB 35614758244</item>
      <item>Marina Maslek</item>
      <item>Sandra Trojanović Sršen, OIB </item>
      <item>Danijela Badurina</item>
      <item>Ivo Mastilica, OIB 55154484752</item>
      <item>Željko Fabijanović, OIB 11358946463</item>
      <item>Žan Šestanović, OIB 08754451784</item>
      <item>Marko Tomić, OIB 41802012102</item>
      <item>Nada Jelinić, OIB 00261108994</item>
      <item>Nasljednici pok. Anta Kačić</item>
      <item>Mišo Maletić, OIB 78984394535</item>
      <item>Blaženka Vukašin, OIB 32971608537</item>
      <item>Ivan Milošević, OIB 64647818786</item>
      <item>Jasmina Mrvaljević, OIB 84554717959</item>
      <item>Marina Grbić, OIB 89273320666</item>
      <item>Dragica Grbavac, OIB 60927937486</item>
      <item>Nikola Šerković, OIB 57459052601</item>
      <item>Srđan Stanković, OIB 31616863092</item>
      <item>Nasljednici pok. Dragomira Vučko</item>
      <item>Nasljednici pok. Anta Cibilić</item>
      <item>Ivo Tolj. pok. Marije ( nasljednik), OIB 85938351342</item>
      <item>MADIRAZZA &amp; PARTNERI, odvjetničko društvo d.o.o., OIB 37462847637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izvorni_sadrzaj>
    <derivirana_varijabla naziv="DomainObject.Predmet.SudioniciListNaziv_1">
      <item>FINA, RC Split, Podružnica Dubrovnik</item>
      <item>DINGAČ, poljoprivredna zadruga i vinarija</item>
      <item>Anto Martinović</item>
      <item>Iva Maćela</item>
      <item>Republika Hrvatska</item>
      <item>Županijsko državno odvjetništvo u Dubrovniku</item>
      <item>Komunalno trgovačko društvo Bilan d.o.o.</item>
      <item>Hrvatska radiotelevizija</item>
      <item>Hrvatske vode, pravna osoba za upravljanje vodama</item>
      <item>Miroslav Tolj</item>
      <item>Divjak, Topić &amp; Bahtijarević odvjetničko društvo d.o.o.</item>
      <item>MESSER CROATIA PLIN Poduzeće za proizvodnju i prodaju tehničkih plinova d.o.o.</item>
      <item>HRVATSKE ŠUME društvo s ograničenom odgovornošću</item>
      <item>IREKS AROMA društvo s ograničenom odgovornošću</item>
      <item>DUBROVAČKI TRANSPORTNI SUSTAV d.o.o. za transportne usluge</item>
      <item>Zajednički odvjetnički ured Viktorija Knežević i Marina Maslek</item>
      <item>OPĆINA OREBIĆ</item>
      <item>Stjepo Jasprica</item>
      <item>Miho Šundrica</item>
      <item>Jakov Radović</item>
      <item>Nikola Bura</item>
      <item>Marija Gracin</item>
      <item>Nikola Baleta</item>
      <item>Anto Baleta</item>
      <item>Jozo Roso</item>
      <item>Ivo Kiriđija</item>
      <item>Neven Šimunković</item>
      <item>Darija Pekić</item>
      <item>Živko Kiriđija</item>
      <item>Ante Orhanović</item>
      <item>Franica Štuk</item>
      <item>Ivo Tešvić</item>
      <item>Bosiljka Antičević</item>
      <item>Iva Grubišić</item>
      <item>Sandra Trojanović Sršen</item>
      <item>Emica Ćaberica</item>
      <item>Ratomir Mihaljević</item>
      <item>Ante Nobilo</item>
      <item>Vlado Šegetin</item>
      <item>Vlatko Bule</item>
      <item>Anto Poljanić</item>
      <item>Ivo Peruša</item>
      <item>Dušanka Šerka</item>
      <item>Kate Fabijanović</item>
      <item>Ivo Milović</item>
      <item>Zore Skokandić</item>
      <item>Marija Jakulica</item>
      <item>Željko Škoro</item>
      <item>Marija Opačak</item>
      <item>Marijana Kiković</item>
      <item>Neđelko Ančić</item>
      <item>Ante Žužul</item>
      <item>Baldo Ostojić</item>
      <item>Mirko Grbavac</item>
      <item>Katarina Rudan</item>
      <item>Matko Andričević</item>
      <item>Drago Roso</item>
      <item>Vjera Piskulić</item>
      <item>Jadranka Ostojić</item>
      <item>Milan Tolj</item>
      <item>Milan Tolj</item>
      <item>Baldo Šaletić</item>
      <item>Katica Šuica</item>
      <item>Ante Mrgudić</item>
      <item>Branka Jurović</item>
      <item>Ivan Radović</item>
      <item>Anto Bosnić</item>
      <item>Ivo Santica</item>
      <item>Ljubomir Šimunović</item>
      <item>Ivan Roso</item>
      <item>Mila Bosnić</item>
      <item>Miho Domaćin</item>
      <item>Boris Violić</item>
      <item>Baldo Šuica</item>
      <item>Đina Harlović</item>
      <item>Gašpar Harlović</item>
      <item>Branko Džajić</item>
      <item>Anton Rašić</item>
      <item>Donko Šerković</item>
      <item>Nedjeljko Dragičević</item>
      <item>Radojka Berak</item>
      <item>Ivan Grljušić</item>
      <item>Tonči Jasprica</item>
      <item>Silvija Barišić</item>
      <item>Mladen Bikić</item>
      <item>Zlatka Prnić</item>
      <item>Stanka Sekulo</item>
      <item>Anton Bikić</item>
      <item>Mato Juraković</item>
      <item>Zora Tolj</item>
      <item>Niko Violić</item>
      <item>Ante Grljušić</item>
      <item>Zoran Jurović</item>
      <item>Gordana Jurović</item>
      <item>Draženka Karač</item>
      <item>Ljubo Vuletić</item>
      <item>Branka Frančeski</item>
      <item>Darka Jugović</item>
      <item>Neda Poljanić</item>
      <item>Vjeko Poljanić</item>
      <item>Zoran Primorac</item>
      <item>Amalija Žarak</item>
      <item>Vesna Špaleta</item>
      <item>Nataša Bašica</item>
      <item>Nada Dadić</item>
      <item>Marija Cetinić</item>
      <item>Vedrimir Dalmatin</item>
      <item>Stipo Kapor</item>
      <item>Goranka Bokšić</item>
      <item>Ivo Bezek</item>
      <item>Ante Bogdan</item>
      <item>Blaženka Vukašin</item>
      <item>Marko Kurilj</item>
      <item>Mira Imamović</item>
      <item>Franica Đuho</item>
      <item>Luce Vuleta</item>
      <item>Boris Matutinović</item>
      <item>Vinko Tolj</item>
      <item>Josip Mikulić</item>
      <item>Krešimir Matić</item>
      <item>Đenio Rusković</item>
      <item>Ankica Tomić</item>
      <item>Zoran Vodopivec</item>
      <item>Eni Vodopivec</item>
      <item>Vinko Tolj</item>
      <item>Miroslav Ivandić</item>
      <item>Slavka Grljušić</item>
      <item>Ante Jurišić</item>
      <item>Nikola Kalafatović</item>
      <item>Suzana Kosović</item>
      <item>Josip Bilas</item>
      <item>Mirjana Jerić</item>
      <item>Anita Lončarica</item>
      <item>Jele Srhoj</item>
      <item>Antun Orhanović</item>
      <item>Anto Poljanić</item>
      <item>Milo Orhanović</item>
      <item>Orsulina (Rosa) Skaramuča</item>
      <item>Anka Jerković</item>
      <item>Loris Bakalić</item>
      <item>Zoran Grljušić</item>
      <item>Živko Valenčić</item>
      <item>Goranko Poljanić</item>
      <item>Antun Munitić</item>
      <item>Marina Maslek</item>
      <item>Sandra Trojanović Sršen</item>
      <item>Danijela Badurina</item>
      <item>Ivo Mastilica</item>
      <item>Željko Fabijanović</item>
      <item>Žan Šestanović</item>
      <item>Marko Tomić</item>
      <item>Nada Jelinić</item>
      <item>Nasljednici pok. Anta Kačić</item>
      <item>Mišo Maletić</item>
      <item>Blaženka Vukašin</item>
      <item>Ivan Milošević</item>
      <item>Jasmina Mrvaljević</item>
      <item>Marina Grbić</item>
      <item>Dragica Grbavac</item>
      <item>Nikola Šerković</item>
      <item>Srđan Stanković</item>
      <item>Nasljednici pok. Dragomira Vučko</item>
      <item>Nasljednici pok. Anta Cibilić</item>
      <item>Ivo Tolj. pok. Marije ( nasljednik)</item>
      <item>MADIRAZZA &amp; PARTNERI, odvjetničko društvo d.o.o.</item>
      <item>BUTERIN&amp;POSAVEC odvjetničko društvo,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  <item>Iva Maćela, OIB 07596017664, Novačići 26,20240 Gornja Vrućica</item>
      <item>Republika Hrvatska, OIB 18683136487</item>
      <item>Županijsko državno odvjetništvo u Dubrovniku, Dropčeva 1,20000 Dubrovnik</item>
      <item>Komunalno trgovačko društvo Bilan d.o.o., OIB 84920906210, Fiskovićeva 2,20250 Orebić</item>
      <item>Hrvatska radiotelevizija, OIB 68419124305, Prisavlje 3,10000 Zagreb</item>
      <item>Hrvatske vode, pravna osoba za upravljanje vodama, OIB 28921383001, Grada Vukovara 220,10000 Zagreb</item>
      <item>Miroslav Tolj, OIB 53651099509, Braće Radić 6c,20250 Orebić</item>
      <item>Divjak, Topić &amp; Bahtijarević odvjetničko društvo d.o.o., OIB 58186870694, Ivana Lučića 2/A,10000 Zagreb</item>
      <item>MESSER CROATIA PLIN Poduzeće za proizvodnju i prodaju tehničkih plinova d.o.o., OIB 32179081874, Industrijska 1,10290 Zaprešić</item>
      <item>HRVATSKE ŠUME društvo s ograničenom odgovornošću, OIB 69693144506, Ul.Ljudevita Farkaša Vukotinovića 2,10000 Zagreb</item>
      <item>IREKS AROMA društvo s ograničenom odgovornošću, OIB 36709757659, Radnička Cesta 37,10000 Zagreb</item>
      <item>DUBROVAČKI TRANSPORTNI SUSTAV d.o.o. za transportne usluge, OIB 53699920059, Gornja Čibaća 8,20207 Mlini</item>
      <item>Zajednički odvjetnički ured Viktorija Knežević i Marina Maslek, OIB 57111619772, Dr. A. Starčevića 45,20000 Dubrovnik</item>
      <item>OPĆINA OREBIĆ, OIB 16825959078, Obala pomoraca 24,20250 Orebić</item>
      <item>Stjepo Jasprica, OIB 46720704349, Donje Pijavičino 14,20243 Pijavičino</item>
      <item>Miho Šundrica, OIB 81818307400, Oskorušno 15,20242 Oskorušno</item>
      <item>Jakov Radović, OIB 65284532685, Potomje 64,20244 Potomje</item>
      <item>Nikola Bura, OIB 43138206583, Potomje 7,20244 Potomje</item>
      <item>Marija Gracin, OIB 63353523747, Fiskovićeva 1,20250 Orebić</item>
      <item>Nikola Baleta, OIB 19164465966, Donje Pijavičino 75,20243 Pijavičino</item>
      <item>Anto Baleta, OIB 29433550798, Donje Pijavičino 35,20243 Pijavičino</item>
      <item>Jozo Roso, OIB 21524664257, Županje Selo 3,20242 Donja Banda</item>
      <item>Ivo Kiriđija, OIB 81106635219, Dingač-borak 7,20244 Potomje</item>
      <item>Neven Šimunković, OIB 19927251658, Potomje 14,20244 Potomje</item>
      <item>Darija Pekić, OIB 92632662427, Janjina 7,20246 Janjina</item>
      <item>Živko Kiriđija, OIB 74301806652, Potomje 40,20244 Potomje</item>
      <item>Ante Orhanović, OIB 62134783287, Dr. Ante Starčevića 62,20250 Orebić</item>
      <item>Franica Štuk, OIB 17510244990, Donje Selo 9,20240 Donja Vrućica</item>
      <item>Ivo Tešvić, OIB 10109272378, Donje Selo 6,20240 Donja Vrućica</item>
      <item>Bosiljka Antičević, OIB 39337247269, Postup 10,20242 Donja Banda</item>
      <item>Iva Grubišić, OIB 70585398555, Zagruda 1,20242 Oskorušno</item>
      <item>Sandra Trojanović Sršen, OIB 16936610195, Podobuče 28,20250 Podobuče</item>
      <item>Emica Ćaberica, OIB 64263318031, Oskorušno 15,20242 Oskorušno</item>
      <item>Ratomir Mihaljević, OIB 20600851467, Kračinići 14,20240 Gornja Vrućica</item>
      <item>Ante Nobilo, OIB 91496391768, Potok 11,20240 Trpanj</item>
      <item>Vlado Šegetin, OIB 19027271686, Novačići 19,20240 Gornja Vrućica</item>
      <item>Vlatko Bule, OIB 77623812570, Potomje 5,20244 Potomje</item>
      <item>Anto Poljanić, OIB 83981825912, Potomje 76,20244 Potomje</item>
      <item>Ivo Peruša, OIB 19916754243, Potomje 71,20244 Potomje</item>
      <item>Dušanka Šerka, OIB 06522876809, Kraj 23,20245 Trstenik</item>
      <item>Kate Fabijanović, OIB 42929573159, Potomje 80,20244 Potomje</item>
      <item>Ivo Milović, OIB 21620734691, Novačići 15,20240 Gornja Vrućica</item>
      <item>Zore Skokandić, OIB 75108262059, Kralja Tomislava 35,20240 Trpanj</item>
      <item>Marija Jakulica, OIB 76445521624, Novačići 7,20240 Gornja Vrućica</item>
      <item>Željko Škoro, OIB 19910294382, Eugena Kvaternika 9,20250 Orebić</item>
      <item>Marija Opačak, OIB 74995704202, Put Karmena 7,20250 Orebić</item>
      <item>Marijana Kiković, OIB 53069483281, Klanac 2,23273 Preko</item>
      <item>Neđelko Ančić, OIB 43478896851, Potomje 16,20244 Potomje</item>
      <item>Ante Žužul, OIB 35642047897, Potomje 61,20244 Potomje</item>
      <item>Baldo Ostojić, OIB 31036971905, Vladimira Nazora 42,20250 Orebić</item>
      <item>Mirko Grbavac, OIB 16638651786, Augusta Šenoe 32,20250 Orebić</item>
      <item>Katarina Rudan, OIB 88737274586, Lovište 62,20269 Lovište</item>
      <item>Matko Andričević, OIB 01110093624, Bana Josipa Jelačića 18,20250 Orebić</item>
      <item>Drago Roso, OIB 04245113414, Oskorušno 17,20242 Oskorušno</item>
      <item>Vjera Piskulić, OIB 09354951425, Jurja Plančića 2,21000 Split</item>
      <item>Jadranka Ostojić, OIB 09299303314, Nazorova 42,20250 Orebić</item>
      <item>Milan Tolj, OIB 93850747678, Trstenička 10,20250 Orebić</item>
      <item>Milan Tolj, OIB 93850747678, Trstenička 10,20250 Orebić</item>
      <item>Baldo Šaletić, OIB 19261178135, Oskorušno 18,20242 Oskorušno</item>
      <item>Katica Šuica, OIB 04444124988, Oskorušno 13,20242 Oskorušno</item>
      <item>Ante Mrgudić, OIB 69726276556, Zrinsko-frankopanska 15,20250 Orebić</item>
      <item>Branka Jurović, OIB 65062234387, Županje Selo 4,20242 Donja Banda</item>
      <item>Ivan Radović, OIB 69515251524, Kralja Tomislava 20,20250 Orebić</item>
      <item>Anto Bosnić, OIB 14460375043, Zakamenje 10,20242 Donja Banda</item>
      <item>Ivo Santica, OIB 57543345354, Marina Getaldića 23,21000 Split</item>
      <item>Ljubomir Šimunović, OIB 23233669679, Potomje 69,20244 Potomje</item>
      <item>Ivan Roso, OIB 53317137277, Dr. Ante Starčevića 43,20250 Orebić</item>
      <item>Mila Bosnić, OIB 40617480638, Zakamenje 11,20242 Donja Banda</item>
      <item>Miho Domaćin, OIB 53047376191, Kralja Tomislava 5,20250 Orebić</item>
      <item>Boris Violić, OIB 56586949608, Potomje 5,20244 Potomje</item>
      <item>Baldo Šuica, OIB 62880683802, Velika Prapratna 13,20242 Oskorušno</item>
      <item>Đina Harlović, OIB 79702098952, M. Celestina Medovića 1,20250 Orebić</item>
      <item>Gašpar Harlović, OIB 44903846937, Zakamenje 5,20242 Donja Banda</item>
      <item>Branko Džajić, OIB 37302063197, Kraj 66,20245 Trstenik</item>
      <item>Anton Rašić, OIB 94525610462, Donje Pijavičino 21,20243 Pijavičino</item>
      <item>Donko Šerković, OIB 64770371022, Novačići 5,20240 Gornja Vrućica</item>
      <item>Nedjeljko Dragičević, OIB 88895661154, Kračinići 42,20240 Gornja Vrućica</item>
      <item>Radojka Berak, OIB 67187522448, Šet. Kneza Domagoja 34,20250 Orebić</item>
      <item>Ivan Grljušić, OIB 85842029360, I. Paštrića Poljičanina 11,21311 Podstrana</item>
      <item>Tonči Jasprica, OIB 26205787385, Janjina 72,20246 Janjina</item>
      <item>Silvija Barišić, OIB 42759193086, Dingač-borak 5,20244 Potomje</item>
      <item>Mladen Bikić, OIB 50802176940, Kučište 7,20267 Kučište</item>
      <item>Zlatka Prnić, OIB 39460362956, Potomje 52,20244 Potomje</item>
      <item>Stanka Sekulo, OIB 77598374448, Donja Dubrava 13,20247 Dubrava</item>
      <item>Anton Bikić, OIB 06628241593, Kučište 4,20267 Kučište</item>
      <item>Mato Juraković, OIB 79021091268, Bana J. Jelačića 41,20250 Orebić</item>
      <item>Zora Tolj, OIB 68982338590, Ulica Od Blaca 6,20250 Orebić</item>
      <item>Niko Violić, OIB 90934762217, Šet.k.p.krešimira Iv 2a,20250 Orebić</item>
      <item>Ante Grljušić, OIB 28099213155, Gurićeva Ulica 2,20250 Orebić</item>
      <item>Zoran Jurović, OIB 74828049231, Vladimira Nazora 9,20250 Orebić</item>
      <item>Gordana Jurović, OIB 75172195800, Županje Selo 2,20242 Donja Banda</item>
      <item>Draženka Karač, OIB 35715799963, Kralja Tomislava 37,20240 Trpanj</item>
      <item>Ljubo Vuletić, OIB 38098487401, Donje Pijavičino 16,20243 Pijavičino</item>
      <item>Branka Frančeski, OIB 51156015987, Postup 61,20242 Donja Banda</item>
      <item>Darka Jugović, OIB 86547020954, Oskorušno 1,20242 Oskorušno</item>
      <item>Neda Poljanić, OIB 49155944061, Potomje 79,20244 Potomje</item>
      <item>Vjeko Poljanić, OIB 77921154711, Potomje 79,20244 Potomje</item>
      <item>Zoran Primorac, OIB 11840868360, Gornje Pijavičino 1,20243 Pijavičino</item>
      <item>Amalija Žarak, OIB 26493209423, Selo Stanković 25,20250 Stanković</item>
      <item>Vesna Špaleta, OIB 25973613546, Kuna 72,20243 Kuna Pelješka</item>
      <item>Nataša Bašica, OIB 96974826245, Okuklje 14,20224 Okuklje</item>
      <item>Nada Dadić, OIB 56998292678, Korčulanskih Domobrana 22,20260 Korčula</item>
      <item>Marija Cetinić, OIB 18859035395, Kraj 55,20247 Žuljana</item>
      <item>Vedrimir Dalmatin, OIB 38039457157, Kraj 83,20247 Žuljana</item>
      <item>Stipo Kapor, OIB 01045091564, Zagruda 5,20242 Oskorušno</item>
      <item>Goranka Bokšić, OIB 94796182189, Bana Ivana Mažuranića 10,20250 Orebić</item>
      <item>Ivo Bezek, OIB 45088833561, Kraj 1,20245 Trstenik</item>
      <item>Ante Bogdan, OIB 17954453798, Međine 39,20247 Žuljana</item>
      <item>Blaženka Vukašin, OIB 32971608537, Kraj 83,20247 Žuljana</item>
      <item>Marko Kurilj, OIB 32267633641, Mijaca 78,21272 Mijaca</item>
      <item>Mira Imamović, OIB 99760977943, Stjepana Cvijića 32,20000 Dubrovnik</item>
      <item>Franica Đuho, OIB 53447974938, Petilovrijenci 4,20000 Dubrovnik</item>
      <item>Luce Vuleta, OIB 93840570163, Kraj 60,20245 Trstenik</item>
      <item>Boris Matutinović, OIB 64830363673, Kraj 85,20247 Žuljana</item>
      <item>Vinko Tolj, OIB 40707098381, Celestinov Put 14,20250 Podgorje</item>
      <item>Josip Mikulić, OIB 09624718997, Županje Selo 9,20242 Donja Banda</item>
      <item>Krešimir Matić, OIB 96620401847, Kraj 74,20247 Žuljana</item>
      <item>Đenio Rusković, OIB 95346656914, Na Brijegu 17,20235 Orašac</item>
      <item>Ankica Tomić, OIB 08550231379, Gruda 20,20244 Potomje</item>
      <item>Zoran Vodopivec, OIB 41509632417, Braće Radić 9,20250 Orebić</item>
      <item>Eni Vodopivec, OIB 94974778478, Braće Radić 9,20250 Orebić</item>
      <item>Vinko Tolj, OIB 23492932664, Kralja Zvonimira 14a,20250 Orebić</item>
      <item>Miroslav Ivandić, OIB 58572237688, Zabrižak 13,20240 Trpanj</item>
      <item>Slavka Grljušić, OIB 01213082382, Potomje 74,20244 Potomje</item>
      <item>Ante Jurišić, OIB 93146023436, Korčulanskih Domobrana 32,20260 Korčula</item>
      <item>Nikola Kalafatović, OIB 59606673360, Frana Supila 37,20000 Dubrovnik</item>
      <item>Suzana Kosović, OIB 83967724841, Uz Mline 3,20000 Dubrovnik</item>
      <item>Josip Bilas, OIB 05248241673, Obala 16,21334 Gradac</item>
      <item>Mirjana Jerić, OIB 75062050484, Gabra Rajčevića 19,20000 Dubrovnik</item>
      <item>Anita Lončarica, OIB 41793584610, Iva Vojnovića 66,20000 Dubrovnik</item>
      <item>Jele Srhoj, OIB 62114578058, Dinka Fabrisa 18,20240 Trpanj</item>
      <item>Antun Orhanović, OIB 29768011570, Bana Josipa Jelačića 20a,20250 Orebić</item>
      <item>Anto Poljanić, OIB 04821592295, Gornje Pijavičino 22,20243 Pijavičino</item>
      <item>Milo Orhanović, OIB 25040027437, Velika Prapratna 32,20242 Oskorušno</item>
      <item>Orsulina (Rosa) Skaramuča, OIB 70974073273, Gornje Pijavičino 7,20243 Pijavičino</item>
      <item>Anka Jerković, OIB 49289378166, Potok 13,20240 Trpanj</item>
      <item>Loris Bakalić, OIB 23201567908, Put Vila 41,20240 Trpanj</item>
      <item>Zoran Grljušić, OIB 81861663337, Postup 29,20242 Donja Banda</item>
      <item>Živko Valenčić, OIB 03863583076, Mata Vodopića 30,20000 Dubrovnik</item>
      <item>Goranko Poljanić, OIB 95906916443, Gornje Pijavičino 15,20243 Pijavičino</item>
      <item>Antun Munitić, OIB 35614758244, Kraj 26,20245 Trstenik</item>
      <item>Marina Maslek, Dr. Ante Starčevića 45,20000 Dubrovnik</item>
      <item>Sandra Trojanović Sršen, OIB , Obala pomoraca 32A,20250 Orebić</item>
      <item>Danijela Badurina, Vukovarska 17,20000 Dubrovnik</item>
      <item>Ivo Mastilica, OIB 55154484752, Vinogradarska 40,20236 Nova Mokošica</item>
      <item>Željko Fabijanović, OIB 11358946463, Bartola Kašića 7,20236 Nova Mokošica</item>
      <item>Žan Šestanović, OIB 08754451784, Antuna Gustava Matoša 19,20250 Orebić</item>
      <item>Marko Tomić, OIB 41802012102, Kračinići 10,20240 Gornja Vrućica</item>
      <item>Nada Jelinić, OIB 00261108994, Selo Gurići 4,20250 Podgorje</item>
      <item>Nasljednici pok. Anta Kačić, Pijavičino 19,20243 Pijavičino</item>
      <item>Mišo Maletić, OIB 78984394535, Joza Šunja 5,20250 Orebić</item>
      <item>Blaženka Vukašin, OIB 32971608537, Kraj 83,20247 Žuljana</item>
      <item>Ivan Milošević, OIB 64647818786, Od Izvora 1,20236 Nova Mokošica</item>
      <item>Jasmina Mrvaljević, OIB 84554717959, Od Sigurate 6,20000 Dubrovnik</item>
      <item>Marina Grbić, OIB 89273320666, Vatroslava Lisinskog 8,20000 Dubrovnik</item>
      <item>Dragica Grbavac, OIB 60927937486, Kraj 6,20245 Trstenik</item>
      <item>Nikola Šerković, OIB 57459052601, Vinogradarska 24,20236 Nova Mokošica</item>
      <item>Srđan Stanković, OIB 31616863092, Vinogradarska 20,20236 Nova Mokošica</item>
      <item>Nasljednici pok. Dragomira Vučko, Zakamenje 6,20242 Oskorušno</item>
      <item>Nasljednici pok. Anta Cibilić, Šetalište kneza Domagoja 34,20250 Orebić</item>
      <item>Ivo Tolj. pok. Marije ( nasljednik), OIB 85938351342, Donje Selo 12,20240 Donja Vrućica</item>
      <item>MADIRAZZA &amp; PARTNERI, odvjetničko društvo d.o.o., OIB 37462847637, Masarykova 21,10000 Zagreb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izvorni_sadrzaj>
    <derivirana_varijabla naziv="DomainObject.Predmet.SudioniciListNazivOIB_1">
      <item>, OIB 85821130368</item>
      <item>, OIB 68338435153</item>
      <item>, OIB null</item>
      <item>, OIB 07596017664</item>
      <item>, OIB 18683136487</item>
      <item>, OIB null</item>
      <item>, OIB 84920906210</item>
      <item>, OIB 68419124305</item>
      <item>, OIB 28921383001</item>
      <item>, OIB 53651099509</item>
      <item>, OIB 58186870694</item>
      <item>, OIB 32179081874</item>
      <item>, OIB 69693144506</item>
      <item>, OIB 36709757659</item>
      <item>, OIB 53699920059</item>
      <item>, OIB 57111619772</item>
      <item>, OIB 16825959078</item>
      <item>, OIB 46720704349</item>
      <item>, OIB 81818307400</item>
      <item>, OIB 65284532685</item>
      <item>, OIB 43138206583</item>
      <item>, OIB 63353523747</item>
      <item>, OIB 19164465966</item>
      <item>, OIB 29433550798</item>
      <item>, OIB 21524664257</item>
      <item>, OIB 81106635219</item>
      <item>, OIB 19927251658</item>
      <item>, OIB 92632662427</item>
      <item>, OIB 74301806652</item>
      <item>, OIB 62134783287</item>
      <item>, OIB 17510244990</item>
      <item>, OIB 10109272378</item>
      <item>, OIB 39337247269</item>
      <item>, OIB 70585398555</item>
      <item>, OIB 16936610195</item>
      <item>, OIB 64263318031</item>
      <item>, OIB 20600851467</item>
      <item>, OIB 91496391768</item>
      <item>, OIB 19027271686</item>
      <item>, OIB 77623812570</item>
      <item>, OIB 83981825912</item>
      <item>, OIB 19916754243</item>
      <item>, OIB 06522876809</item>
      <item>, OIB 42929573159</item>
      <item>, OIB 21620734691</item>
      <item>, OIB 75108262059</item>
      <item>, OIB 76445521624</item>
      <item>, OIB 19910294382</item>
      <item>, OIB 74995704202</item>
      <item>, OIB 53069483281</item>
      <item>, OIB 43478896851</item>
      <item>, OIB 35642047897</item>
      <item>, OIB 31036971905</item>
      <item>, OIB 16638651786</item>
      <item>, OIB 88737274586</item>
      <item>, OIB 01110093624</item>
      <item>, OIB 04245113414</item>
      <item>, OIB 09354951425</item>
      <item>, OIB 09299303314</item>
      <item>, OIB 93850747678</item>
      <item>, OIB 93850747678</item>
      <item>, OIB 19261178135</item>
      <item>, OIB 04444124988</item>
      <item>, OIB 69726276556</item>
      <item>, OIB 65062234387</item>
      <item>, OIB 69515251524</item>
      <item>, OIB 14460375043</item>
      <item>, OIB 57543345354</item>
      <item>, OIB 23233669679</item>
      <item>, OIB 53317137277</item>
      <item>, OIB 40617480638</item>
      <item>, OIB 53047376191</item>
      <item>, OIB 56586949608</item>
      <item>, OIB 62880683802</item>
      <item>, OIB 79702098952</item>
      <item>, OIB 44903846937</item>
      <item>, OIB 37302063197</item>
      <item>, OIB 94525610462</item>
      <item>, OIB 64770371022</item>
      <item>, OIB 88895661154</item>
      <item>, OIB 67187522448</item>
      <item>, OIB 85842029360</item>
      <item>, OIB 26205787385</item>
      <item>, OIB 42759193086</item>
      <item>, OIB 50802176940</item>
      <item>, OIB 39460362956</item>
      <item>, OIB 77598374448</item>
      <item>, OIB 06628241593</item>
      <item>, OIB 79021091268</item>
      <item>, OIB 68982338590</item>
      <item>, OIB 90934762217</item>
      <item>, OIB 28099213155</item>
      <item>, OIB 74828049231</item>
      <item>, OIB 75172195800</item>
      <item>, OIB 35715799963</item>
      <item>, OIB 38098487401</item>
      <item>, OIB 51156015987</item>
      <item>, OIB 86547020954</item>
      <item>, OIB 49155944061</item>
      <item>, OIB 77921154711</item>
      <item>, OIB 11840868360</item>
      <item>, OIB 26493209423</item>
      <item>, OIB 25973613546</item>
      <item>, OIB 96974826245</item>
      <item>, OIB 56998292678</item>
      <item>, OIB 18859035395</item>
      <item>, OIB 38039457157</item>
      <item>, OIB 01045091564</item>
      <item>, OIB 94796182189</item>
      <item>, OIB 45088833561</item>
      <item>, OIB 17954453798</item>
      <item>, OIB 32971608537</item>
      <item>, OIB 32267633641</item>
      <item>, OIB 99760977943</item>
      <item>, OIB 53447974938</item>
      <item>, OIB 93840570163</item>
      <item>, OIB 64830363673</item>
      <item>, OIB 40707098381</item>
      <item>, OIB 09624718997</item>
      <item>, OIB 96620401847</item>
      <item>, OIB 95346656914</item>
      <item>, OIB 08550231379</item>
      <item>, OIB 41509632417</item>
      <item>, OIB 94974778478</item>
      <item>, OIB 23492932664</item>
      <item>, OIB 58572237688</item>
      <item>, OIB 01213082382</item>
      <item>, OIB 93146023436</item>
      <item>, OIB 59606673360</item>
      <item>, OIB 83967724841</item>
      <item>, OIB 05248241673</item>
      <item>, OIB 75062050484</item>
      <item>, OIB 41793584610</item>
      <item>, OIB 62114578058</item>
      <item>, OIB 29768011570</item>
      <item>, OIB 04821592295</item>
      <item>, OIB 25040027437</item>
      <item>, OIB 70974073273</item>
      <item>, OIB 49289378166</item>
      <item>, OIB 23201567908</item>
      <item>, OIB 81861663337</item>
      <item>, OIB 03863583076</item>
      <item>, OIB 95906916443</item>
      <item>, OIB 35614758244</item>
      <item>, OIB null</item>
      <item>, OIB </item>
      <item>, OIB null</item>
      <item>, OIB 55154484752</item>
      <item>, OIB 11358946463</item>
      <item>, OIB 08754451784</item>
      <item>, OIB 41802012102</item>
      <item>, OIB 00261108994</item>
      <item>, OIB null</item>
      <item>, OIB 78984394535</item>
      <item>, OIB 32971608537</item>
      <item>, OIB 64647818786</item>
      <item>, OIB 84554717959</item>
      <item>, OIB 89273320666</item>
      <item>, OIB 60927937486</item>
      <item>, OIB 57459052601</item>
      <item>, OIB 31616863092</item>
      <item>, OIB null</item>
      <item>, OIB null</item>
      <item>, OIB 85938351342</item>
      <item>, OIB 37462847637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530</properties:Words>
  <properties:Characters>3063</properties:Characters>
  <properties:Lines>92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2018-02-22T13:37:00Z</dcterms:created>
  <dc:creator>kfrankovic</dc:creator>
  <cp:lastModifiedBy>Katarina Franković</cp:lastModifiedBy>
  <cp:lastPrinted>2017-02-17T09:00:00Z</cp:lastPrinted>
  <dcterms:modified xmlns:xsi="http://www.w3.org/2001/XMLSchema-instance" xsi:type="dcterms:W3CDTF">2018-02-22T13:39:00Z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trošak stečajnom upravitelju 1307 -16.docx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