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0946" w14:paraId="266094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646E83">
        <w:rPr>
          <w:lang w:val="hr-HR"/>
        </w:rPr>
        <w:t>264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646E83">
        <w:rPr>
          <w:lang w:val="hr-HR"/>
        </w:rPr>
        <w:t xml:space="preserve"> FRANKOPAN jednostavno društvo s </w:t>
      </w:r>
      <w:r w:rsidR="003A1EFD">
        <w:rPr>
          <w:lang w:val="hr-HR"/>
        </w:rPr>
        <w:t xml:space="preserve">ograničenom odgovornošću za turizam i ugostiteljstvo, </w:t>
      </w:r>
      <w:r w:rsidR="00FC4316">
        <w:rPr>
          <w:lang w:val="hr-HR"/>
        </w:rPr>
        <w:t xml:space="preserve">iz Gornjih </w:t>
      </w:r>
      <w:proofErr w:type="spellStart"/>
      <w:r w:rsidR="00FC4316">
        <w:rPr>
          <w:lang w:val="hr-HR"/>
        </w:rPr>
        <w:t>Plavnica</w:t>
      </w:r>
      <w:proofErr w:type="spellEnd"/>
      <w:r w:rsidR="003A1EFD">
        <w:rPr>
          <w:lang w:val="hr-HR"/>
        </w:rPr>
        <w:t xml:space="preserve">, Gornje </w:t>
      </w:r>
      <w:proofErr w:type="spellStart"/>
      <w:r w:rsidR="003A1EFD">
        <w:rPr>
          <w:lang w:val="hr-HR"/>
        </w:rPr>
        <w:t>Plavnice</w:t>
      </w:r>
      <w:proofErr w:type="spellEnd"/>
      <w:r w:rsidR="003A1EFD">
        <w:rPr>
          <w:lang w:val="hr-HR"/>
        </w:rPr>
        <w:t xml:space="preserve"> 339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3A1EFD">
        <w:rPr>
          <w:lang w:val="hr-HR"/>
        </w:rPr>
        <w:t>010084435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3A1EFD">
        <w:rPr>
          <w:lang w:val="hr-HR"/>
        </w:rPr>
        <w:t>06695608084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646E83">
        <w:rPr>
          <w:lang w:val="hr-HR"/>
        </w:rPr>
        <w:t>264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A1EFD">
        <w:rPr>
          <w:lang w:val="hr-HR"/>
        </w:rPr>
        <w:t>12.365,60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A1EFD">
        <w:rPr>
          <w:lang w:val="hr-HR"/>
        </w:rPr>
        <w:t xml:space="preserve">Matija </w:t>
      </w:r>
      <w:proofErr w:type="spellStart"/>
      <w:r w:rsidR="003A1EFD">
        <w:rPr>
          <w:lang w:val="hr-HR"/>
        </w:rPr>
        <w:t>Vincek</w:t>
      </w:r>
      <w:proofErr w:type="spellEnd"/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3A1EFD">
        <w:rPr>
          <w:lang w:val="hr-HR"/>
        </w:rPr>
        <w:t xml:space="preserve">Gornjih </w:t>
      </w:r>
      <w:proofErr w:type="spellStart"/>
      <w:r w:rsidR="003A1EFD">
        <w:rPr>
          <w:lang w:val="hr-HR"/>
        </w:rPr>
        <w:t>Plavnica</w:t>
      </w:r>
      <w:proofErr w:type="spellEnd"/>
      <w:r w:rsidR="005609E1">
        <w:rPr>
          <w:lang w:val="hr-HR"/>
        </w:rPr>
        <w:t xml:space="preserve">, </w:t>
      </w:r>
      <w:r w:rsidR="003A1EFD">
        <w:rPr>
          <w:lang w:val="hr-HR"/>
        </w:rPr>
        <w:t xml:space="preserve">Gornje </w:t>
      </w:r>
      <w:proofErr w:type="spellStart"/>
      <w:r w:rsidR="003A1EFD">
        <w:rPr>
          <w:lang w:val="hr-HR"/>
        </w:rPr>
        <w:t>Plavnice</w:t>
      </w:r>
      <w:proofErr w:type="spellEnd"/>
      <w:r w:rsidR="003A1EFD">
        <w:rPr>
          <w:lang w:val="hr-HR"/>
        </w:rPr>
        <w:t xml:space="preserve"> 339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A1EFD">
        <w:rPr>
          <w:lang w:val="hr-HR"/>
        </w:rPr>
        <w:t>02487933622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3A1EFD">
        <w:rPr>
          <w:lang w:val="hr-HR"/>
        </w:rPr>
        <w:t>8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3A1EFD">
        <w:rPr>
          <w:lang w:val="hr-HR"/>
        </w:rPr>
        <w:t>18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128" w:rsidR="00B26128">
      <w:r>
        <w:separator/>
      </w:r>
    </w:p>
  </w:endnote>
  <w:endnote w:id="0" w:type="continuationSeparator">
    <w:p w:rsidRDefault="00B26128" w:rsidR="00B26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128" w:rsidR="00B26128">
      <w:r>
        <w:separator/>
      </w:r>
    </w:p>
  </w:footnote>
  <w:footnote w:id="0" w:type="continuationSeparator">
    <w:p w:rsidRDefault="00B26128" w:rsidR="00B261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A1EFD"/>
    <w:rsid w:val="003E56D2"/>
    <w:rsid w:val="004525DA"/>
    <w:rsid w:val="004629E7"/>
    <w:rsid w:val="004B7E8E"/>
    <w:rsid w:val="0052619D"/>
    <w:rsid w:val="005609E1"/>
    <w:rsid w:val="00592D60"/>
    <w:rsid w:val="005A21BE"/>
    <w:rsid w:val="005D3406"/>
    <w:rsid w:val="00605F99"/>
    <w:rsid w:val="006107FD"/>
    <w:rsid w:val="00617995"/>
    <w:rsid w:val="00646E83"/>
    <w:rsid w:val="00674F9D"/>
    <w:rsid w:val="006767EE"/>
    <w:rsid w:val="00685D29"/>
    <w:rsid w:val="006B32F7"/>
    <w:rsid w:val="007E27E0"/>
    <w:rsid w:val="007F4681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26128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  <w:rsid w:val="00FC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A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1EF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4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3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3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3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3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A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1EF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4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3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3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3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3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St-264/2015</izvorni_sadrzaj>
    <derivirana_varijabla naziv="DomainObject.Predmet.OznakaBroj_1">St-264/2015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FRANKOPAN jednostavno društvo s ograničenom odgovornošću za turizam i ugostiteljstvo, Gornje Plavnice zastupanog po punomoćniku Matija Vincek</izvorni_sadrzaj>
    <derivirana_varijabla naziv="DomainObject.Predmet.ProtustrankaFormated_1">  FRANKOPAN jednostavno društvo s ograničenom odgovornošću za turizam i ugostiteljstvo, Gornje Plavnice zastupanog po punomoćniku Matija Vincek</derivirana_varijabla>
  </DomainObject.Predmet.ProtustrankaFormated>
  <DomainObject.Predmet.ProtustrankaFormatedOIB>
    <izvorni_sadrzaj>  FRANKOPAN jednostavno društvo s ograničenom odgovornošću za turizam i ugostiteljstvo, Gornje Plavnice, OIB 06695608084 zastupanog po punomoćniku Matija Vincek</izvorni_sadrzaj>
    <derivirana_varijabla naziv="DomainObject.Predmet.ProtustrankaFormatedOIB_1">  FRANKOPAN jednostavno društvo s ograničenom odgovornošću za turizam i ugostiteljstvo, Gornje Plavnice, OIB 06695608084 zastupanog po punomoćniku Matija Vincek</derivirana_varijabla>
  </DomainObject.Predmet.ProtustrankaFormatedOIB>
  <DomainObject.Predmet.ProtustrankaFormatedWithAdress>
    <izvorni_sadrzaj> FRANKOPAN jednostavno društvo s ograničenom odgovornošću za turizam i ugostiteljstvo, Gornje Plavnice, Gornje Plavnice 339, 43000 Gornje Plavnice zastupanog po punomoćniku Matija Vincek</izvorni_sadrzaj>
    <derivirana_varijabla naziv="DomainObject.Predmet.ProtustrankaFormatedWithAdress_1"> FRANKOPAN jednostavno društvo s ograničenom odgovornošću za turizam i ugostiteljstvo, Gornje Plavnice, Gornje Plavnice 339, 43000 Gornje Plavnice zastupanog po punomoćniku Matija Vincek</derivirana_varijabla>
  </DomainObject.Predmet.ProtustrankaFormatedWithAdress>
  <DomainObject.Predmet.ProtustrankaFormatedWithAdressOIB>
    <izvorni_sadrzaj> FRANKOPAN jednostavno društvo s ograničenom odgovornošću za turizam i ugostiteljstvo, Gornje Plavnice, OIB 06695608084, Gornje Plavnice 339, 43000 Gornje Plavnice zastupanog po punomoćniku Matija Vincek</izvorni_sadrzaj>
    <derivirana_varijabla naziv="DomainObject.Predmet.ProtustrankaFormatedWithAdressOIB_1"> FRANKOPAN jednostavno društvo s ograničenom odgovornošću za turizam i ugostiteljstvo, Gornje Plavnice, OIB 06695608084, Gornje Plavnice 339, 43000 Gornje Plavnice zastupanog po punomoćniku Matija Vincek</derivirana_varijabla>
  </DomainObject.Predmet.ProtustrankaFormatedWithAdressOIB>
  <DomainObject.Predmet.ProtustrankaWithAdress>
    <izvorni_sadrzaj>FRANKOPAN jednostavno društvo s ograničenom odgovornošću za turizam i ugostiteljstvo, Gornje Plavnice Gornje Plavnice 339, 43000 Gornje Plavnice</izvorni_sadrzaj>
    <derivirana_varijabla naziv="DomainObject.Predmet.ProtustrankaWithAdress_1">FRANKOPAN jednostavno društvo s ograničenom odgovornošću za turizam i ugostiteljstvo, Gornje Plavnice Gornje Plavnice 339, 43000 Gornje Plavnice</derivirana_varijabla>
  </DomainObject.Predmet.ProtustrankaWithAdress>
  <DomainObject.Predmet.ProtustrankaWithAdressOIB>
    <izvorni_sadrzaj>FRANKOPAN jednostavno društvo s ograničenom odgovornošću za turizam i ugostiteljstvo, Gornje Plavnice, OIB 06695608084, Gornje Plavnice 339, 43000 Gornje Plavnice</izvorni_sadrzaj>
    <derivirana_varijabla naziv="DomainObject.Predmet.ProtustrankaWithAdressOIB_1">FRANKOPAN jednostavno društvo s ograničenom odgovornošću za turizam i ugostiteljstvo, Gornje Plavnice, OIB 06695608084, Gornje Plavnice 339, 43000 Gornje Plavnice</derivirana_varijabla>
  </DomainObject.Predmet.ProtustrankaWithAdressOIB>
  <DomainObject.Predmet.ProtustrankaNazivFormated>
    <izvorni_sadrzaj>FRANKOPAN jednostavno društvo s ograničenom odgovornošću za turizam i ugostiteljstvo, Gornje Plavnice</izvorni_sadrzaj>
    <derivirana_varijabla naziv="DomainObject.Predmet.ProtustrankaNazivFormated_1">FRANKOPAN jednostavno društvo s ograničenom odgovornošću za turizam i ugostiteljstvo, Gornje Plavnice</derivirana_varijabla>
  </DomainObject.Predmet.ProtustrankaNazivFormated>
  <DomainObject.Predmet.ProtustrankaNazivFormatedOIB>
    <izvorni_sadrzaj>FRANKOPAN jednostavno društvo s ograničenom odgovornošću za turizam i ugostiteljstvo, Gornje Plavnice, OIB 06695608084</izvorni_sadrzaj>
    <derivirana_varijabla naziv="DomainObject.Predmet.ProtustrankaNazivFormatedOIB_1">FRANKOPAN jednostavno društvo s ograničenom odgovornošću za turizam i ugostiteljstvo, Gornje Plavnice, OIB 06695608084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FRANKOPAN jednostavno društvo s ograničenom odgovornošću za turizam i ugostiteljstvo, Gornje Plavnice zastupanog po punomoćniku Matija Vincek</item>
    </izvorni_sadrzaj>
    <derivirana_varijabla naziv="DomainObject.Predmet.ProtuStrankaListFormated_1">
      <item>FRANKOPAN jednostavno društvo s ograničenom odgovornošću za turizam i ugostiteljstvo, Gornje Plavnice zastupanog po punomoćniku Matija Vincek</item>
    </derivirana_varijabla>
  </DomainObject.Predmet.ProtuStrankaListFormated>
  <DomainObject.Predmet.ProtuStrankaListFormatedOIB>
    <izvorni_sadrzaj>
      <item>FRANKOPAN jednostavno društvo s ograničenom odgovornošću za turizam i ugostiteljstvo, Gornje Plavnice, OIB 06695608084 zastupanog po punomoćniku Matija Vincek</item>
    </izvorni_sadrzaj>
    <derivirana_varijabla naziv="DomainObject.Predmet.ProtuStrankaListFormatedOIB_1">
      <item>FRANKOPAN jednostavno društvo s ograničenom odgovornošću za turizam i ugostiteljstvo, Gornje Plavnice, OIB 06695608084 zastupanog po punomoćniku Matija Vincek</item>
    </derivirana_varijabla>
  </DomainObject.Predmet.ProtuStrankaListFormatedOIB>
  <DomainObject.Predmet.ProtuStrankaListFormatedWithAdress>
    <izvorni_sadrzaj>
      <item>FRANKOPAN jednostavno društvo s ograničenom odgovornošću za turizam i ugostiteljstvo, Gornje Plavnice, Gornje Plavnice 339, 43000 Gornje Plavnice zastupanog po punomoćniku Matija Vincek</item>
    </izvorni_sadrzaj>
    <derivirana_varijabla naziv="DomainObject.Predmet.ProtuStrankaListFormatedWithAdress_1">
      <item>FRANKOPAN jednostavno društvo s ograničenom odgovornošću za turizam i ugostiteljstvo, Gornje Plavnice, Gornje Plavnice 339, 43000 Gornje Plavnice zastupanog po punomoćniku Matija Vincek</item>
    </derivirana_varijabla>
  </DomainObject.Predmet.ProtuStrankaListFormatedWithAdress>
  <DomainObject.Predmet.ProtuStrankaListFormatedWithAdressOIB>
    <izvorni_sadrzaj>
      <item>FRANKOPAN jednostavno društvo s ograničenom odgovornošću za turizam i ugostiteljstvo, Gornje Plavnice, OIB 06695608084, Gornje Plavnice 339, 43000 Gornje Plavnice zastupanog po punomoćniku Matija Vincek</item>
    </izvorni_sadrzaj>
    <derivirana_varijabla naziv="DomainObject.Predmet.ProtuStrankaListFormatedWithAdressOIB_1">
      <item>FRANKOPAN jednostavno društvo s ograničenom odgovornošću za turizam i ugostiteljstvo, Gornje Plavnice, OIB 06695608084, Gornje Plavnice 339, 43000 Gornje Plavnice zastupanog po punomoćniku Matija Vincek</item>
    </derivirana_varijabla>
  </DomainObject.Predmet.ProtuStrankaListFormatedWithAdressOIB>
  <DomainObject.Predmet.ProtuStrankaListNazivFormated>
    <izvorni_sadrzaj>
      <item>FRANKOPAN jednostavno društvo s ograničenom odgovornošću za turizam i ugostiteljstvo, Gornje Plavnice</item>
    </izvorni_sadrzaj>
    <derivirana_varijabla naziv="DomainObject.Predmet.ProtuStrankaListNazivFormated_1">
      <item>FRANKOPAN jednostavno društvo s ograničenom odgovornošću za turizam i ugostiteljstvo, Gornje Plavnice</item>
    </derivirana_varijabla>
  </DomainObject.Predmet.ProtuStrankaListNazivFormated>
  <DomainObject.Predmet.ProtuStrankaListNazivFormatedOIB>
    <izvorni_sadrzaj>
      <item>FRANKOPAN jednostavno društvo s ograničenom odgovornošću za turizam i ugostiteljstvo, Gornje Plavnice, OIB 06695608084</item>
    </izvorni_sadrzaj>
    <derivirana_varijabla naziv="DomainObject.Predmet.ProtuStrankaListNazivFormatedOIB_1">
      <item>FRANKOPAN jednostavno društvo s ograničenom odgovornošću za turizam i ugostiteljstvo, Gornje Plavnice, OIB 06695608084</item>
    </derivirana_varijabla>
  </DomainObject.Predmet.ProtuStrankaListNazivFormatedOIB>
  <DomainObject.Predmet.OstaliListFormated>
    <izvorni_sadrzaj>
      <item>Matija Vincek punomoćnik sudionika u postupku FRANKOPAN jednostavno društvo s ograničenom odgovornošću za turizam i ugostiteljstvo, Gornje Plavnice</item>
    </izvorni_sadrzaj>
    <derivirana_varijabla naziv="DomainObject.Predmet.OstaliListFormated_1">
      <item>Matija Vincek punomoćnik sudionika u postupku FRANKOPAN jednostavno društvo s ograničenom odgovornošću za turizam i ugostiteljstvo, Gornje Plavnice</item>
    </derivirana_varijabla>
  </DomainObject.Predmet.OstaliListFormated>
  <DomainObject.Predmet.OstaliListFormatedOIB>
    <izvorni_sadrzaj>
      <item>Matija Vincek, OIB 02487933622 punomoćnik sudionika u postupku FRANKOPAN jednostavno društvo s ograničenom odgovornošću za turizam i ugostiteljstvo, Gornje Plavnice</item>
    </izvorni_sadrzaj>
    <derivirana_varijabla naziv="DomainObject.Predmet.OstaliListFormatedOIB_1">
      <item>Matija Vincek, OIB 02487933622 punomoćnik sudionika u postupku FRANKOPAN jednostavno društvo s ograničenom odgovornošću za turizam i ugostiteljstvo, Gornje Plavnice</item>
    </derivirana_varijabla>
  </DomainObject.Predmet.OstaliListFormatedOIB>
  <DomainObject.Predmet.OstaliListFormatedWithAdress>
    <izvorni_sadrzaj>
      <item>Matija Vincek, Gornje Plavnice 339, 43000 Gornje Plavnice punomoćnik sudionika u postupku FRANKOPAN jednostavno društvo s ograničenom odgovornošću za turizam i ugostiteljstvo, Gornje Plavnice</item>
    </izvorni_sadrzaj>
    <derivirana_varijabla naziv="DomainObject.Predmet.OstaliListFormatedWithAdress_1">
      <item>Matija Vincek, Gornje Plavnice 339, 43000 Gornje Plavnice punomoćnik sudionika u postupku FRANKOPAN jednostavno društvo s ograničenom odgovornošću za turizam i ugostiteljstvo, Gornje Plavnice</item>
    </derivirana_varijabla>
  </DomainObject.Predmet.OstaliListFormatedWithAdress>
  <DomainObject.Predmet.OstaliListFormatedWithAdressOIB>
    <izvorni_sadrzaj>
      <item>Matija Vincek, OIB 02487933622, Gornje Plavnice 339, 43000 Gornje Plavnice punomoćnik sudionika u postupku FRANKOPAN jednostavno društvo s ograničenom odgovornošću za turizam i ugostiteljstvo, Gornje Plavnice</item>
    </izvorni_sadrzaj>
    <derivirana_varijabla naziv="DomainObject.Predmet.OstaliListFormatedWithAdressOIB_1">
      <item>Matija Vincek, OIB 02487933622, Gornje Plavnice 339, 43000 Gornje Plavnice punomoćnik sudionika u postupku FRANKOPAN jednostavno društvo s ograničenom odgovornošću za turizam i ugostiteljstvo, Gornje Plavnice</item>
    </derivirana_varijabla>
  </DomainObject.Predmet.OstaliListFormatedWithAdressOIB>
  <DomainObject.Predmet.OstaliListNazivFormated>
    <izvorni_sadrzaj>
      <item>Matija Vincek</item>
    </izvorni_sadrzaj>
    <derivirana_varijabla naziv="DomainObject.Predmet.OstaliListNazivFormated_1">
      <item>Matija Vincek</item>
    </derivirana_varijabla>
  </DomainObject.Predmet.OstaliListNazivFormated>
  <DomainObject.Predmet.OstaliListNazivFormatedOIB>
    <izvorni_sadrzaj>
      <item>Matija Vincek, OIB 02487933622</item>
    </izvorni_sadrzaj>
    <derivirana_varijabla naziv="DomainObject.Predmet.OstaliListNazivFormatedOIB_1">
      <item>Matija Vincek, OIB 02487933622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FRANKOPAN jednostavno društvo s ograničenom odgovornošću za turizam i ugostiteljstvo, Gornje Plavnice</izvorni_sadrzaj>
    <derivirana_varijabla naziv="DomainObject.Predmet.ProtustrankaIDrugi_1">FRANKOPAN jednostavno društvo s ograničenom odgovornošću za turizam i ugostiteljstvo, Gornje Plavnice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FRANKOPAN jednostavno društvo s ograničenom odgovornošću za turizam i ugostiteljstvo, Gornje Plavnice, OIB 06695608084, Gornje Plavnice 339, 43000 Gornje Plavnice</izvorni_sadrzaj>
    <derivirana_varijabla naziv="DomainObject.Predmet.ProtustrankaIDrugiAdressOIB_1">FRANKOPAN jednostavno društvo s ograničenom odgovornošću za turizam i ugostiteljstvo, Gornje Plavnice, OIB 06695608084, Gornje Plavnice 339, 43000 Gornje Plavnice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FRANKOPAN jednostavno društvo s ograničenom odgovornošću za turizam i ugostiteljstvo, Gornje Plavnice</item>
      <item>Matija Vincek</item>
    </izvorni_sadrzaj>
    <derivirana_varijabla naziv="DomainObject.Predmet.SudioniciListNaziv_1">
      <item>FINA, RC ZAGREB, Podružnica Bjelovar</item>
      <item>FRANKOPAN jednostavno društvo s ograničenom odgovornošću za turizam i ugostiteljstvo, Gornje Plavnice</item>
      <item>Matija Vincek</item>
    </derivirana_varijabla>
  </DomainObject.Predmet.SudioniciListNaziv>
  <DomainObject.Predmet.SudioniciListAdressOIB>
    <izvorni_sadrzaj>
      <item>FINA, RC ZAGREB, Podružnica Bjelovar, OIB 85821130368, F. Supila 4,43000 Bjelovar</item>
      <item>FRANKOPAN jednostavno društvo s ograničenom odgovornošću za turizam i ugostiteljstvo, Gornje Plavnice, OIB 06695608084, Gornje Plavnice 339,43000 Gornje Plavnice</item>
      <item>Matija Vincek, OIB 02487933622, Gornje Plavnice 339,43000 Gornje Plavnice</item>
    </izvorni_sadrzaj>
    <derivirana_varijabla naziv="DomainObject.Predmet.SudioniciListAdressOIB_1">
      <item>FINA, RC ZAGREB, Podružnica Bjelovar, OIB 85821130368, F. Supila 4,43000 Bjelovar</item>
      <item>FRANKOPAN jednostavno društvo s ograničenom odgovornošću za turizam i ugostiteljstvo, Gornje Plavnice, OIB 06695608084, Gornje Plavnice 339,43000 Gornje Plavnice</item>
      <item>Matija Vincek, OIB 02487933622, Gornje Plavnice 339,43000 Gornje Plavnice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06695608084</item>
      <item>, OIB 02487933622</item>
    </izvorni_sadrzaj>
    <derivirana_varijabla naziv="DomainObject.Predmet.SudioniciListNazivOIB_1">
      <item>, OIB 85821130368</item>
      <item>, OIB 06695608084</item>
      <item>, OIB 02487933622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21213D-A024-49B5-9E1E-DACA49184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1782</properties:Characters>
  <properties:Lines>50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2015-11-18T13:26:00Z</dcterms:created>
  <dc:creator>ssabljic</dc:creator>
  <cp:lastModifiedBy>Miroslav Lovreković</cp:lastModifiedBy>
  <cp:lastPrinted>2015-11-18T13:25:00Z</cp:lastPrinted>
  <dcterms:modified xmlns:xsi="http://www.w3.org/2001/XMLSchema-instance" xsi:type="dcterms:W3CDTF">2015-11-18T13:28:00Z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