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6b0e" w14:paraId="6116b0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DA0441">
        <w:rPr>
          <w:sz w:val="24"/>
          <w:szCs w:val="24"/>
        </w:rPr>
        <w:t>3509</w:t>
      </w:r>
      <w:r w:rsidR="00E60A3E" w:rsidRPr="00E974B3">
        <w:rPr>
          <w:sz w:val="24"/>
          <w:szCs w:val="24"/>
        </w:rPr>
        <w:t>/1</w:t>
      </w:r>
      <w:r w:rsidR="002D2F28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A0441" w:rsidRPr="00CA50DE">
        <w:rPr>
          <w:sz w:val="24"/>
          <w:szCs w:val="24"/>
          <w:lang w:val="pt-BR"/>
        </w:rPr>
        <w:t xml:space="preserve">ROBERTINO d.o.o., Zagreb, Draškovićeva 82, OIB: </w:t>
      </w:r>
      <w:r w:rsidR="00DA0441" w:rsidRPr="00CA50DE">
        <w:rPr>
          <w:sz w:val="24"/>
          <w:szCs w:val="24"/>
        </w:rPr>
        <w:t>76029585415</w:t>
      </w:r>
      <w:r>
        <w:rPr>
          <w:sz w:val="24"/>
          <w:szCs w:val="24"/>
        </w:rPr>
        <w:t xml:space="preserve">, </w:t>
      </w:r>
      <w:r w:rsidR="00F24804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70067" w:rsidP="00EB69EE" w:rsidR="00670067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DA0441" w:rsidRPr="00CA50DE">
        <w:rPr>
          <w:lang w:val="pt-BR"/>
        </w:rPr>
        <w:t xml:space="preserve">ROBERTINO d.o.o., Zagreb, Draškovićeva 82, OIB: </w:t>
      </w:r>
      <w:r w:rsidR="00DA0441" w:rsidRPr="00CA50DE">
        <w:t>76029585415</w:t>
      </w:r>
      <w:r w:rsidR="00C927E3" w:rsidRPr="00A358AE">
        <w:t>, imenuje</w:t>
      </w:r>
      <w:r w:rsidR="00567777">
        <w:t xml:space="preserve"> se</w:t>
      </w:r>
      <w:r w:rsidR="009D706F">
        <w:t xml:space="preserve"> Antoni</w:t>
      </w:r>
      <w:r w:rsidR="005B273B">
        <w:t>a Selak, Zagreb, Drenovačka 3, OIB: 91237926182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A0441" w:rsidRPr="00CA50DE">
        <w:rPr>
          <w:sz w:val="24"/>
          <w:szCs w:val="24"/>
          <w:lang w:val="pt-BR"/>
        </w:rPr>
        <w:t xml:space="preserve">ROBERTINO d.o.o., Zagreb, Draškovićeva 82, OIB: </w:t>
      </w:r>
      <w:r w:rsidR="00DA0441" w:rsidRPr="00CA50DE">
        <w:rPr>
          <w:sz w:val="24"/>
          <w:szCs w:val="24"/>
        </w:rPr>
        <w:t>76029585415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0D76D3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DA0441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0D76D3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0D76D3">
        <w:rPr>
          <w:sz w:val="24"/>
          <w:szCs w:val="24"/>
        </w:rPr>
        <w:t>13</w:t>
      </w:r>
      <w:r w:rsidR="00873444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 xml:space="preserve">ožujka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6F4DA3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6F4D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0D76D3">
        <w:rPr>
          <w:sz w:val="24"/>
          <w:szCs w:val="24"/>
        </w:rPr>
        <w:t>12</w:t>
      </w:r>
      <w:r w:rsidR="00EB3C5E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9256F1">
        <w:rPr>
          <w:sz w:val="24"/>
          <w:szCs w:val="24"/>
        </w:rPr>
        <w:t xml:space="preserve">od </w:t>
      </w:r>
      <w:r w:rsidR="000D76D3">
        <w:rPr>
          <w:sz w:val="24"/>
          <w:szCs w:val="24"/>
        </w:rPr>
        <w:t>13</w:t>
      </w:r>
      <w:r w:rsidR="00E64190">
        <w:rPr>
          <w:sz w:val="24"/>
          <w:szCs w:val="24"/>
        </w:rPr>
        <w:t xml:space="preserve">. ožujka </w:t>
      </w:r>
      <w:r w:rsidR="002D23C5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0D76D3">
        <w:rPr>
          <w:sz w:val="24"/>
          <w:szCs w:val="24"/>
        </w:rPr>
        <w:t>12</w:t>
      </w:r>
      <w:r w:rsidR="00762E83">
        <w:rPr>
          <w:sz w:val="24"/>
          <w:szCs w:val="24"/>
        </w:rPr>
        <w:t xml:space="preserve">. </w:t>
      </w:r>
      <w:r w:rsidR="00D31592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SZ-a.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4804">
        <w:rPr>
          <w:sz w:val="24"/>
        </w:rPr>
        <w:t>6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D706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DA0441">
      <w:rPr>
        <w:sz w:val="24"/>
        <w:szCs w:val="24"/>
      </w:rPr>
      <w:t>3509</w:t>
    </w:r>
    <w:r w:rsidR="00DA6CA0">
      <w:rPr>
        <w:sz w:val="24"/>
        <w:szCs w:val="24"/>
      </w:rPr>
      <w:t>/1</w:t>
    </w:r>
    <w:r w:rsidR="002D2F28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5DB2"/>
    <w:rsid w:val="00027A74"/>
    <w:rsid w:val="00027E66"/>
    <w:rsid w:val="000362C3"/>
    <w:rsid w:val="00041B47"/>
    <w:rsid w:val="000559F2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D76D3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23C5"/>
    <w:rsid w:val="002D2F28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3849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5D33"/>
    <w:rsid w:val="004F1C11"/>
    <w:rsid w:val="00500D56"/>
    <w:rsid w:val="00510B72"/>
    <w:rsid w:val="00525878"/>
    <w:rsid w:val="00535121"/>
    <w:rsid w:val="00536E6D"/>
    <w:rsid w:val="005372D7"/>
    <w:rsid w:val="005402C0"/>
    <w:rsid w:val="0054099F"/>
    <w:rsid w:val="00543245"/>
    <w:rsid w:val="00552C5B"/>
    <w:rsid w:val="005561BC"/>
    <w:rsid w:val="0056060C"/>
    <w:rsid w:val="005663D1"/>
    <w:rsid w:val="00567777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273B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0CBD"/>
    <w:rsid w:val="00644490"/>
    <w:rsid w:val="00644BF3"/>
    <w:rsid w:val="00646D10"/>
    <w:rsid w:val="00647EC8"/>
    <w:rsid w:val="00654AEF"/>
    <w:rsid w:val="00661118"/>
    <w:rsid w:val="00670067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4DA3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3444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56F1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06F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6D64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1E03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086C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BCD"/>
    <w:rsid w:val="00D03F41"/>
    <w:rsid w:val="00D0499D"/>
    <w:rsid w:val="00D1480C"/>
    <w:rsid w:val="00D15347"/>
    <w:rsid w:val="00D1675C"/>
    <w:rsid w:val="00D22DEA"/>
    <w:rsid w:val="00D30410"/>
    <w:rsid w:val="00D31553"/>
    <w:rsid w:val="00D31592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0441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37A5A"/>
    <w:rsid w:val="00E4014F"/>
    <w:rsid w:val="00E508AB"/>
    <w:rsid w:val="00E52B02"/>
    <w:rsid w:val="00E60A3E"/>
    <w:rsid w:val="00E64190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C3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480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6F7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7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0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0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0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0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7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0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0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0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0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St-3509/2016-14</izvorni_sadrzaj>
    <derivirana_varijabla naziv="DomainObject.Oznaka_1">St-3509/2016-14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Jasminka Kubičko</izvorni_sadrzaj>
    <derivirana_varijabla naziv="DomainObject.Predmet.StrankaFormated_1">  FINA Regionalni centar Zagreb; Jasminka Kubičko</derivirana_varijabla>
  </DomainObject.Predmet.StrankaFormated>
  <DomainObject.Predmet.StrankaFormatedOIB>
    <izvorni_sadrzaj>  FINA Regionalni centar Zagreb, OIB 85821130368; Jasminka Kubičko, OIB 62304286167</izvorni_sadrzaj>
    <derivirana_varijabla naziv="DomainObject.Predmet.StrankaFormatedOIB_1">  FINA Regionalni centar Zagreb, OIB 85821130368; Jasminka Kubičko, OIB 62304286167</derivirana_varijabla>
  </DomainObject.Predmet.StrankaFormatedOIB>
  <DomainObject.Predmet.StrankaFormatedWithAdress>
    <izvorni_sadrzaj> FINA Regionalni centar Zagreb, Trg svibanjskih žrtava 1995. br. 1, 10000 Zagreb; Jasminka Kubičko, Dobriše Cesarića 43, 10000 Zagreb</izvorni_sadrzaj>
    <derivirana_varijabla naziv="DomainObject.Predmet.StrankaFormatedWithAdress_1"> FINA Regionalni centar Zagreb, Trg svibanjskih žrtava 1995. br. 1, 10000 Zagreb; Jasminka Kubičko, Dobriše Cesarića 43, 10000 Zagreb</derivirana_varijabla>
  </DomainObject.Predmet.StrankaFormatedWithAdress>
  <DomainObject.Predmet.StrankaFormatedWithAdressOIB>
    <izvorni_sadrzaj> FINA Regionalni centar Zagreb, OIB 85821130368, Trg svibanjskih žrtava 1995. br. 1, 10000 Zagreb; Jasminka Kubičko, OIB 62304286167, Dobriše Cesarića 43, 10000 Zagreb</izvorni_sadrzaj>
    <derivirana_varijabla naziv="DomainObject.Predmet.StrankaFormatedWithAdressOIB_1"> FINA Regionalni centar Zagreb, OIB 85821130368, Trg svibanjskih žrtava 1995. br. 1, 10000 Zagreb; Jasminka Kubičko, OIB 62304286167, Dobriše Cesarića 43, 10000 Zagreb</derivirana_varijabla>
  </DomainObject.Predmet.StrankaFormatedWithAdressOIB>
  <DomainObject.Predmet.StrankaWithAdress>
    <izvorni_sadrzaj>FINA Regionalni centar Zagreb Trg svibanjskih žrtava 1995. br. 1,10000 Zagreb,Jasminka Kubičko Dobriše Cesarića 43,10000 Zagreb</izvorni_sadrzaj>
    <derivirana_varijabla naziv="DomainObject.Predmet.StrankaWithAdress_1">FINA Regionalni centar Zagreb Trg svibanjskih žrtava 1995. br. 1,10000 Zagreb,Jasminka Kubičko Dobriše Cesarića 43,10000 Zagreb</derivirana_varijabla>
  </DomainObject.Predmet.StrankaWithAdress>
  <DomainObject.Predmet.StrankaWithAdressOIB>
    <izvorni_sadrzaj>FINA Regionalni centar Zagreb, OIB 85821130368, Trg svibanjskih žrtava 1995. br. 1,10000 Zagreb,Jasminka Kubičko, OIB 62304286167, Dobriše Cesarića 43,10000 Zagreb</izvorni_sadrzaj>
    <derivirana_varijabla naziv="DomainObject.Predmet.StrankaWithAdressOIB_1">FINA Regionalni centar Zagreb, OIB 85821130368, Trg svibanjskih žrtava 1995. br. 1,10000 Zagreb,Jasminka Kubičko, OIB 62304286167, Dobriše Cesarića 43,10000 Zagreb</derivirana_varijabla>
  </DomainObject.Predmet.StrankaWithAdressOIB>
  <DomainObject.Predmet.StrankaNazivFormated>
    <izvorni_sadrzaj>FINA Regionalni centar Zagreb,Jasminka Kubičko</izvorni_sadrzaj>
    <derivirana_varijabla naziv="DomainObject.Predmet.StrankaNazivFormated_1">FINA Regionalni centar Zagreb,Jasminka Kubičko</derivirana_varijabla>
  </DomainObject.Predmet.StrankaNazivFormated>
  <DomainObject.Predmet.StrankaNazivFormatedOIB>
    <izvorni_sadrzaj>FINA Regionalni centar Zagreb, OIB 85821130368,Jasminka Kubičko, OIB 62304286167</izvorni_sadrzaj>
    <derivirana_varijabla naziv="DomainObject.Predmet.StrankaNazivFormatedOIB_1">FINA Regionalni centar Zagreb, OIB 85821130368,Jasminka Kubičko, OIB 62304286167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Jasminka Kubičko</item>
    </izvorni_sadrzaj>
    <derivirana_varijabla naziv="DomainObject.Predmet.StrankaListFormated_1">
      <item>FINA Regionalni centar Zagreb</item>
      <item>Jasminka Kubičko</item>
    </derivirana_varijabla>
  </DomainObject.Predmet.StrankaListFormated>
  <DomainObject.Predmet.StrankaListFormatedOIB>
    <izvorni_sadrzaj>
      <item>FINA Regionalni centar Zagreb, OIB 85821130368</item>
      <item>Jasminka Kubičko, OIB 62304286167</item>
    </izvorni_sadrzaj>
    <derivirana_varijabla naziv="DomainObject.Predmet.StrankaListFormatedOIB_1">
      <item>FINA Regionalni centar Zagreb, OIB 85821130368</item>
      <item>Jasminka Kubičko, OIB 62304286167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Jasminka Kubičko, Dobriše Cesarića 43, 10000 Zagreb</item>
    </izvorni_sadrzaj>
    <derivirana_varijabla naziv="DomainObject.Predmet.StrankaListFormatedWithAdress_1">
      <item>FINA Regionalni centar Zagreb, Trg svibanjskih žrtava 1995. br. 1, 10000 Zagreb</item>
      <item>Jasminka Kubičko, Dobriše Cesarića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Jasminka Kubičko, OIB 62304286167, Dobriše Cesarića 43, 10000 Zagreb</item>
    </izvorni_sadrzaj>
    <derivirana_varijabla naziv="DomainObject.Predmet.StrankaListFormatedWithAdressOIB_1">
      <item>FINA Regionalni centar Zagreb, OIB 85821130368, Trg svibanjskih žrtava 1995. br. 1, 10000 Zagreb</item>
      <item>Jasminka Kubičko, OIB 62304286167, Dobriše Cesarića 43, 10000 Zagreb</item>
    </derivirana_varijabla>
  </DomainObject.Predmet.StrankaListFormatedWithAdressOIB>
  <DomainObject.Predmet.StrankaListNazivFormated>
    <izvorni_sadrzaj>
      <item>FINA Regionalni centar Zagreb</item>
      <item>Jasminka Kubičko</item>
    </izvorni_sadrzaj>
    <derivirana_varijabla naziv="DomainObject.Predmet.StrankaListNazivFormated_1">
      <item>FINA Regionalni centar Zagreb</item>
      <item>Jasminka Kubičko</item>
    </derivirana_varijabla>
  </DomainObject.Predmet.StrankaListNazivFormated>
  <DomainObject.Predmet.StrankaListNazivFormatedOIB>
    <izvorni_sadrzaj>
      <item>FINA Regionalni centar Zagreb, OIB 85821130368</item>
      <item>Jasminka Kubičko, OIB 62304286167</item>
    </izvorni_sadrzaj>
    <derivirana_varijabla naziv="DomainObject.Predmet.StrankaListNazivFormatedOIB_1">
      <item>FINA Regionalni centar Zagreb, OIB 85821130368</item>
      <item>Jasminka Kubičko, OIB 62304286167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>
      <item>ZAGREBAČKA BANKA DIONIČKO DRUŠTVO</item>
      <item>Jasminka Kubičko</item>
    </izvorni_sadrzaj>
    <derivirana_varijabla naziv="DomainObject.Predmet.OstaliListFormated_1">
      <item>ZAGREBAČKA BANKA DIONIČKO DRUŠTVO</item>
      <item>Jasminka Kubičko</item>
    </derivirana_varijabla>
  </DomainObject.Predmet.OstaliListFormated>
  <DomainObject.Predmet.OstaliListFormatedOIB>
    <izvorni_sadrzaj>
      <item>ZAGREBAČKA BANKA DIONIČKO DRUŠTVO, OIB 92963223473</item>
      <item>Jasminka Kubičko, OIB 62304286167</item>
    </izvorni_sadrzaj>
    <derivirana_varijabla naziv="DomainObject.Predmet.OstaliListFormatedOIB_1">
      <item>ZAGREBAČKA BANKA DIONIČKO DRUŠTVO, OIB 92963223473</item>
      <item>Jasminka Kubičko, OIB 62304286167</item>
    </derivirana_varijabla>
  </DomainObject.Predmet.OstaliListFormatedOIB>
  <DomainObject.Predmet.OstaliListFormatedWithAdress>
    <izvorni_sadrzaj>
      <item>ZAGREBAČKA BANKA DIONIČKO DRUŠTVO, Trg bana Josipa Jelačića 10, 10000 Zagreb</item>
      <item>Jasminka Kubičko, Ulica Dobriše Cesarića 43, 10000 Zagreb</item>
    </izvorni_sadrzaj>
    <derivirana_varijabla naziv="DomainObject.Predmet.OstaliListFormatedWithAdress_1">
      <item>ZAGREBAČKA BANKA DIONIČKO DRUŠTVO, Trg bana Josipa Jelačića 10, 10000 Zagreb</item>
      <item>Jasminka Kubičko, Ulica Dobriše Cesarića 43,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Jasminka Kubičko, OIB 62304286167, Ulica Dobriše Cesarića 43, 10000 Zagreb</item>
    </izvorni_sadrzaj>
    <derivirana_varijabla naziv="DomainObject.Predmet.OstaliListFormatedWithAdressOIB_1">
      <item>ZAGREBAČKA BANKA DIONIČKO DRUŠTVO, OIB 92963223473, Trg bana Josipa Jelačića 10, 10000 Zagreb</item>
      <item>Jasminka Kubičko, OIB 62304286167, Ulica Dobriše Cesarića 43, 10000 Zagreb</item>
    </derivirana_varijabla>
  </DomainObject.Predmet.OstaliListFormatedWithAdressOIB>
  <DomainObject.Predmet.OstaliListNazivFormated>
    <izvorni_sadrzaj>
      <item>ZAGREBAČKA BANKA DIONIČKO DRUŠTVO</item>
      <item>Jasminka Kubičko</item>
    </izvorni_sadrzaj>
    <derivirana_varijabla naziv="DomainObject.Predmet.OstaliListNazivFormated_1">
      <item>ZAGREBAČKA BANKA DIONIČKO DRUŠTVO</item>
      <item>Jasminka Kubičko</item>
    </derivirana_varijabla>
  </DomainObject.Predmet.OstaliListNazivFormated>
  <DomainObject.Predmet.OstaliListNazivFormatedOIB>
    <izvorni_sadrzaj>
      <item>ZAGREBAČKA BANKA DIONIČKO DRUŠTVO, OIB 92963223473</item>
      <item>Jasminka Kubičko, OIB 62304286167</item>
    </izvorni_sadrzaj>
    <derivirana_varijabla naziv="DomainObject.Predmet.OstaliListNazivFormatedOIB_1">
      <item>ZAGREBAČKA BANKA DIONIČKO DRUŠTVO, OIB 92963223473</item>
      <item>Jasminka Kubičko, OIB 62304286167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St-3509/2016-14</izvorni_sadrzaj>
    <derivirana_varijabla naziv="DomainObject.PoslovniBrojDokumenta_1">St-3509/2016-14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ROBERTINO društvo s ograničenom odgovornošću za trgovinu i usluge</item>
      <item>ZAGREBAČKA BANKA DIONIČKO DRUŠTVO</item>
      <item>Jasminka Kubičko</item>
      <item>Jasminka Kubičko</item>
    </izvorni_sadrzaj>
    <derivirana_varijabla naziv="DomainObject.Predmet.SudioniciListNaziv_1">
      <item>FINA Regionalni centar Zagreb</item>
      <item>ROBERTINO društvo s ograničenom odgovornošću za trgovinu i usluge</item>
      <item>ZAGREBAČKA BANKA DIONIČKO DRUŠTVO</item>
      <item>Jasminka Kubičko</item>
      <item>Jasminka Kubičko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Dobriše Cesarića 43,10000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Dobriše Cesarića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  <item>, OIB 92963223473</item>
      <item>, OIB 62304286167</item>
      <item>, OIB 62304286167</item>
    </izvorni_sadrzaj>
    <derivirana_varijabla naziv="DomainObject.Predmet.SudioniciListNazivOIB_1">
      <item>, OIB 85821130368</item>
      <item>, OIB 76029585415</item>
      <item>, OIB 92963223473</item>
      <item>, OIB 62304286167</item>
      <item>, OIB 62304286167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3470</properties:Characters>
  <properties:Lines>94</properties:Lines>
  <properties:Paragraphs>31</properties:Paragraphs>
  <properties:TotalTime>277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2017-06-06T08:35:00Z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