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3381" w14:paraId="2143381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CC6E17" w:rsidRPr="00CC6E17">
        <w:rPr>
          <w:szCs w:val="24"/>
          <w:lang w:val="de-DE"/>
        </w:rPr>
        <w:t>Trgovački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sud</w:t>
      </w:r>
      <w:proofErr w:type="spellEnd"/>
      <w:r w:rsidR="00CC6E17" w:rsidRPr="00CC6E17">
        <w:rPr>
          <w:szCs w:val="24"/>
          <w:lang w:val="de-DE"/>
        </w:rPr>
        <w:t xml:space="preserve"> u </w:t>
      </w:r>
      <w:proofErr w:type="spellStart"/>
      <w:r w:rsidR="00CC6E17" w:rsidRPr="00CC6E17">
        <w:rPr>
          <w:szCs w:val="24"/>
          <w:lang w:val="de-DE"/>
        </w:rPr>
        <w:t>Rijeci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po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Liljani</w:t>
      </w:r>
      <w:proofErr w:type="spellEnd"/>
      <w:r w:rsidR="00CC6E17" w:rsidRPr="00CC6E17">
        <w:rPr>
          <w:szCs w:val="24"/>
          <w:lang w:val="de-DE"/>
        </w:rPr>
        <w:t xml:space="preserve"> Ugrin, </w:t>
      </w:r>
      <w:proofErr w:type="spellStart"/>
      <w:r w:rsidR="00CC6E17" w:rsidRPr="00CC6E17">
        <w:rPr>
          <w:szCs w:val="24"/>
          <w:lang w:val="de-DE"/>
        </w:rPr>
        <w:t>kao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pojedincu</w:t>
      </w:r>
      <w:proofErr w:type="spellEnd"/>
      <w:r w:rsidR="00CC6E17" w:rsidRPr="00CC6E17">
        <w:rPr>
          <w:szCs w:val="24"/>
          <w:lang w:val="de-DE"/>
        </w:rPr>
        <w:t xml:space="preserve">  u </w:t>
      </w:r>
      <w:proofErr w:type="spellStart"/>
      <w:r w:rsidR="00CC6E17" w:rsidRPr="00CC6E17">
        <w:rPr>
          <w:szCs w:val="24"/>
          <w:lang w:val="de-DE"/>
        </w:rPr>
        <w:t>stečajnom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predmetu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odlučujući</w:t>
      </w:r>
      <w:proofErr w:type="spellEnd"/>
      <w:r w:rsidR="00CC6E17" w:rsidRPr="00CC6E17">
        <w:rPr>
          <w:szCs w:val="24"/>
          <w:lang w:val="de-DE"/>
        </w:rPr>
        <w:t xml:space="preserve"> o </w:t>
      </w:r>
      <w:proofErr w:type="spellStart"/>
      <w:r w:rsidR="00CC6E17" w:rsidRPr="00CC6E17">
        <w:rPr>
          <w:szCs w:val="24"/>
          <w:lang w:val="de-DE"/>
        </w:rPr>
        <w:t>prijedlogu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Financijske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agencije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za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otvaranje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stečajnog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postupka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nad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dužnikom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A058EE" w:rsidRPr="00A058EE">
        <w:rPr>
          <w:szCs w:val="24"/>
          <w:lang w:val="de-DE"/>
        </w:rPr>
        <w:t xml:space="preserve">SUNČEVA ZRAKA </w:t>
      </w:r>
      <w:proofErr w:type="spellStart"/>
      <w:r w:rsidR="00A058EE" w:rsidRPr="00A058EE">
        <w:rPr>
          <w:szCs w:val="24"/>
          <w:lang w:val="de-DE"/>
        </w:rPr>
        <w:t>jednostavno</w:t>
      </w:r>
      <w:proofErr w:type="spellEnd"/>
      <w:r w:rsidR="00A058EE" w:rsidRPr="00A058EE">
        <w:rPr>
          <w:szCs w:val="24"/>
          <w:lang w:val="de-DE"/>
        </w:rPr>
        <w:t xml:space="preserve"> </w:t>
      </w:r>
      <w:proofErr w:type="spellStart"/>
      <w:r w:rsidR="00A058EE" w:rsidRPr="00A058EE">
        <w:rPr>
          <w:szCs w:val="24"/>
          <w:lang w:val="de-DE"/>
        </w:rPr>
        <w:t>društvo</w:t>
      </w:r>
      <w:proofErr w:type="spellEnd"/>
      <w:r w:rsidR="00A058EE" w:rsidRPr="00A058EE">
        <w:rPr>
          <w:szCs w:val="24"/>
          <w:lang w:val="de-DE"/>
        </w:rPr>
        <w:t xml:space="preserve"> s </w:t>
      </w:r>
      <w:proofErr w:type="spellStart"/>
      <w:r w:rsidR="00A058EE" w:rsidRPr="00A058EE">
        <w:rPr>
          <w:szCs w:val="24"/>
          <w:lang w:val="de-DE"/>
        </w:rPr>
        <w:t>ograničenom</w:t>
      </w:r>
      <w:proofErr w:type="spellEnd"/>
      <w:r w:rsidR="00A058EE" w:rsidRPr="00A058EE">
        <w:rPr>
          <w:szCs w:val="24"/>
          <w:lang w:val="de-DE"/>
        </w:rPr>
        <w:t xml:space="preserve"> </w:t>
      </w:r>
      <w:proofErr w:type="spellStart"/>
      <w:r w:rsidR="00A058EE" w:rsidRPr="00A058EE">
        <w:rPr>
          <w:szCs w:val="24"/>
          <w:lang w:val="de-DE"/>
        </w:rPr>
        <w:t>odgovornošću</w:t>
      </w:r>
      <w:proofErr w:type="spellEnd"/>
      <w:r w:rsidR="00A058EE" w:rsidRPr="00A058EE">
        <w:rPr>
          <w:szCs w:val="24"/>
          <w:lang w:val="de-DE"/>
        </w:rPr>
        <w:t xml:space="preserve"> </w:t>
      </w:r>
      <w:proofErr w:type="spellStart"/>
      <w:r w:rsidR="00A058EE" w:rsidRPr="00A058EE">
        <w:rPr>
          <w:szCs w:val="24"/>
          <w:lang w:val="de-DE"/>
        </w:rPr>
        <w:t>za</w:t>
      </w:r>
      <w:proofErr w:type="spellEnd"/>
      <w:r w:rsidR="00A058EE" w:rsidRPr="00A058EE">
        <w:rPr>
          <w:szCs w:val="24"/>
          <w:lang w:val="de-DE"/>
        </w:rPr>
        <w:t xml:space="preserve"> </w:t>
      </w:r>
      <w:proofErr w:type="spellStart"/>
      <w:r w:rsidR="00A058EE" w:rsidRPr="00A058EE">
        <w:rPr>
          <w:szCs w:val="24"/>
          <w:lang w:val="de-DE"/>
        </w:rPr>
        <w:t>pružanje</w:t>
      </w:r>
      <w:proofErr w:type="spellEnd"/>
      <w:r w:rsidR="00A058EE" w:rsidRPr="00A058EE">
        <w:rPr>
          <w:szCs w:val="24"/>
          <w:lang w:val="de-DE"/>
        </w:rPr>
        <w:t xml:space="preserve"> </w:t>
      </w:r>
      <w:proofErr w:type="spellStart"/>
      <w:r w:rsidR="00A058EE" w:rsidRPr="00A058EE">
        <w:rPr>
          <w:szCs w:val="24"/>
          <w:lang w:val="de-DE"/>
        </w:rPr>
        <w:t>usluga</w:t>
      </w:r>
      <w:proofErr w:type="spellEnd"/>
      <w:r w:rsidR="00A058EE" w:rsidRPr="00A058EE">
        <w:rPr>
          <w:szCs w:val="24"/>
          <w:lang w:val="de-DE"/>
        </w:rPr>
        <w:t xml:space="preserve"> Rijeka, </w:t>
      </w:r>
      <w:proofErr w:type="spellStart"/>
      <w:r w:rsidR="00A058EE" w:rsidRPr="00A058EE">
        <w:rPr>
          <w:szCs w:val="24"/>
          <w:lang w:val="de-DE"/>
        </w:rPr>
        <w:t>Franje</w:t>
      </w:r>
      <w:proofErr w:type="spellEnd"/>
      <w:r w:rsidR="00A058EE" w:rsidRPr="00A058EE">
        <w:rPr>
          <w:szCs w:val="24"/>
          <w:lang w:val="de-DE"/>
        </w:rPr>
        <w:t xml:space="preserve"> </w:t>
      </w:r>
      <w:proofErr w:type="spellStart"/>
      <w:r w:rsidR="00A058EE" w:rsidRPr="00A058EE">
        <w:rPr>
          <w:szCs w:val="24"/>
          <w:lang w:val="de-DE"/>
        </w:rPr>
        <w:t>Belulovića</w:t>
      </w:r>
      <w:proofErr w:type="spellEnd"/>
      <w:r w:rsidR="00A058EE" w:rsidRPr="00A058EE">
        <w:rPr>
          <w:szCs w:val="24"/>
          <w:lang w:val="de-DE"/>
        </w:rPr>
        <w:t xml:space="preserve"> 8 ( MBS 040300383 – OIB 57891453628 )</w:t>
      </w:r>
      <w:r w:rsidR="002D2EF6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803122">
        <w:rPr>
          <w:rFonts w:eastAsia="MS Mincho"/>
        </w:rPr>
        <w:t xml:space="preserve">4. </w:t>
      </w:r>
      <w:proofErr w:type="spellStart"/>
      <w:r w:rsidR="00803122">
        <w:rPr>
          <w:rFonts w:eastAsia="MS Mincho"/>
        </w:rPr>
        <w:t>svibnja</w:t>
      </w:r>
      <w:proofErr w:type="spellEnd"/>
      <w:r w:rsidR="00803122">
        <w:rPr>
          <w:rFonts w:eastAsia="MS Mincho"/>
        </w:rPr>
        <w:t xml:space="preserve"> 2017</w:t>
      </w:r>
      <w:r w:rsidR="00CC6E17" w:rsidRPr="00CC6E17">
        <w:rPr>
          <w:szCs w:val="24"/>
          <w:lang w:val="de-DE"/>
        </w:rPr>
        <w:t>.</w:t>
      </w:r>
      <w:r w:rsidRPr="001D55C3">
        <w:t xml:space="preserve"> </w:t>
      </w:r>
    </w:p>
    <w:p w:rsidRDefault="002D2EF6" w:rsidP="000D198F" w:rsidR="002D2EF6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 xml:space="preserve">r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504438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C6E17" w:rsidP="001D55C3" w:rsidR="002112D7">
      <w:pPr>
        <w:jc w:val="both"/>
      </w:pP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340C75" w:rsidRPr="001D55C3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r w:rsidR="00294587">
        <w:t xml:space="preserve"> </w:t>
      </w:r>
      <w:proofErr w:type="spellStart"/>
      <w:r w:rsidR="005E72F2" w:rsidRPr="005E72F2">
        <w:t>Višnj</w:t>
      </w:r>
      <w:r w:rsidR="00D67DCE">
        <w:t>i</w:t>
      </w:r>
      <w:proofErr w:type="spellEnd"/>
      <w:r w:rsidR="005E72F2" w:rsidRPr="005E72F2">
        <w:t xml:space="preserve"> Rosenberg </w:t>
      </w:r>
      <w:proofErr w:type="spellStart"/>
      <w:r w:rsidR="005E72F2" w:rsidRPr="005E72F2">
        <w:t>Volarić</w:t>
      </w:r>
      <w:proofErr w:type="spellEnd"/>
      <w:r w:rsidR="005E72F2" w:rsidRPr="005E72F2">
        <w:t xml:space="preserve"> ( OIB: 15817119198 ) </w:t>
      </w:r>
      <w:proofErr w:type="spellStart"/>
      <w:r w:rsidR="005E72F2" w:rsidRPr="005E72F2">
        <w:t>iz</w:t>
      </w:r>
      <w:proofErr w:type="spellEnd"/>
      <w:r w:rsidR="005E72F2" w:rsidRPr="005E72F2">
        <w:t xml:space="preserve"> </w:t>
      </w:r>
      <w:proofErr w:type="spellStart"/>
      <w:r w:rsidR="005E72F2" w:rsidRPr="005E72F2">
        <w:t>Rijeke</w:t>
      </w:r>
      <w:proofErr w:type="spellEnd"/>
      <w:r w:rsidR="005E72F2" w:rsidRPr="005E72F2">
        <w:t xml:space="preserve">, </w:t>
      </w:r>
      <w:proofErr w:type="spellStart"/>
      <w:r w:rsidR="005E72F2" w:rsidRPr="005E72F2">
        <w:t>Ciottina</w:t>
      </w:r>
      <w:proofErr w:type="spellEnd"/>
      <w:r w:rsidR="005E72F2" w:rsidRPr="005E72F2">
        <w:t xml:space="preserve"> 24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 w:rsidR="00D67DCE">
        <w:t>3</w:t>
      </w:r>
      <w:r w:rsidR="001D55C3">
        <w:t>.</w:t>
      </w:r>
      <w:r w:rsidR="00D67DCE">
        <w:t>5</w:t>
      </w:r>
      <w:r w:rsidR="001D55C3">
        <w:t>00</w:t>
      </w:r>
      <w:r w:rsidR="00340C75" w:rsidRPr="001D55C3">
        <w:t>,</w:t>
      </w:r>
      <w:r w:rsidR="005E72F2">
        <w:t>0</w:t>
      </w:r>
      <w:r w:rsidR="00340C75" w:rsidRPr="001D55C3">
        <w:t>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A058EE">
        <w:rPr>
          <w:szCs w:val="24"/>
        </w:rPr>
        <w:t>611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od</w:t>
      </w:r>
      <w:proofErr w:type="spellEnd"/>
      <w:r w:rsidR="00662E8A" w:rsidRPr="00662E8A">
        <w:rPr>
          <w:szCs w:val="24"/>
        </w:rPr>
        <w:t xml:space="preserve"> </w:t>
      </w:r>
      <w:r w:rsidR="00EB7858">
        <w:rPr>
          <w:szCs w:val="24"/>
        </w:rPr>
        <w:t>1</w:t>
      </w:r>
      <w:r w:rsidR="00924A12">
        <w:rPr>
          <w:szCs w:val="24"/>
        </w:rPr>
        <w:t>8</w:t>
      </w:r>
      <w:r w:rsidR="00662E8A" w:rsidRPr="00662E8A">
        <w:rPr>
          <w:szCs w:val="24"/>
        </w:rPr>
        <w:t xml:space="preserve">. </w:t>
      </w:r>
      <w:proofErr w:type="spellStart"/>
      <w:r w:rsidR="00662E8A" w:rsidRPr="00662E8A">
        <w:rPr>
          <w:szCs w:val="24"/>
        </w:rPr>
        <w:t>listopada</w:t>
      </w:r>
      <w:proofErr w:type="spellEnd"/>
      <w:r w:rsidR="00662E8A" w:rsidRPr="00662E8A">
        <w:rPr>
          <w:szCs w:val="24"/>
        </w:rPr>
        <w:t xml:space="preserve"> 2016. </w:t>
      </w:r>
      <w:proofErr w:type="spell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504438">
        <w:rPr>
          <w:szCs w:val="24"/>
        </w:rPr>
        <w:t xml:space="preserve">. </w:t>
      </w:r>
      <w:proofErr w:type="spellStart"/>
      <w:r w:rsidR="00504438">
        <w:rPr>
          <w:szCs w:val="24"/>
        </w:rPr>
        <w:t>Tijekom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prethodnog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postupka</w:t>
      </w:r>
      <w:proofErr w:type="spellEnd"/>
      <w:r w:rsidR="00504438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r w:rsidR="00504438">
        <w:rPr>
          <w:szCs w:val="24"/>
        </w:rPr>
        <w:t xml:space="preserve">je </w:t>
      </w:r>
      <w:proofErr w:type="spellStart"/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</w:t>
      </w:r>
      <w:r w:rsidR="00504438">
        <w:rPr>
          <w:szCs w:val="24"/>
        </w:rPr>
        <w:t>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r w:rsidR="008112F4" w:rsidRPr="001D55C3">
        <w:t>te</w:t>
      </w:r>
      <w:proofErr w:type="spell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dana </w:t>
      </w:r>
      <w:r w:rsidR="00924A12">
        <w:t>12</w:t>
      </w:r>
      <w:r>
        <w:t xml:space="preserve">. </w:t>
      </w:r>
      <w:proofErr w:type="spellStart"/>
      <w:r w:rsidR="00294587">
        <w:t>siječnja</w:t>
      </w:r>
      <w:proofErr w:type="spellEnd"/>
      <w:r w:rsidR="00294587">
        <w:t xml:space="preserve"> </w:t>
      </w:r>
      <w:r w:rsidR="002D2EF6">
        <w:t xml:space="preserve"> </w:t>
      </w:r>
      <w:r>
        <w:t>201</w:t>
      </w:r>
      <w:r w:rsidR="002D2EF6">
        <w:t>7</w:t>
      </w:r>
      <w:r>
        <w:t xml:space="preserve">.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 xml:space="preserve">. </w:t>
      </w:r>
      <w:proofErr w:type="spellStart"/>
      <w:r w:rsidRPr="001D55C3">
        <w:t>stavak</w:t>
      </w:r>
      <w:proofErr w:type="spell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( “</w:t>
      </w:r>
      <w:proofErr w:type="spellStart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r w:rsidRPr="001D55C3">
        <w:t>stavak</w:t>
      </w:r>
      <w:proofErr w:type="spell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r w:rsidRPr="001D55C3">
        <w:t>točka</w:t>
      </w:r>
      <w:proofErr w:type="spell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 </w:t>
      </w:r>
      <w:proofErr w:type="spellStart"/>
      <w:r w:rsidRPr="0052635C">
        <w:t>Uredbe</w:t>
      </w:r>
      <w:proofErr w:type="spellEnd"/>
      <w:r w:rsidRPr="0052635C">
        <w:t xml:space="preserve"> o </w:t>
      </w:r>
      <w:proofErr w:type="spellStart"/>
      <w:r w:rsidRPr="0052635C">
        <w:t>kriterijima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načinu</w:t>
      </w:r>
      <w:proofErr w:type="spellEnd"/>
      <w:r w:rsidRPr="0052635C">
        <w:t xml:space="preserve"> </w:t>
      </w:r>
      <w:proofErr w:type="spellStart"/>
      <w:r w:rsidRPr="0052635C">
        <w:t>obračuna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plaćanja</w:t>
      </w:r>
      <w:proofErr w:type="spellEnd"/>
      <w:r w:rsidRPr="0052635C">
        <w:t xml:space="preserve"> </w:t>
      </w:r>
      <w:proofErr w:type="spellStart"/>
      <w:r w:rsidRPr="0052635C">
        <w:t>nagrade</w:t>
      </w:r>
      <w:proofErr w:type="spellEnd"/>
      <w:r w:rsidRPr="0052635C">
        <w:t xml:space="preserve"> </w:t>
      </w:r>
      <w:proofErr w:type="spellStart"/>
      <w:r w:rsidRPr="0052635C">
        <w:t>stečajnim</w:t>
      </w:r>
      <w:proofErr w:type="spellEnd"/>
      <w:r w:rsidRPr="0052635C">
        <w:t xml:space="preserve"> </w:t>
      </w:r>
      <w:proofErr w:type="spellStart"/>
      <w:r w:rsidRPr="0052635C">
        <w:t>upraviteljima</w:t>
      </w:r>
      <w:proofErr w:type="spellEnd"/>
      <w:r w:rsidRPr="0052635C">
        <w:t xml:space="preserve"> („</w:t>
      </w:r>
      <w:proofErr w:type="spellStart"/>
      <w:r w:rsidRPr="0052635C">
        <w:t>Narodne</w:t>
      </w:r>
      <w:proofErr w:type="spellEnd"/>
      <w:r w:rsidRPr="0052635C">
        <w:t xml:space="preserve"> </w:t>
      </w:r>
      <w:proofErr w:type="spellStart"/>
      <w:r w:rsidRPr="0052635C">
        <w:t>novine</w:t>
      </w:r>
      <w:proofErr w:type="spellEnd"/>
      <w:r w:rsidRPr="0052635C">
        <w:t xml:space="preserve">“, </w:t>
      </w:r>
      <w:proofErr w:type="spellStart"/>
      <w:r w:rsidRPr="0052635C">
        <w:t>broj</w:t>
      </w:r>
      <w:proofErr w:type="spellEnd"/>
      <w:r w:rsidRPr="0052635C">
        <w:t xml:space="preserve"> 105/15)</w:t>
      </w:r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lastRenderedPageBreak/>
        <w:t>stečajnom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upravitelju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pripada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pravo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jednokratnu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nagradu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za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poslove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obavljene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prethodnom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postupku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iznosu</w:t>
      </w:r>
      <w:proofErr w:type="spellEnd"/>
      <w:r w:rsidRPr="003C2D68">
        <w:rPr>
          <w:color w:val="000000"/>
          <w:szCs w:val="24"/>
        </w:rPr>
        <w:t xml:space="preserve"> od 3.000,00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 xml:space="preserve"> do 20.000,00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>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r>
        <w:t>S</w:t>
      </w:r>
      <w:r w:rsidR="00CC6E17">
        <w:t>ud</w:t>
      </w:r>
      <w:proofErr w:type="spellEnd"/>
      <w:r w:rsidR="00CC6E17">
        <w:t xml:space="preserve"> je </w:t>
      </w:r>
      <w:proofErr w:type="spellStart"/>
      <w:r w:rsidR="00CC6E17"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504438">
        <w:t>privremen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stečajn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upravitelj</w:t>
      </w:r>
      <w:r w:rsidR="002112D7">
        <w:t>u</w:t>
      </w:r>
      <w:proofErr w:type="spellEnd"/>
      <w:r w:rsidR="00504438">
        <w:t xml:space="preserve">,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 </w:t>
      </w:r>
      <w:proofErr w:type="spell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2D2EF6">
        <w:rPr>
          <w:color w:val="000000"/>
          <w:szCs w:val="24"/>
        </w:rPr>
        <w:t>.</w:t>
      </w:r>
    </w:p>
    <w:p w:rsidRDefault="00B46294" w:rsidP="008112F4" w:rsidR="00B46294" w:rsidRPr="001D55C3">
      <w:pPr>
        <w:ind w:firstLine="720"/>
        <w:jc w:val="both"/>
      </w:pPr>
      <w:proofErr w:type="spell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r w:rsidRPr="001D55C3">
        <w:t xml:space="preserve">Dana, </w:t>
      </w:r>
      <w:r w:rsidR="00803122">
        <w:rPr>
          <w:rFonts w:eastAsia="MS Mincho"/>
        </w:rPr>
        <w:t xml:space="preserve">4. </w:t>
      </w:r>
      <w:proofErr w:type="spellStart"/>
      <w:r w:rsidR="00803122">
        <w:rPr>
          <w:rFonts w:eastAsia="MS Mincho"/>
        </w:rPr>
        <w:t>svibnja</w:t>
      </w:r>
      <w:proofErr w:type="spellEnd"/>
      <w:r w:rsidR="00803122">
        <w:rPr>
          <w:rFonts w:eastAsia="MS Mincho"/>
        </w:rPr>
        <w:t xml:space="preserve"> 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3  </w:t>
      </w:r>
      <w:proofErr w:type="spellStart"/>
      <w:r w:rsidRPr="001D55C3">
        <w:t>primjerka</w:t>
      </w:r>
      <w:proofErr w:type="spell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O  </w:t>
      </w:r>
      <w:proofErr w:type="spellStart"/>
      <w:r w:rsidRPr="001D55C3">
        <w:t>žalbi</w:t>
      </w:r>
      <w:proofErr w:type="spell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="00803122">
        <w:rPr>
          <w:rFonts w:eastAsia="MS Mincho"/>
        </w:rPr>
        <w:t xml:space="preserve">4. </w:t>
      </w:r>
      <w:proofErr w:type="spellStart"/>
      <w:r w:rsidR="00803122">
        <w:rPr>
          <w:rFonts w:eastAsia="MS Mincho"/>
        </w:rPr>
        <w:t>svibnja</w:t>
      </w:r>
      <w:proofErr w:type="spellEnd"/>
      <w:r w:rsidR="00803122">
        <w:rPr>
          <w:rFonts w:eastAsia="MS Mincho"/>
        </w:rPr>
        <w:t xml:space="preserve"> 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E57" w:rsidR="001A1E57">
      <w:r>
        <w:separator/>
      </w:r>
    </w:p>
  </w:endnote>
  <w:endnote w:id="0" w:type="continuationSeparator">
    <w:p w:rsidRDefault="001A1E57" w:rsidR="001A1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3B696F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E57" w:rsidR="001A1E57">
      <w:r>
        <w:separator/>
      </w:r>
    </w:p>
  </w:footnote>
  <w:footnote w:id="0" w:type="continuationSeparator">
    <w:p w:rsidRDefault="001A1E57" w:rsidR="001A1E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r w:rsidR="002112D7">
      <w:t>ovni</w:t>
    </w:r>
    <w:proofErr w:type="spellEnd"/>
    <w:r w:rsidR="002112D7">
      <w:t xml:space="preserve"> </w:t>
    </w:r>
    <w:proofErr w:type="spellStart"/>
    <w:r w:rsidR="002112D7">
      <w:t>broj</w:t>
    </w:r>
    <w:proofErr w:type="spellEnd"/>
    <w:r w:rsidRPr="001D55C3">
      <w:t xml:space="preserve"> 7  St-</w:t>
    </w:r>
    <w:r w:rsidR="00D67DCE">
      <w:t>611</w:t>
    </w:r>
    <w:r w:rsidRPr="001D55C3">
      <w:t>/</w:t>
    </w:r>
    <w:r w:rsidR="002112D7">
      <w:t>16</w:t>
    </w:r>
    <w:r w:rsidRPr="001D55C3">
      <w:t>-</w:t>
    </w:r>
    <w:r w:rsidR="00D67DCE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0D774E"/>
    <w:rsid w:val="00104B7E"/>
    <w:rsid w:val="001077AC"/>
    <w:rsid w:val="00112C8C"/>
    <w:rsid w:val="00113CC2"/>
    <w:rsid w:val="00121A5E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1E57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B696F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5E72F2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125C"/>
    <w:rsid w:val="00724BBF"/>
    <w:rsid w:val="007304C9"/>
    <w:rsid w:val="00732535"/>
    <w:rsid w:val="00736C34"/>
    <w:rsid w:val="00743478"/>
    <w:rsid w:val="0074515E"/>
    <w:rsid w:val="007902B4"/>
    <w:rsid w:val="007A01EE"/>
    <w:rsid w:val="007A6044"/>
    <w:rsid w:val="007B5BEA"/>
    <w:rsid w:val="007C68B7"/>
    <w:rsid w:val="007D0F20"/>
    <w:rsid w:val="0080159E"/>
    <w:rsid w:val="00803122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C05BF"/>
    <w:rsid w:val="008D02C1"/>
    <w:rsid w:val="008D4CC4"/>
    <w:rsid w:val="008F24CC"/>
    <w:rsid w:val="008F7F07"/>
    <w:rsid w:val="00921823"/>
    <w:rsid w:val="009228E4"/>
    <w:rsid w:val="00924A12"/>
    <w:rsid w:val="0093212F"/>
    <w:rsid w:val="00937D7D"/>
    <w:rsid w:val="0094201E"/>
    <w:rsid w:val="00942C15"/>
    <w:rsid w:val="00952624"/>
    <w:rsid w:val="009674C2"/>
    <w:rsid w:val="00990244"/>
    <w:rsid w:val="009B44C6"/>
    <w:rsid w:val="009B5B80"/>
    <w:rsid w:val="009D33C2"/>
    <w:rsid w:val="009F5AF7"/>
    <w:rsid w:val="00A058EE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0E3E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1C2E"/>
    <w:rsid w:val="00C15E3D"/>
    <w:rsid w:val="00C17C73"/>
    <w:rsid w:val="00C21C5B"/>
    <w:rsid w:val="00C358A7"/>
    <w:rsid w:val="00C418A2"/>
    <w:rsid w:val="00C544DA"/>
    <w:rsid w:val="00C96A0F"/>
    <w:rsid w:val="00CA0741"/>
    <w:rsid w:val="00CC01F2"/>
    <w:rsid w:val="00CC6E17"/>
    <w:rsid w:val="00D232A4"/>
    <w:rsid w:val="00D53C47"/>
    <w:rsid w:val="00D6193D"/>
    <w:rsid w:val="00D67DCE"/>
    <w:rsid w:val="00DA310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9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696F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96F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96F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96F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9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696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96F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96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96F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St-611/2016</izvorni_sadrzaj>
    <derivirana_varijabla naziv="DomainObject.Predmet.OznakaBroj_1">St-611/2016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SUNČEVA ZRAKA j.d.o.o. zastupanog po punomoćniku Marko Maričić</izvorni_sadrzaj>
    <derivirana_varijabla naziv="DomainObject.Predmet.ProtustrankaFormated_1">  SUNČEVA ZRAKA j.d.o.o. zastupanog po punomoćniku Marko Maričić</derivirana_varijabla>
  </DomainObject.Predmet.ProtustrankaFormated>
  <DomainObject.Predmet.ProtustrankaFormatedOIB>
    <izvorni_sadrzaj>  SUNČEVA ZRAKA j.d.o.o., OIB 57891453628 zastupanog po punomoćniku Marko Maričić</izvorni_sadrzaj>
    <derivirana_varijabla naziv="DomainObject.Predmet.ProtustrankaFormatedOIB_1">  SUNČEVA ZRAKA j.d.o.o., OIB 57891453628 zastupanog po punomoćniku Marko Maričić</derivirana_varijabla>
  </DomainObject.Predmet.ProtustrankaFormatedOIB>
  <DomainObject.Predmet.ProtustrankaFormatedWithAdress>
    <izvorni_sadrzaj> SUNČEVA ZRAKA j.d.o.o., Franje Belulovića 8, 51000 Rijeka zastupanog po punomoćniku Marko Maričić</izvorni_sadrzaj>
    <derivirana_varijabla naziv="DomainObject.Predmet.ProtustrankaFormatedWithAdress_1"> SUNČEVA ZRAKA j.d.o.o., Franje Belulovića 8, 51000 Rijeka zastupanog po punomoćniku Marko Maričić</derivirana_varijabla>
  </DomainObject.Predmet.ProtustrankaFormatedWithAdress>
  <DomainObject.Predmet.ProtustrankaFormatedWithAdressOIB>
    <izvorni_sadrzaj> SUNČEVA ZRAKA j.d.o.o., OIB 57891453628, Franje Belulovića 8, 51000 Rijeka zastupanog po punomoćniku Marko Maričić</izvorni_sadrzaj>
    <derivirana_varijabla naziv="DomainObject.Predmet.ProtustrankaFormatedWithAdressOIB_1"> SUNČEVA ZRAKA j.d.o.o., OIB 57891453628, Franje Belulovića 8, 51000 Rijeka zastupanog po punomoćniku Marko Maričić</derivirana_varijabla>
  </DomainObject.Predmet.ProtustrankaFormatedWithAdressOIB>
  <DomainObject.Predmet.ProtustrankaWithAdress>
    <izvorni_sadrzaj>SUNČEVA ZRAKA j.d.o.o. Franje Belulovića 8, 51000 Rijeka</izvorni_sadrzaj>
    <derivirana_varijabla naziv="DomainObject.Predmet.ProtustrankaWithAdress_1">SUNČEVA ZRAKA j.d.o.o. Franje Belulovića 8, 51000 Rijeka</derivirana_varijabla>
  </DomainObject.Predmet.ProtustrankaWithAdress>
  <DomainObject.Predmet.ProtustrankaWithAdressOIB>
    <izvorni_sadrzaj>SUNČEVA ZRAKA j.d.o.o., OIB 57891453628, Franje Belulovića 8, 51000 Rijeka</izvorni_sadrzaj>
    <derivirana_varijabla naziv="DomainObject.Predmet.ProtustrankaWithAdressOIB_1">SUNČEVA ZRAKA j.d.o.o., OIB 57891453628, Franje Belulovića 8, 51000 Rijeka</derivirana_varijabla>
  </DomainObject.Predmet.ProtustrankaWithAdressOIB>
  <DomainObject.Predmet.ProtustrankaNazivFormated>
    <izvorni_sadrzaj>SUNČEVA ZRAKA j.d.o.o.</izvorni_sadrzaj>
    <derivirana_varijabla naziv="DomainObject.Predmet.ProtustrankaNazivFormated_1">SUNČEVA ZRAKA j.d.o.o.</derivirana_varijabla>
  </DomainObject.Predmet.ProtustrankaNazivFormated>
  <DomainObject.Predmet.ProtustrankaNazivFormatedOIB>
    <izvorni_sadrzaj>SUNČEVA ZRAKA j.d.o.o., OIB 57891453628</izvorni_sadrzaj>
    <derivirana_varijabla naziv="DomainObject.Predmet.ProtustrankaNazivFormatedOIB_1">SUNČEVA ZRAKA j.d.o.o., OIB 57891453628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SUNČEVA ZRAKA j.d.o.o. zastupanog po punomoćniku Marko Maričić</item>
    </izvorni_sadrzaj>
    <derivirana_varijabla naziv="DomainObject.Predmet.ProtuStrankaListFormated_1">
      <item>SUNČEVA ZRAKA j.d.o.o. zastupanog po punomoćniku Marko Maričić</item>
    </derivirana_varijabla>
  </DomainObject.Predmet.ProtuStrankaListFormated>
  <DomainObject.Predmet.ProtuStrankaListFormatedOIB>
    <izvorni_sadrzaj>
      <item>SUNČEVA ZRAKA j.d.o.o., OIB 57891453628 zastupanog po punomoćniku Marko Maričić</item>
    </izvorni_sadrzaj>
    <derivirana_varijabla naziv="DomainObject.Predmet.ProtuStrankaListFormatedOIB_1">
      <item>SUNČEVA ZRAKA j.d.o.o., OIB 57891453628 zastupanog po punomoćniku Marko Maričić</item>
    </derivirana_varijabla>
  </DomainObject.Predmet.ProtuStrankaListFormatedOIB>
  <DomainObject.Predmet.ProtuStrankaListFormatedWithAdress>
    <izvorni_sadrzaj>
      <item>SUNČEVA ZRAKA j.d.o.o., Franje Belulovića 8, 51000 Rijeka zastupanog po punomoćniku Marko Maričić</item>
    </izvorni_sadrzaj>
    <derivirana_varijabla naziv="DomainObject.Predmet.ProtuStrankaListFormatedWithAdress_1">
      <item>SUNČEVA ZRAKA j.d.o.o., Franje Belulovića 8, 51000 Rijeka zastupanog po punomoćniku Marko Maričić</item>
    </derivirana_varijabla>
  </DomainObject.Predmet.ProtuStrankaListFormatedWithAdress>
  <DomainObject.Predmet.ProtuStrankaListFormatedWithAdressOIB>
    <izvorni_sadrzaj>
      <item>SUNČEVA ZRAKA j.d.o.o., OIB 57891453628, Franje Belulovića 8, 51000 Rijeka zastupanog po punomoćniku Marko Maričić</item>
    </izvorni_sadrzaj>
    <derivirana_varijabla naziv="DomainObject.Predmet.ProtuStrankaListFormatedWithAdressOIB_1">
      <item>SUNČEVA ZRAKA j.d.o.o., OIB 57891453628, Franje Belulovića 8, 51000 Rijeka zastupanog po punomoćniku Marko Maričić</item>
    </derivirana_varijabla>
  </DomainObject.Predmet.ProtuStrankaListFormatedWithAdressOIB>
  <DomainObject.Predmet.ProtuStrankaListNazivFormated>
    <izvorni_sadrzaj>
      <item>SUNČEVA ZRAKA j.d.o.o.</item>
    </izvorni_sadrzaj>
    <derivirana_varijabla naziv="DomainObject.Predmet.ProtuStrankaListNazivFormated_1">
      <item>SUNČEVA ZRAKA j.d.o.o.</item>
    </derivirana_varijabla>
  </DomainObject.Predmet.ProtuStrankaListNazivFormated>
  <DomainObject.Predmet.ProtuStrankaListNazivFormatedOIB>
    <izvorni_sadrzaj>
      <item>SUNČEVA ZRAKA j.d.o.o., OIB 57891453628</item>
    </izvorni_sadrzaj>
    <derivirana_varijabla naziv="DomainObject.Predmet.ProtuStrankaListNazivFormatedOIB_1">
      <item>SUNČEVA ZRAKA j.d.o.o., OIB 57891453628</item>
    </derivirana_varijabla>
  </DomainObject.Predmet.ProtuStrankaListNazivFormatedOIB>
  <DomainObject.Predmet.OstaliListFormated>
    <izvorni_sadrzaj>
      <item>Marko Maričić punomoćnik sudionika u postupku SUNČEVA ZRAKA j.d.o.o.</item>
    </izvorni_sadrzaj>
    <derivirana_varijabla naziv="DomainObject.Predmet.OstaliListFormated_1">
      <item>Marko Maričić punomoćnik sudionika u postupku SUNČEVA ZRAKA j.d.o.o.</item>
    </derivirana_varijabla>
  </DomainObject.Predmet.OstaliListFormated>
  <DomainObject.Predmet.OstaliListFormatedOIB>
    <izvorni_sadrzaj>
      <item>Marko Maričić, OIB 85211823386 punomoćnik sudionika u postupku SUNČEVA ZRAKA j.d.o.o.</item>
    </izvorni_sadrzaj>
    <derivirana_varijabla naziv="DomainObject.Predmet.OstaliListFormatedOIB_1">
      <item>Marko Maričić, OIB 85211823386 punomoćnik sudionika u postupku SUNČEVA ZRAKA j.d.o.o.</item>
    </derivirana_varijabla>
  </DomainObject.Predmet.OstaliListFormatedOIB>
  <DomainObject.Predmet.OstaliListFormatedWithAdress>
    <izvorni_sadrzaj>
      <item>Marko Maričić, Franje Belulovića 8/b, 51000 Rijeka punomoćnik sudionika u postupku SUNČEVA ZRAKA j.d.o.o.</item>
    </izvorni_sadrzaj>
    <derivirana_varijabla naziv="DomainObject.Predmet.OstaliListFormatedWithAdress_1">
      <item>Marko Maričić, Franje Belulovića 8/b, 51000 Rijeka punomoćnik sudionika u postupku SUNČEVA ZRAKA j.d.o.o.</item>
    </derivirana_varijabla>
  </DomainObject.Predmet.OstaliListFormatedWithAdress>
  <DomainObject.Predmet.OstaliListFormatedWithAdressOIB>
    <izvorni_sadrzaj>
      <item>Marko Maričić, OIB 85211823386, Franje Belulovića 8/b, 51000 Rijeka punomoćnik sudionika u postupku SUNČEVA ZRAKA j.d.o.o.</item>
    </izvorni_sadrzaj>
    <derivirana_varijabla naziv="DomainObject.Predmet.OstaliListFormatedWithAdressOIB_1">
      <item>Marko Maričić, OIB 85211823386, Franje Belulovića 8/b, 51000 Rijeka punomoćnik sudionika u postupku SUNČEVA ZRAKA j.d.o.o.</item>
    </derivirana_varijabla>
  </DomainObject.Predmet.OstaliListFormatedWithAdressOIB>
  <DomainObject.Predmet.OstaliListNazivFormated>
    <izvorni_sadrzaj>
      <item>Marko Maričić</item>
    </izvorni_sadrzaj>
    <derivirana_varijabla naziv="DomainObject.Predmet.OstaliListNazivFormated_1">
      <item>Marko Maričić</item>
    </derivirana_varijabla>
  </DomainObject.Predmet.OstaliListNazivFormated>
  <DomainObject.Predmet.OstaliListNazivFormatedOIB>
    <izvorni_sadrzaj>
      <item>Marko Maričić, OIB 85211823386</item>
    </izvorni_sadrzaj>
    <derivirana_varijabla naziv="DomainObject.Predmet.OstaliListNazivFormatedOIB_1">
      <item>Marko Maričić, OIB 85211823386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SUNČEVA ZRAKA j.d.o.o.</izvorni_sadrzaj>
    <derivirana_varijabla naziv="DomainObject.Predmet.ProtustrankaIDrugi_1">SUNČEVA ZRAKA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SUNČEVA ZRAKA j.d.o.o., OIB 57891453628, Franje Belulovića 8, 51000 Rijeka</izvorni_sadrzaj>
    <derivirana_varijabla naziv="DomainObject.Predmet.ProtustrankaIDrugiAdressOIB_1">SUNČEVA ZRAKA j.d.o.o., OIB 57891453628, Franje Belulovića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SUNČEVA ZRAKA j.d.o.o.</item>
      <item>Marko Maričić</item>
    </izvorni_sadrzaj>
    <derivirana_varijabla naziv="DomainObject.Predmet.SudioniciListNaziv_1">
      <item>FINA Rijeka</item>
      <item>SUNČEVA ZRAKA j.d.o.o.</item>
      <item>Marko Maričić</item>
    </derivirana_varijabla>
  </DomainObject.Predmet.SudioniciListNaziv>
  <DomainObject.Predmet.SudioniciListAdressOIB>
    <izvorni_sadrzaj>
      <item>FINA Rijeka, OIB 85821130368, Frana Kurelca 8,51000 Rijeka</item>
      <item>SUNČEVA ZRAKA j.d.o.o., OIB 57891453628, Franje Belulovića 8,51000 Rijeka</item>
      <item>Marko Maričić, OIB 85211823386, Franje Belulovića 8/b,51000 Rijeka</item>
    </izvorni_sadrzaj>
    <derivirana_varijabla naziv="DomainObject.Predmet.SudioniciListAdressOIB_1">
      <item>FINA Rijeka, OIB 85821130368, Frana Kurelca 8,51000 Rijeka</item>
      <item>SUNČEVA ZRAKA j.d.o.o., OIB 57891453628, Franje Belulovića 8,51000 Rijeka</item>
      <item>Marko Maričić, OIB 85211823386, Franje Belulovića 8/b,51000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57891453628</item>
      <item>, OIB 85211823386</item>
    </izvorni_sadrzaj>
    <derivirana_varijabla naziv="DomainObject.Predmet.SudioniciListNazivOIB_1">
      <item>, OIB 85821130368</item>
      <item>, OIB 57891453628</item>
      <item>, OIB 85211823386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417</properties:Words>
  <properties:Characters>2268</properties:Characters>
  <properties:Lines>69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2017-04-13T12:27:00Z</dcterms:created>
  <dc:creator>T SUD</dc:creator>
  <cp:lastModifiedBy>Tanja Fidel</cp:lastModifiedBy>
  <cp:lastPrinted>2013-11-06T09:41:00Z</cp:lastPrinted>
  <dcterms:modified xmlns:xsi="http://www.w3.org/2001/XMLSchema-instance" xsi:type="dcterms:W3CDTF">2017-05-05T09:22:00Z</dcterms:modified>
  <cp:revision>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