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9e53" w14:paraId="c619e53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BB09D3">
        <w:rPr>
          <w:lang w:val="hr-HR"/>
        </w:rPr>
        <w:t>St-482</w:t>
      </w:r>
      <w:r w:rsidR="007A5B1B">
        <w:rPr>
          <w:lang w:val="hr-HR"/>
        </w:rPr>
        <w:t>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BB09D3">
        <w:t>NICKO j.d.o.o. za ugostiteljstvo i trgovinu, OIB: 11496387688, sa sjedištem u Frkanovec 91, 40311 Frkanovec</w:t>
      </w:r>
      <w:r w:rsidR="00DD60D1">
        <w:t xml:space="preserve">, dana </w:t>
      </w:r>
      <w:r w:rsidR="007A5B1B">
        <w:t>4</w:t>
      </w:r>
      <w:r w:rsidR="00920620">
        <w:t xml:space="preserve">. </w:t>
      </w:r>
      <w:r w:rsidR="007A5B1B">
        <w:t>travnja</w:t>
      </w:r>
      <w:r w:rsidR="00DD60D1">
        <w:t xml:space="preserve">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BB09D3">
        <w:t>NICKO j.d.o.o. za ugostiteljstvo i trgovinu, OIB: 11496387688, sa sjedištem u Frkanovec 91, 40311 Frkanovec</w:t>
      </w:r>
      <w:r w:rsidR="00830E49">
        <w:t xml:space="preserve">, iznosi </w:t>
      </w:r>
      <w:r w:rsidR="00BB09D3">
        <w:t>12.900,52</w:t>
      </w:r>
      <w:r w:rsidR="007A5B1B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</w:t>
      </w:r>
      <w:r w:rsidR="007A5B1B">
        <w:t xml:space="preserve"> </w:t>
      </w:r>
      <w:r w:rsidR="00BB09D3">
        <w:t xml:space="preserve">Josip Polanec, OIB: 83068072003 iz Frkanovca, Frkanovec 91,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A5B1B">
        <w:rPr>
          <w:lang w:val="hr-HR"/>
        </w:rPr>
        <w:t>4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7A5B1B">
        <w:rPr>
          <w:lang w:val="hr-HR"/>
        </w:rPr>
        <w:t>travnja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ECA" w:rsidP="007F64E0" w:rsidR="001F4ECA">
      <w:r>
        <w:separator/>
      </w:r>
    </w:p>
  </w:endnote>
  <w:endnote w:id="0" w:type="continuationSeparator">
    <w:p w:rsidRDefault="001F4ECA" w:rsidP="007F64E0" w:rsidR="001F4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ECA" w:rsidP="007F64E0" w:rsidR="001F4ECA">
      <w:r>
        <w:separator/>
      </w:r>
    </w:p>
  </w:footnote>
  <w:footnote w:id="0" w:type="continuationSeparator">
    <w:p w:rsidRDefault="001F4ECA" w:rsidP="007F64E0" w:rsidR="001F4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5FE7" w:rsidRPr="00C85FE7">
      <w:rPr>
        <w:noProof/>
        <w:lang w:val="hr-HR"/>
      </w:rPr>
      <w:t>2</w:t>
    </w:r>
    <w:r>
      <w:fldChar w:fldCharType="end"/>
    </w:r>
  </w:p>
  <w:p w:rsidRDefault="00BB09D3" w:rsidP="00BB09D3" w:rsidR="00BB09D3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St-482/16-3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85FE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NICKO jednostavno društvo s ograničenom odgovornošću za ugostiteljstvo i trgovinu</izvorni_sadrzaj>
    <derivirana_varijabla naziv="DomainObject.Predmet.ProtustrankaFormated_1">  NICKO jednostavno društvo s ograničenom odgovornošću za ugostiteljstvo i trgovinu</derivirana_varijabla>
  </DomainObject.Predmet.ProtustrankaFormated>
  <DomainObject.Predmet.ProtustrankaFormatedOIB>
    <izvorni_sadrzaj>  NICKO jednostavno društvo s ograničenom odgovornošću za ugostiteljstvo i trgovinu, OIB 11496387688</izvorni_sadrzaj>
    <derivirana_varijabla naziv="DomainObject.Predmet.ProtustrankaFormatedOIB_1">  NICKO jednostavno društvo s ograničenom odgovornošću za ugostiteljstvo i trgovinu, OIB 11496387688</derivirana_varijabla>
  </DomainObject.Predmet.ProtustrankaFormatedOIB>
  <DomainObject.Predmet.ProtustrankaFormatedWithAdress>
    <izvorni_sadrzaj> NICKO jednostavno društvo s ograničenom odgovornošću za ugostiteljstvo i trgovinu, Frkanovec 91, 40000 Frkanovec</izvorni_sadrzaj>
    <derivirana_varijabla naziv="DomainObject.Predmet.ProtustrankaFormatedWithAdress_1"> NICKO jednostavno društvo s ograničenom odgovornošću za ugostiteljstvo i trgovinu, Frkanovec 91, 40000 Frkanovec</derivirana_varijabla>
  </DomainObject.Predmet.ProtustrankaFormatedWithAdress>
  <DomainObject.Predmet.ProtustrankaFormatedWithAdressOIB>
    <izvorni_sadrzaj> NICKO jednostavno društvo s ograničenom odgovornošću za ugostiteljstvo i trgovinu, OIB 11496387688, Frkanovec 91, 40000 Frkanovec</izvorni_sadrzaj>
    <derivirana_varijabla naziv="DomainObject.Predmet.ProtustrankaFormatedWithAdressOIB_1"> NICKO jednostavno društvo s ograničenom odgovornošću za ugostiteljstvo i trgovinu, OIB 11496387688, Frkanovec 91, 40000 Frkanovec</derivirana_varijabla>
  </DomainObject.Predmet.ProtustrankaFormatedWithAdressOIB>
  <DomainObject.Predmet.ProtustrankaWithAdress>
    <izvorni_sadrzaj>NICKO jednostavno društvo s ograničenom odgovornošću za ugostiteljstvo i trgovinu Frkanovec 91, 40000 Frkanovec</izvorni_sadrzaj>
    <derivirana_varijabla naziv="DomainObject.Predmet.ProtustrankaWithAdress_1">NICKO jednostavno društvo s ograničenom odgovornošću za ugostiteljstvo i trgovinu Frkanovec 91, 40000 Frkanovec</derivirana_varijabla>
  </DomainObject.Predmet.ProtustrankaWithAdress>
  <DomainObject.Predmet.ProtustrankaWithAdressOIB>
    <izvorni_sadrzaj>NICKO jednostavno društvo s ograničenom odgovornošću za ugostiteljstvo i trgovinu, OIB 11496387688, Frkanovec 91, 40000 Frkanovec</izvorni_sadrzaj>
    <derivirana_varijabla naziv="DomainObject.Predmet.ProtustrankaWithAdressOIB_1">NICKO jednostavno društvo s ograničenom odgovornošću za ugostiteljstvo i trgovinu, OIB 11496387688, Frkanovec 91, 40000 Frkanovec</derivirana_varijabla>
  </DomainObject.Predmet.ProtustrankaWithAdressOIB>
  <DomainObject.Predmet.ProtustrankaNazivFormated>
    <izvorni_sadrzaj>NICKO jednostavno društvo s ograničenom odgovornošću za ugostiteljstvo i trgovinu</izvorni_sadrzaj>
    <derivirana_varijabla naziv="DomainObject.Predmet.ProtustrankaNazivFormated_1">NICKO jednostavno društvo s ograničenom odgovornošću za ugostiteljstvo i trgovinu</derivirana_varijabla>
  </DomainObject.Predmet.ProtustrankaNazivFormated>
  <DomainObject.Predmet.ProtustrankaNazivFormatedOIB>
    <izvorni_sadrzaj>NICKO jednostavno društvo s ograničenom odgovornošću za ugostiteljstvo i trgovinu, OIB 11496387688</izvorni_sadrzaj>
    <derivirana_varijabla naziv="DomainObject.Predmet.ProtustrankaNazivFormatedOIB_1">NICKO jednostavno društvo s ograničenom odgovornošću za ugostiteljstvo i trgovinu, OIB 11496387688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12900.52</izvorni_sadrzaj>
    <derivirana_varijabla naziv="DomainObject.Predmet.TrenutnaVrijednost_1">12900.52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NICKO jednostavno društvo s ograničenom odgovornošću za ugostiteljstvo i trgovinu</item>
    </izvorni_sadrzaj>
    <derivirana_varijabla naziv="DomainObject.Predmet.ProtuStrankaListFormated_1">
      <item>NICKO jednostavno društvo s ograničenom odgovornošću za ugostiteljstvo i trgovinu</item>
    </derivirana_varijabla>
  </DomainObject.Predmet.ProtuStrankaListFormated>
  <DomainObject.Predmet.ProtuStrankaListFormatedOIB>
    <izvorni_sadrzaj>
      <item>NICKO jednostavno društvo s ograničenom odgovornošću za ugostiteljstvo i trgovinu, OIB 11496387688</item>
    </izvorni_sadrzaj>
    <derivirana_varijabla naziv="DomainObject.Predmet.ProtuStrankaListFormatedOIB_1">
      <item>NICKO jednostavno društvo s ograničenom odgovornošću za ugostiteljstvo i trgovinu, OIB 11496387688</item>
    </derivirana_varijabla>
  </DomainObject.Predmet.ProtuStrankaListFormatedOIB>
  <DomainObject.Predmet.ProtuStrankaListFormatedWithAdress>
    <izvorni_sadrzaj>
      <item>NICKO jednostavno društvo s ograničenom odgovornošću za ugostiteljstvo i trgovinu, Frkanovec 91, 40000 Frkanovec</item>
    </izvorni_sadrzaj>
    <derivirana_varijabla naziv="DomainObject.Predmet.ProtuStrankaListFormatedWithAdress_1">
      <item>NICKO jednostavno društvo s ograničenom odgovornošću za ugostiteljstvo i trgovinu, Frkanovec 91, 40000 Frkanovec</item>
    </derivirana_varijabla>
  </DomainObject.Predmet.ProtuStrankaListFormatedWithAdress>
  <DomainObject.Predmet.ProtuStrankaListFormatedWithAdressOIB>
    <izvorni_sadrzaj>
      <item>NICKO jednostavno društvo s ograničenom odgovornošću za ugostiteljstvo i trgovinu, OIB 11496387688, Frkanovec 91, 40000 Frkanovec</item>
    </izvorni_sadrzaj>
    <derivirana_varijabla naziv="DomainObject.Predmet.ProtuStrankaListFormatedWithAdressOIB_1">
      <item>NICKO jednostavno društvo s ograničenom odgovornošću za ugostiteljstvo i trgovinu, OIB 11496387688, Frkanovec 91, 40000 Frkanovec</item>
    </derivirana_varijabla>
  </DomainObject.Predmet.ProtuStrankaListFormatedWithAdressOIB>
  <DomainObject.Predmet.ProtuStrankaListNazivFormated>
    <izvorni_sadrzaj>
      <item>NICKO jednostavno društvo s ograničenom odgovornošću za ugostiteljstvo i trgovinu</item>
    </izvorni_sadrzaj>
    <derivirana_varijabla naziv="DomainObject.Predmet.ProtuStrankaListNazivFormated_1">
      <item>NICKO jednostavno društvo s ograničenom odgovornošću za ugostiteljstvo i trgovinu</item>
    </derivirana_varijabla>
  </DomainObject.Predmet.ProtuStrankaListNazivFormated>
  <DomainObject.Predmet.ProtuStrankaListNazivFormatedOIB>
    <izvorni_sadrzaj>
      <item>NICKO jednostavno društvo s ograničenom odgovornošću za ugostiteljstvo i trgovinu, OIB 11496387688</item>
    </izvorni_sadrzaj>
    <derivirana_varijabla naziv="DomainObject.Predmet.ProtuStrankaListNazivFormatedOIB_1">
      <item>NICKO jednostavno društvo s ograničenom odgovornošću za ugostiteljstvo i trgovinu, OIB 11496387688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NICKO jednostavno društvo s ograničenom odgovornošću za ugostiteljstvo i trgovinu</izvorni_sadrzaj>
    <derivirana_varijabla naziv="DomainObject.Predmet.ProtustrankaIDrugi_1">NICKO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NICKO jednostavno društvo s ograničenom odgovornošću za ugostiteljstvo i trgovinu, OIB 11496387688, Frkanovec 91, 40000 Frkanovec</izvorni_sadrzaj>
    <derivirana_varijabla naziv="DomainObject.Predmet.ProtustrankaIDrugiAdressOIB_1">NICKO jednostavno društvo s ograničenom odgovornošću za ugostiteljstvo i trgovinu, OIB 11496387688, Frkanovec 91, 40000 Frkanovec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NICKO jednostavno društvo s ograničenom odgovornošću za ugostiteljstvo i trgovinu</item>
      <item>Sudski registar</item>
    </izvorni_sadrzaj>
    <derivirana_varijabla naziv="DomainObject.Predmet.SudioniciListNaziv_1">
      <item>Financijska agencija</item>
      <item>NICKO jednostavno društvo s ograničenom odgovornošću za ugostiteljstvo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NICKO jednostavno društvo s ograničenom odgovornošću za ugostiteljstvo i trgovinu, OIB 11496387688, Frkanovec 91,40000 Frkanovec</item>
      <item>Sudski registar</item>
    </izvorni_sadrzaj>
    <derivirana_varijabla naziv="DomainObject.Predmet.SudioniciListAdressOIB_1">
      <item>Financijska agencija, OIB 85821130368, A. Cesarca 2,42000 Varaždin</item>
      <item>NICKO jednostavno društvo s ograničenom odgovornošću za ugostiteljstvo i trgovinu, OIB 11496387688, Frkanovec 91,40000 Frkanovec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11496387688</item>
    </izvorni_sadrzaj>
    <derivirana_varijabla naziv="DomainObject.Predmet.SudioniciListNazivOIB_1">
      <item>, OIB null</item>
      <item>, OIB 85821130368</item>
      <item>, OIB 11496387688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397</properties:Words>
  <properties:Characters>2128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Marko Makaj</cp:lastModifiedBy>
  <cp:lastPrinted>2016-04-04T10:07:00Z</cp:lastPrinted>
  <dcterms:modified xmlns:xsi="http://www.w3.org/2001/XMLSchema-instance" xsi:type="dcterms:W3CDTF">2016-04-04T10:08:00Z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