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b082" w14:paraId="afcb082" w:rsidRDefault="00F32FEA" w:rsidR="00DF43A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St-7529/15-5</w:t>
      </w:r>
    </w:p>
    <w:p w:rsidRDefault="00F32FEA" w:rsidR="00DF43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42935" w:rsidR="00DF43A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3A5" w:rsidR="00DF43A5">
      <w:pPr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F32FEA" w:rsidR="00DF43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F32FEA" w:rsidR="00DF43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32FEA" w:rsidR="00DF43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F43A5" w:rsidR="00DF43A5">
      <w:pPr>
        <w:jc w:val="center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St-7529/15, temeljem odredbe čl.430. Stečajnog zakona (NN br. 71/15),  dana  16. prosinca 2015., objavljuje </w:t>
      </w:r>
    </w:p>
    <w:p w:rsidRDefault="00DF43A5" w:rsidR="00DF43A5">
      <w:pPr>
        <w:jc w:val="both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F43A5" w:rsidR="00DF43A5">
      <w:pPr>
        <w:jc w:val="center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PERSCRIBO d.o.o. Zagreb, Posavje 19, OIB:54677482374, MBS:080802198.</w:t>
      </w:r>
    </w:p>
    <w:p w:rsidRDefault="00DF43A5" w:rsidR="00DF43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61.893,67 kn.</w:t>
      </w:r>
    </w:p>
    <w:p w:rsidRDefault="00DF43A5" w:rsidR="00DF43A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F43A5" w:rsidR="00DF43A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F43A5" w:rsidR="00DF43A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F32FEA" w:rsidR="00DF43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F32FEA" w:rsidR="00DF43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F43A5" w:rsidR="00DF43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DF43A5" w:rsidR="00DF43A5">
      <w:pPr>
        <w:jc w:val="both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F32FEA" w:rsidR="00DF43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F43A5" w:rsidR="00DF43A5">
      <w:pPr>
        <w:jc w:val="right"/>
        <w:rPr>
          <w:rFonts w:hAnsi="Times New Roman" w:ascii="Times New Roman"/>
          <w:szCs w:val="24"/>
          <w:lang w:val="hr-HR"/>
        </w:rPr>
      </w:pPr>
    </w:p>
    <w:p w:rsidRDefault="00DF43A5" w:rsidR="00DF43A5">
      <w:pPr>
        <w:jc w:val="right"/>
        <w:rPr>
          <w:rFonts w:hAnsi="Times New Roman" w:ascii="Times New Roman"/>
          <w:szCs w:val="24"/>
          <w:lang w:val="hr-HR"/>
        </w:rPr>
      </w:pPr>
    </w:p>
    <w:p w:rsidRDefault="00F32FEA" w:rsidR="00DF43A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F32FEA" w:rsidR="00DF43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F32FEA" w:rsidR="00F32FEA"/>
    <w:sectPr w:rsidR="00F32FEA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18F"/>
    <w:rsid w:val="000B418F"/>
    <w:rsid w:val="002A2C9A"/>
    <w:rsid w:val="00742935"/>
    <w:rsid w:val="00DF43A5"/>
    <w:rsid w:val="00F3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A2C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2C9A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A2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C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C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C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C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A2C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2C9A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A2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C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C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C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C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7529</izvorni_sadrzaj>
    <derivirana_varijabla naziv="DomainObject.Predmet.Broj_1">7529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St-7529/2015</izvorni_sadrzaj>
    <derivirana_varijabla naziv="DomainObject.Predmet.OznakaBroj_1">St-7529/2015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PERSCRIBO d.o.o.</izvorni_sadrzaj>
    <derivirana_varijabla naziv="DomainObject.Predmet.ProtustrankaFormated_1">  PERSCRIBO d.o.o.</derivirana_varijabla>
  </DomainObject.Predmet.ProtustrankaFormated>
  <DomainObject.Predmet.ProtustrankaFormatedOIB>
    <izvorni_sadrzaj>  PERSCRIBO d.o.o., OIB 54677482374</izvorni_sadrzaj>
    <derivirana_varijabla naziv="DomainObject.Predmet.ProtustrankaFormatedOIB_1">  PERSCRIBO d.o.o., OIB 54677482374</derivirana_varijabla>
  </DomainObject.Predmet.ProtustrankaFormatedOIB>
  <DomainObject.Predmet.ProtustrankaFormatedWithAdress>
    <izvorni_sadrzaj> PERSCRIBO d.o.o., Posavje 19, 10000 Zagreb</izvorni_sadrzaj>
    <derivirana_varijabla naziv="DomainObject.Predmet.ProtustrankaFormatedWithAdress_1"> PERSCRIBO d.o.o., Posavje 19, 10000 Zagreb</derivirana_varijabla>
  </DomainObject.Predmet.ProtustrankaFormatedWithAdress>
  <DomainObject.Predmet.ProtustrankaFormatedWithAdressOIB>
    <izvorni_sadrzaj> PERSCRIBO d.o.o., OIB 54677482374, Posavje 19, 10000 Zagreb</izvorni_sadrzaj>
    <derivirana_varijabla naziv="DomainObject.Predmet.ProtustrankaFormatedWithAdressOIB_1"> PERSCRIBO d.o.o., OIB 54677482374, Posavje 19, 10000 Zagreb</derivirana_varijabla>
  </DomainObject.Predmet.ProtustrankaFormatedWithAdressOIB>
  <DomainObject.Predmet.ProtustrankaWithAdress>
    <izvorni_sadrzaj>PERSCRIBO d.o.o. Posavje 19, 10000 Zagreb</izvorni_sadrzaj>
    <derivirana_varijabla naziv="DomainObject.Predmet.ProtustrankaWithAdress_1">PERSCRIBO d.o.o. Posavje 19, 10000 Zagreb</derivirana_varijabla>
  </DomainObject.Predmet.ProtustrankaWithAdress>
  <DomainObject.Predmet.ProtustrankaWithAdressOIB>
    <izvorni_sadrzaj>PERSCRIBO d.o.o., OIB 54677482374, Posavje 19, 10000 Zagreb</izvorni_sadrzaj>
    <derivirana_varijabla naziv="DomainObject.Predmet.ProtustrankaWithAdressOIB_1">PERSCRIBO d.o.o., OIB 54677482374, Posavje 19, 10000 Zagreb</derivirana_varijabla>
  </DomainObject.Predmet.ProtustrankaWithAdressOIB>
  <DomainObject.Predmet.ProtustrankaNazivFormated>
    <izvorni_sadrzaj>PERSCRIBO d.o.o.</izvorni_sadrzaj>
    <derivirana_varijabla naziv="DomainObject.Predmet.ProtustrankaNazivFormated_1">PERSCRIBO d.o.o.</derivirana_varijabla>
  </DomainObject.Predmet.ProtustrankaNazivFormated>
  <DomainObject.Predmet.ProtustrankaNazivFormatedOIB>
    <izvorni_sadrzaj>PERSCRIBO d.o.o., OIB 54677482374</izvorni_sadrzaj>
    <derivirana_varijabla naziv="DomainObject.Predmet.ProtustrankaNazivFormatedOIB_1">PERSCRIBO d.o.o., OIB 54677482374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PERSCRIBO d.o.o.</item>
    </izvorni_sadrzaj>
    <derivirana_varijabla naziv="DomainObject.Predmet.ProtuStrankaListFormated_1">
      <item>PERSCRIBO d.o.o.</item>
    </derivirana_varijabla>
  </DomainObject.Predmet.ProtuStrankaListFormated>
  <DomainObject.Predmet.ProtuStrankaListFormatedOIB>
    <izvorni_sadrzaj>
      <item>PERSCRIBO d.o.o., OIB 54677482374</item>
    </izvorni_sadrzaj>
    <derivirana_varijabla naziv="DomainObject.Predmet.ProtuStrankaListFormatedOIB_1">
      <item>PERSCRIBO d.o.o., OIB 54677482374</item>
    </derivirana_varijabla>
  </DomainObject.Predmet.ProtuStrankaListFormatedOIB>
  <DomainObject.Predmet.ProtuStrankaListFormatedWithAdress>
    <izvorni_sadrzaj>
      <item>PERSCRIBO d.o.o., Posavje 19, 10000 Zagreb</item>
    </izvorni_sadrzaj>
    <derivirana_varijabla naziv="DomainObject.Predmet.ProtuStrankaListFormatedWithAdress_1">
      <item>PERSCRIBO d.o.o., Posavje 19, 10000 Zagreb</item>
    </derivirana_varijabla>
  </DomainObject.Predmet.ProtuStrankaListFormatedWithAdress>
  <DomainObject.Predmet.ProtuStrankaListFormatedWithAdressOIB>
    <izvorni_sadrzaj>
      <item>PERSCRIBO d.o.o., OIB 54677482374, Posavje 19, 10000 Zagreb</item>
    </izvorni_sadrzaj>
    <derivirana_varijabla naziv="DomainObject.Predmet.ProtuStrankaListFormatedWithAdressOIB_1">
      <item>PERSCRIBO d.o.o., OIB 54677482374, Posavje 19, 10000 Zagreb</item>
    </derivirana_varijabla>
  </DomainObject.Predmet.ProtuStrankaListFormatedWithAdressOIB>
  <DomainObject.Predmet.ProtuStrankaListNazivFormated>
    <izvorni_sadrzaj>
      <item>PERSCRIBO d.o.o.</item>
    </izvorni_sadrzaj>
    <derivirana_varijabla naziv="DomainObject.Predmet.ProtuStrankaListNazivFormated_1">
      <item>PERSCRIBO d.o.o.</item>
    </derivirana_varijabla>
  </DomainObject.Predmet.ProtuStrankaListNazivFormated>
  <DomainObject.Predmet.ProtuStrankaListNazivFormatedOIB>
    <izvorni_sadrzaj>
      <item>PERSCRIBO d.o.o., OIB 54677482374</item>
    </izvorni_sadrzaj>
    <derivirana_varijabla naziv="DomainObject.Predmet.ProtuStrankaListNazivFormatedOIB_1">
      <item>PERSCRIBO d.o.o., OIB 54677482374</item>
    </derivirana_varijabla>
  </DomainObject.Predmet.ProtuStrankaListNazivFormatedOIB>
  <DomainObject.Predmet.OstaliListFormated>
    <izvorni_sadrzaj>
      <item>ANAMARIAQ IVKOVIĆ</item>
    </izvorni_sadrzaj>
    <derivirana_varijabla naziv="DomainObject.Predmet.OstaliListFormated_1">
      <item>ANAMARIAQ IVKOVIĆ</item>
    </derivirana_varijabla>
  </DomainObject.Predmet.OstaliListFormated>
  <DomainObject.Predmet.OstaliListFormatedOIB>
    <izvorni_sadrzaj>
      <item>ANAMARIAQ IVKOVIĆ, OIB 95607701889</item>
    </izvorni_sadrzaj>
    <derivirana_varijabla naziv="DomainObject.Predmet.OstaliListFormatedOIB_1">
      <item>ANAMARIAQ IVKOVIĆ, OIB 95607701889</item>
    </derivirana_varijabla>
  </DomainObject.Predmet.OstaliListFormatedOIB>
  <DomainObject.Predmet.OstaliListFormatedWithAdress>
    <izvorni_sadrzaj>
      <item>ANAMARIAQ IVKOVIĆ, MIHANOVIĆEVA 18., 10000 Zagreb</item>
    </izvorni_sadrzaj>
    <derivirana_varijabla naziv="DomainObject.Predmet.OstaliListFormatedWithAdress_1">
      <item>ANAMARIAQ IVKOVIĆ, MIHANOVIĆEVA 18., 10000 Zagreb</item>
    </derivirana_varijabla>
  </DomainObject.Predmet.OstaliListFormatedWithAdress>
  <DomainObject.Predmet.OstaliListFormatedWithAdressOIB>
    <izvorni_sadrzaj>
      <item>ANAMARIAQ IVKOVIĆ, OIB 95607701889, MIHANOVIĆEVA 18., 10000 Zagreb</item>
    </izvorni_sadrzaj>
    <derivirana_varijabla naziv="DomainObject.Predmet.OstaliListFormatedWithAdressOIB_1">
      <item>ANAMARIAQ IVKOVIĆ, OIB 95607701889, MIHANOVIĆEVA 18., 10000 Zagreb</item>
    </derivirana_varijabla>
  </DomainObject.Predmet.OstaliListFormatedWithAdressOIB>
  <DomainObject.Predmet.OstaliListNazivFormated>
    <izvorni_sadrzaj>
      <item>ANAMARIAQ IVKOVIĆ</item>
    </izvorni_sadrzaj>
    <derivirana_varijabla naziv="DomainObject.Predmet.OstaliListNazivFormated_1">
      <item>ANAMARIAQ IVKOVIĆ</item>
    </derivirana_varijabla>
  </DomainObject.Predmet.OstaliListNazivFormated>
  <DomainObject.Predmet.OstaliListNazivFormatedOIB>
    <izvorni_sadrzaj>
      <item>ANAMARIAQ IVKOVIĆ, OIB 95607701889</item>
    </izvorni_sadrzaj>
    <derivirana_varijabla naziv="DomainObject.Predmet.OstaliListNazivFormatedOIB_1">
      <item>ANAMARIAQ IVKOVIĆ, OIB 95607701889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PERSCRIBO d.o.o.</izvorni_sadrzaj>
    <derivirana_varijabla naziv="DomainObject.Predmet.ProtustrankaIDrugi_1">PERSCRIBO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PERSCRIBO d.o.o., OIB 54677482374, Posavje 19, 10000 Zagreb</izvorni_sadrzaj>
    <derivirana_varijabla naziv="DomainObject.Predmet.ProtustrankaIDrugiAdressOIB_1">PERSCRIBO d.o.o., OIB 54677482374, Posavje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PERSCRIBO d.o.o.</item>
      <item>ANAMARIAQ IVKOVIĆ</item>
    </izvorni_sadrzaj>
    <derivirana_varijabla naziv="DomainObject.Predmet.SudioniciListNaziv_1">
      <item>FINA Regionalni centar Zagreb</item>
      <item>PERSCRIBO d.o.o.</item>
      <item>ANAMARIAQ 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PERSCRIBO d.o.o., OIB 54677482374, Posavje 19,10000 Zagreb</item>
      <item>ANAMARIAQ IVKOVIĆ, OIB 95607701889, MIHANOVIĆEVA 18.,10000 Zagreb</item>
    </izvorni_sadrzaj>
    <derivirana_varijabla naziv="DomainObject.Predmet.SudioniciListAdressOIB_1">
      <item>FINA Regionalni centar Zagreb, OIB 85821130368, Trg svibanjskih žrtava 1995. 1,10000 Zagreb</item>
      <item>PERSCRIBO d.o.o., OIB 54677482374, Posavje 19,10000 Zagreb</item>
      <item>ANAMARIAQ IVKOVIĆ, OIB 95607701889, MIHANOVIĆEVA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54677482374</item>
      <item>, OIB 95607701889</item>
    </izvorni_sadrzaj>
    <derivirana_varijabla naziv="DomainObject.Predmet.SudioniciListNazivOIB_1">
      <item>, OIB 85821130368</item>
      <item>, OIB 54677482374</item>
      <item>, OIB 95607701889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2015-12-16T11:23:00Z</dcterms:created>
  <dc:creator>Sudsko vijeæe</dc:creator>
  <cp:lastModifiedBy>Marina Markić</cp:lastModifiedBy>
  <cp:lastPrinted>2015-12-16T11:23:00Z</cp:lastPrinted>
  <dcterms:modified xmlns:xsi="http://www.w3.org/2001/XMLSchema-instance" xsi:type="dcterms:W3CDTF">2015-12-16T11:24:00Z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