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7741" w:rsidP="00137741" w:rsidRDefault="00137741" w14:paraId="5fa9212" w14:textId="5fa9212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Pr="00137741" w:rsidR="00137741" w:rsidP="00137741" w:rsidRDefault="00137741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1" name="Slika 1" descr="cid:6d5fc39c-a932-4003-9616-d482ad80173c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6d5fc39c-a932-4003-9616-d482ad80173c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41"/>
    <w:rsid w:val="00137741"/>
    <w:rsid w:val="00844A74"/>
    <w:rsid w:val="008B2D79"/>
    <w:rsid w:val="00A05671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37741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3774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37741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56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5671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5671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5671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5671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7741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7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774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67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671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67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67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022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6d5fc39c-a932-4003-9616-d482ad80173c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2020-02-14T08:08:00Z</dcterms:created>
  <dc:creator>Nikolina Krunić</dc:creator>
  <cp:lastModifiedBy>Nikolina Krunić</cp:lastModifiedBy>
  <dcterms:modified xmlns:xsi="http://www.w3.org/2001/XMLSchema-instance" xsi:type="dcterms:W3CDTF">2020-02-14T08:09:00Z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St-395/2017-22 / Podnesak - Podnesak (1.docx)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