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6f7f" w14:paraId="5956f7f" w:rsidRDefault="00E02A3D" w:rsidP="00E02A3D" w:rsidR="00E02A3D" w:rsidRPr="00753F7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455950" w:rsidP="00E02A3D" w:rsidR="00455950" w:rsidRPr="00753F72">
      <w:pPr>
        <w:rPr>
          <w:sz w:val="24"/>
          <w:szCs w:val="24"/>
          <w:lang w:val="hr-HR"/>
        </w:rPr>
      </w:pPr>
    </w:p>
    <w:p w:rsidRDefault="00455950" w:rsidP="00E02A3D" w:rsidR="00455950" w:rsidRPr="00753F72">
      <w:pPr>
        <w:rPr>
          <w:sz w:val="24"/>
          <w:szCs w:val="24"/>
          <w:lang w:val="hr-HR"/>
        </w:rPr>
      </w:pPr>
    </w:p>
    <w:p w:rsidRDefault="00E02A3D" w:rsidP="00E02A3D" w:rsidR="00E02A3D" w:rsidRPr="00753F72">
      <w:pPr>
        <w:rPr>
          <w:sz w:val="24"/>
          <w:szCs w:val="24"/>
          <w:lang w:val="hr-HR"/>
        </w:rPr>
      </w:pPr>
    </w:p>
    <w:p w:rsidRDefault="00E02A3D" w:rsidP="00E02A3D" w:rsidR="00E02A3D" w:rsidRPr="00753F72">
      <w:pPr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 xml:space="preserve">REPUBLIKA HRVATSKA </w:t>
      </w:r>
    </w:p>
    <w:p w:rsidRDefault="00E02A3D" w:rsidP="00E02A3D" w:rsidR="00753F72">
      <w:pPr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TRGOVAČKI SUD U ZADRU</w:t>
      </w:r>
    </w:p>
    <w:p w:rsidRDefault="00E87967" w:rsidP="00E02A3D" w:rsidR="00E87967" w:rsidRPr="00E87967">
      <w:pPr>
        <w:rPr>
          <w:sz w:val="24"/>
          <w:szCs w:val="24"/>
          <w:lang w:val="hr-HR"/>
        </w:rPr>
      </w:pPr>
      <w:r w:rsidRPr="00E87967">
        <w:rPr>
          <w:sz w:val="24"/>
          <w:szCs w:val="24"/>
          <w:lang w:val="hr-HR"/>
        </w:rPr>
        <w:t>Dr. Franje Tuđmana 35</w:t>
      </w:r>
    </w:p>
    <w:p w:rsidRDefault="00756FF6" w:rsidP="00E02A3D" w:rsidR="00756FF6" w:rsidRPr="00F62ECF">
      <w:pPr>
        <w:rPr>
          <w:sz w:val="24"/>
          <w:szCs w:val="24"/>
          <w:lang w:val="hr-HR"/>
        </w:rPr>
      </w:pPr>
    </w:p>
    <w:p w:rsidRDefault="00E02A3D" w:rsidP="00E02A3D" w:rsidR="00E02A3D" w:rsidRPr="00753F72">
      <w:pPr>
        <w:rPr>
          <w:sz w:val="24"/>
          <w:szCs w:val="24"/>
          <w:lang w:val="hr-HR"/>
        </w:rPr>
      </w:pPr>
    </w:p>
    <w:p w:rsidRDefault="00E02A3D" w:rsidP="00756FF6" w:rsidR="00756FF6" w:rsidRPr="00753F72">
      <w:pPr>
        <w:jc w:val="both"/>
        <w:rPr>
          <w:sz w:val="24"/>
          <w:szCs w:val="24"/>
          <w:lang w:val="hr-HR"/>
        </w:rPr>
      </w:pPr>
      <w:r w:rsidRPr="00753F72">
        <w:rPr>
          <w:sz w:val="24"/>
          <w:szCs w:val="24"/>
          <w:lang w:val="hr-HR"/>
        </w:rPr>
        <w:tab/>
        <w:t xml:space="preserve"> </w:t>
      </w:r>
      <w:r w:rsidR="00756FF6" w:rsidRPr="00753F72">
        <w:rPr>
          <w:sz w:val="24"/>
          <w:szCs w:val="24"/>
          <w:lang w:val="hr-HR"/>
        </w:rPr>
        <w:t>Trgovački sud u Zadru</w:t>
      </w:r>
      <w:r w:rsidR="004F4664" w:rsidRPr="00753F72">
        <w:rPr>
          <w:sz w:val="24"/>
          <w:szCs w:val="24"/>
          <w:lang w:val="hr-HR"/>
        </w:rPr>
        <w:t>, OIB:</w:t>
      </w:r>
      <w:r w:rsidR="00050D57" w:rsidRPr="00753F72">
        <w:rPr>
          <w:sz w:val="24"/>
          <w:szCs w:val="24"/>
          <w:lang w:val="hr-HR"/>
        </w:rPr>
        <w:t>39670464653</w:t>
      </w:r>
      <w:r w:rsidR="00E87967">
        <w:rPr>
          <w:sz w:val="24"/>
          <w:szCs w:val="24"/>
          <w:lang w:val="hr-HR"/>
        </w:rPr>
        <w:t xml:space="preserve">, po </w:t>
      </w:r>
      <w:r w:rsidR="004F4664" w:rsidRPr="00753F72">
        <w:rPr>
          <w:sz w:val="24"/>
          <w:szCs w:val="24"/>
          <w:lang w:val="hr-HR"/>
        </w:rPr>
        <w:t>sutkinji Ani Markač</w:t>
      </w:r>
      <w:r w:rsidR="0047750A" w:rsidRPr="00753F72">
        <w:rPr>
          <w:sz w:val="24"/>
          <w:szCs w:val="24"/>
          <w:lang w:val="hr-HR"/>
        </w:rPr>
        <w:t>,</w:t>
      </w:r>
      <w:r w:rsidR="00756FF6" w:rsidRPr="00753F72">
        <w:rPr>
          <w:sz w:val="24"/>
          <w:szCs w:val="24"/>
          <w:lang w:val="hr-HR"/>
        </w:rPr>
        <w:t xml:space="preserve"> u stečajnom postupku nad stečajnim dužnikom</w:t>
      </w:r>
      <w:r w:rsidR="00C3445D" w:rsidRPr="00753F72">
        <w:rPr>
          <w:sz w:val="24"/>
          <w:szCs w:val="24"/>
          <w:lang w:val="hr-HR"/>
        </w:rPr>
        <w:t xml:space="preserve"> </w:t>
      </w:r>
      <w:r w:rsidR="00794A21" w:rsidRPr="00753F72">
        <w:rPr>
          <w:sz w:val="24"/>
          <w:szCs w:val="24"/>
          <w:lang w:val="hr-HR"/>
        </w:rPr>
        <w:t>REGIONALNA VELETRŽNICA BENKOVAC d.d. u stečaju, Benkovac, Benk</w:t>
      </w:r>
      <w:r w:rsidR="004F4664" w:rsidRPr="00753F72">
        <w:rPr>
          <w:sz w:val="24"/>
          <w:szCs w:val="24"/>
          <w:lang w:val="hr-HR"/>
        </w:rPr>
        <w:t>ovačke bojne 17, Benkovac, OIB:</w:t>
      </w:r>
      <w:r w:rsidR="00794A21" w:rsidRPr="00753F72">
        <w:rPr>
          <w:sz w:val="24"/>
          <w:szCs w:val="24"/>
          <w:lang w:val="hr-HR"/>
        </w:rPr>
        <w:t>16205687638, zastupanom po stečajnom upravitelju Anti Poljaku</w:t>
      </w:r>
      <w:r w:rsidR="00753F72">
        <w:rPr>
          <w:sz w:val="24"/>
          <w:szCs w:val="24"/>
          <w:lang w:val="hr-HR"/>
        </w:rPr>
        <w:t>, temeljem odluke S</w:t>
      </w:r>
      <w:r w:rsidR="00756FF6" w:rsidRPr="00753F72">
        <w:rPr>
          <w:sz w:val="24"/>
          <w:szCs w:val="24"/>
          <w:lang w:val="hr-HR"/>
        </w:rPr>
        <w:t xml:space="preserve">kupštine vjerovnika od </w:t>
      </w:r>
      <w:r w:rsidR="00050D57" w:rsidRPr="00753F72">
        <w:rPr>
          <w:sz w:val="24"/>
          <w:szCs w:val="24"/>
          <w:lang w:val="hr-HR"/>
        </w:rPr>
        <w:t>1</w:t>
      </w:r>
      <w:r w:rsidR="00794A21" w:rsidRPr="00753F72">
        <w:rPr>
          <w:sz w:val="24"/>
          <w:szCs w:val="24"/>
          <w:lang w:val="hr-HR"/>
        </w:rPr>
        <w:t>4</w:t>
      </w:r>
      <w:r w:rsidR="00756FF6" w:rsidRPr="00753F72">
        <w:rPr>
          <w:sz w:val="24"/>
          <w:szCs w:val="24"/>
          <w:lang w:val="hr-HR"/>
        </w:rPr>
        <w:t xml:space="preserve">. </w:t>
      </w:r>
      <w:r w:rsidR="00794A21" w:rsidRPr="00753F72">
        <w:rPr>
          <w:sz w:val="24"/>
          <w:szCs w:val="24"/>
          <w:lang w:val="hr-HR"/>
        </w:rPr>
        <w:t>svibnja</w:t>
      </w:r>
      <w:r w:rsidR="00027A9D" w:rsidRPr="00753F72">
        <w:rPr>
          <w:sz w:val="24"/>
          <w:szCs w:val="24"/>
          <w:lang w:val="hr-HR"/>
        </w:rPr>
        <w:t xml:space="preserve"> </w:t>
      </w:r>
      <w:r w:rsidR="00756FF6" w:rsidRPr="00753F72">
        <w:rPr>
          <w:sz w:val="24"/>
          <w:szCs w:val="24"/>
          <w:lang w:val="hr-HR"/>
        </w:rPr>
        <w:t>201</w:t>
      </w:r>
      <w:r w:rsidR="00794A21" w:rsidRPr="00753F72">
        <w:rPr>
          <w:sz w:val="24"/>
          <w:szCs w:val="24"/>
          <w:lang w:val="hr-HR"/>
        </w:rPr>
        <w:t>3</w:t>
      </w:r>
      <w:r w:rsidR="00756FF6" w:rsidRPr="00753F72">
        <w:rPr>
          <w:sz w:val="24"/>
          <w:szCs w:val="24"/>
          <w:lang w:val="hr-HR"/>
        </w:rPr>
        <w:t xml:space="preserve">. </w:t>
      </w:r>
      <w:r w:rsidR="00EB13FC" w:rsidRPr="00753F72">
        <w:rPr>
          <w:sz w:val="24"/>
          <w:szCs w:val="24"/>
          <w:lang w:val="hr-HR"/>
        </w:rPr>
        <w:t xml:space="preserve">te rješenja </w:t>
      </w:r>
      <w:r w:rsidR="00E87967">
        <w:rPr>
          <w:sz w:val="24"/>
          <w:szCs w:val="24"/>
          <w:lang w:val="hr-HR"/>
        </w:rPr>
        <w:t>su</w:t>
      </w:r>
      <w:r w:rsidR="00700C9C">
        <w:rPr>
          <w:sz w:val="24"/>
          <w:szCs w:val="24"/>
          <w:lang w:val="hr-HR"/>
        </w:rPr>
        <w:t xml:space="preserve">da </w:t>
      </w:r>
      <w:r w:rsidR="00E87967">
        <w:rPr>
          <w:sz w:val="24"/>
          <w:szCs w:val="24"/>
          <w:lang w:val="hr-HR"/>
        </w:rPr>
        <w:t xml:space="preserve">od 28. lipnja 2016., dana 28. lipnja 2016. </w:t>
      </w:r>
      <w:r w:rsidR="004F4664" w:rsidRPr="00753F72">
        <w:rPr>
          <w:sz w:val="24"/>
          <w:szCs w:val="24"/>
          <w:lang w:val="hr-HR"/>
        </w:rPr>
        <w:t>o</w:t>
      </w:r>
      <w:r w:rsidR="004B7F47" w:rsidRPr="00753F72">
        <w:rPr>
          <w:sz w:val="24"/>
          <w:szCs w:val="24"/>
          <w:lang w:val="hr-HR"/>
        </w:rPr>
        <w:t>dredio je</w:t>
      </w:r>
      <w:r w:rsidR="00756FF6" w:rsidRPr="00753F72">
        <w:rPr>
          <w:sz w:val="24"/>
          <w:szCs w:val="24"/>
          <w:lang w:val="hr-HR"/>
        </w:rPr>
        <w:t xml:space="preserve">,  </w:t>
      </w:r>
    </w:p>
    <w:p w:rsidRDefault="00E02A3D" w:rsidP="00E02A3D" w:rsidR="00E02A3D" w:rsidRPr="00753F72">
      <w:pPr>
        <w:rPr>
          <w:sz w:val="24"/>
          <w:szCs w:val="24"/>
          <w:lang w:val="hr-HR"/>
        </w:rPr>
      </w:pPr>
    </w:p>
    <w:p w:rsidRDefault="00E87967" w:rsidP="00E02A3D" w:rsidR="004B7F47" w:rsidRPr="00753F72">
      <w:pPr>
        <w:jc w:val="center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TREĆU</w:t>
      </w:r>
      <w:r w:rsidR="00794A21" w:rsidRPr="00753F72">
        <w:rPr>
          <w:b/>
          <w:sz w:val="24"/>
          <w:szCs w:val="24"/>
          <w:lang w:val="hr-HR"/>
        </w:rPr>
        <w:t xml:space="preserve"> </w:t>
      </w:r>
      <w:r w:rsidR="004B7F47" w:rsidRPr="00753F72">
        <w:rPr>
          <w:b/>
          <w:sz w:val="24"/>
          <w:szCs w:val="24"/>
          <w:lang w:val="hr-HR"/>
        </w:rPr>
        <w:t xml:space="preserve">PRODAJU IMOVINE STEČAJNOG DUŽNIKA </w:t>
      </w:r>
      <w:r w:rsidR="00794A21" w:rsidRPr="00753F72">
        <w:rPr>
          <w:b/>
          <w:sz w:val="24"/>
          <w:szCs w:val="24"/>
          <w:lang w:val="hr-HR"/>
        </w:rPr>
        <w:t>REGIONALNA VELETRŽNICA BENKOVAC d.d. BENKOVAC u stečaju</w:t>
      </w: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putem</w:t>
      </w: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USMENE JAVNE DRAŽBE</w:t>
      </w:r>
    </w:p>
    <w:p w:rsidRDefault="004B7F47" w:rsidP="00E02A3D" w:rsidR="004B7F47" w:rsidRPr="00753F72">
      <w:pPr>
        <w:jc w:val="center"/>
        <w:rPr>
          <w:b/>
          <w:sz w:val="24"/>
          <w:szCs w:val="24"/>
          <w:lang w:val="hr-HR"/>
        </w:rPr>
      </w:pPr>
    </w:p>
    <w:p w:rsidRDefault="00E02A3D" w:rsidP="004B7F47" w:rsidR="00E02A3D" w:rsidRPr="00753F72">
      <w:pPr>
        <w:rPr>
          <w:b/>
          <w:sz w:val="24"/>
          <w:szCs w:val="24"/>
          <w:lang w:val="hr-HR"/>
        </w:rPr>
      </w:pPr>
    </w:p>
    <w:p w:rsidRDefault="00C3445D" w:rsidP="00753F72" w:rsidR="00794A21" w:rsidRPr="00753F72">
      <w:pPr>
        <w:pStyle w:val="StandardWeb"/>
        <w:spacing w:afterAutospacing="false" w:after="0" w:beforeAutospacing="false" w:before="0"/>
        <w:jc w:val="both"/>
      </w:pPr>
      <w:r w:rsidRPr="00753F72">
        <w:rPr>
          <w:b/>
        </w:rPr>
        <w:t>I</w:t>
      </w:r>
      <w:r w:rsidR="002D235E">
        <w:rPr>
          <w:b/>
        </w:rPr>
        <w:tab/>
      </w:r>
      <w:r w:rsidRPr="00753F72">
        <w:t xml:space="preserve">Nekretnine </w:t>
      </w:r>
      <w:r w:rsidR="00794A21" w:rsidRPr="00753F72">
        <w:t>čest.zem. 1248/74 površine 9760 m2, upisane u zk.ul. 858 k.o. Šopot  i</w:t>
      </w:r>
      <w:r w:rsidR="00753F72" w:rsidRPr="00753F72">
        <w:t xml:space="preserve"> </w:t>
      </w:r>
      <w:r w:rsidR="00794A21" w:rsidRPr="00753F72">
        <w:t>čest.zem. 1248/99 površine 16642 m2, upisane u zk.ul. 858 k.o. Šopot, u naravi poslovn</w:t>
      </w:r>
      <w:r w:rsidR="00065932">
        <w:t>a</w:t>
      </w:r>
      <w:r w:rsidR="00794A21" w:rsidRPr="00753F72">
        <w:t xml:space="preserve"> građevin</w:t>
      </w:r>
      <w:r w:rsidR="00065932">
        <w:t>a</w:t>
      </w:r>
      <w:r w:rsidR="00794A21" w:rsidRPr="00753F72">
        <w:t xml:space="preserve"> za proizvodnju pršuta, s portir</w:t>
      </w:r>
      <w:r w:rsidR="00753F72" w:rsidRPr="00753F72">
        <w:t>nicom i pripadajućim zemljištem.</w:t>
      </w:r>
    </w:p>
    <w:p w:rsidRDefault="00C3445D" w:rsidP="00794A21" w:rsidR="00C3445D" w:rsidRPr="00753F72">
      <w:pPr>
        <w:pStyle w:val="StandardWeb"/>
        <w:spacing w:afterAutospacing="false" w:after="0" w:beforeAutospacing="false" w:before="0"/>
        <w:jc w:val="both"/>
      </w:pPr>
    </w:p>
    <w:p w:rsidRDefault="00C3445D" w:rsidP="00C3445D" w:rsidR="00C3445D" w:rsidRPr="00753F72">
      <w:pPr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II</w:t>
      </w:r>
      <w:r w:rsidR="002D235E">
        <w:rPr>
          <w:b/>
          <w:sz w:val="24"/>
          <w:szCs w:val="24"/>
          <w:lang w:val="hr-HR"/>
        </w:rPr>
        <w:tab/>
      </w:r>
      <w:r w:rsidRPr="00753F72">
        <w:rPr>
          <w:sz w:val="24"/>
          <w:szCs w:val="24"/>
          <w:lang w:val="hr-HR"/>
        </w:rPr>
        <w:t>Utvrđuje se vrijednost nekretnin</w:t>
      </w:r>
      <w:r w:rsidR="00794A21" w:rsidRPr="00753F72">
        <w:rPr>
          <w:sz w:val="24"/>
          <w:szCs w:val="24"/>
          <w:lang w:val="hr-HR"/>
        </w:rPr>
        <w:t>a</w:t>
      </w:r>
      <w:r w:rsidRPr="00753F72">
        <w:rPr>
          <w:sz w:val="24"/>
          <w:szCs w:val="24"/>
          <w:lang w:val="hr-HR"/>
        </w:rPr>
        <w:t xml:space="preserve"> iz točke I. kao početna cijena u iznosu od</w:t>
      </w:r>
      <w:r w:rsidR="00E87967">
        <w:rPr>
          <w:sz w:val="24"/>
          <w:szCs w:val="24"/>
          <w:lang w:val="hr-HR"/>
        </w:rPr>
        <w:t xml:space="preserve"> 226.700</w:t>
      </w:r>
      <w:r w:rsidR="00794A21" w:rsidRPr="00753F72">
        <w:rPr>
          <w:sz w:val="24"/>
          <w:szCs w:val="24"/>
          <w:lang w:val="hr-HR"/>
        </w:rPr>
        <w:t>,00 Eur po srednjem tečaju HNB-a na dan prodaje</w:t>
      </w:r>
      <w:r w:rsidRPr="00753F72">
        <w:rPr>
          <w:sz w:val="24"/>
          <w:szCs w:val="24"/>
          <w:lang w:val="hr-HR"/>
        </w:rPr>
        <w:t xml:space="preserve">. </w:t>
      </w:r>
    </w:p>
    <w:p w:rsidRDefault="00C3445D" w:rsidP="00C3445D" w:rsidR="00C3445D" w:rsidRPr="00753F72">
      <w:pPr>
        <w:rPr>
          <w:sz w:val="24"/>
          <w:szCs w:val="24"/>
          <w:lang w:val="hr-HR"/>
        </w:rPr>
      </w:pPr>
    </w:p>
    <w:p w:rsidRDefault="00794A21" w:rsidP="00794A21" w:rsidR="00794A21" w:rsidRPr="00753F72">
      <w:pPr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III</w:t>
      </w:r>
      <w:r w:rsidR="002D235E">
        <w:rPr>
          <w:b/>
          <w:sz w:val="24"/>
          <w:szCs w:val="24"/>
          <w:lang w:val="hr-HR"/>
        </w:rPr>
        <w:tab/>
      </w:r>
      <w:r w:rsidRPr="00753F72">
        <w:rPr>
          <w:sz w:val="24"/>
          <w:szCs w:val="24"/>
          <w:lang w:val="hr-HR"/>
        </w:rPr>
        <w:t>Nekretnine su opterećene razlučnim pravom upisanim u korist Croatia osiguranja d.d. Zagreb, Filijala Zadar (prijenos prava vlasništva radi osiguranja novčane tražbine, temeljem odredbi čl. 271. i čl. 274. OZ-a)</w:t>
      </w:r>
    </w:p>
    <w:p w:rsidRDefault="00C3445D" w:rsidP="00C3445D" w:rsidR="00C3445D" w:rsidRPr="00753F72">
      <w:pPr>
        <w:pStyle w:val="StandardWeb"/>
        <w:spacing w:afterAutospacing="false" w:after="0" w:beforeAutospacing="false" w:before="0"/>
        <w:jc w:val="both"/>
      </w:pPr>
    </w:p>
    <w:p w:rsidRDefault="00794A21" w:rsidP="00C3445D" w:rsidR="00C3445D" w:rsidRPr="00753F72">
      <w:pPr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I</w:t>
      </w:r>
      <w:r w:rsidR="00C3445D" w:rsidRPr="00753F72">
        <w:rPr>
          <w:b/>
          <w:sz w:val="24"/>
          <w:szCs w:val="24"/>
          <w:lang w:val="hr-HR"/>
        </w:rPr>
        <w:t>V</w:t>
      </w:r>
      <w:r w:rsidR="002D235E">
        <w:rPr>
          <w:b/>
          <w:sz w:val="24"/>
          <w:szCs w:val="24"/>
          <w:lang w:val="hr-HR"/>
        </w:rPr>
        <w:tab/>
      </w:r>
      <w:r w:rsidR="00C3445D" w:rsidRPr="00753F72">
        <w:rPr>
          <w:sz w:val="24"/>
          <w:szCs w:val="24"/>
          <w:lang w:val="hr-HR"/>
        </w:rPr>
        <w:t xml:space="preserve">Nekretnine iz točke I ovog rješenja prodat će se na usmenoj javnoj dražbi. Ročište radi prodaje održat će se u zgradi Trgovačkog suda u Zadru, Ul. Franje </w:t>
      </w:r>
      <w:r w:rsidR="00753F72" w:rsidRPr="00753F72">
        <w:rPr>
          <w:sz w:val="24"/>
          <w:szCs w:val="24"/>
          <w:lang w:val="hr-HR"/>
        </w:rPr>
        <w:t>Tuđmana br, 35,  sudnica broj 14</w:t>
      </w:r>
      <w:r w:rsidR="00C3445D" w:rsidRPr="00753F72">
        <w:rPr>
          <w:sz w:val="24"/>
          <w:szCs w:val="24"/>
          <w:lang w:val="hr-HR"/>
        </w:rPr>
        <w:t xml:space="preserve">/I, dana </w:t>
      </w:r>
      <w:r w:rsidR="00E87967">
        <w:rPr>
          <w:sz w:val="24"/>
          <w:szCs w:val="24"/>
          <w:lang w:val="hr-HR"/>
        </w:rPr>
        <w:t xml:space="preserve">2. kolovoza 2016. </w:t>
      </w:r>
      <w:r w:rsidR="00C3445D" w:rsidRPr="00753F72">
        <w:rPr>
          <w:sz w:val="24"/>
          <w:szCs w:val="24"/>
          <w:lang w:val="hr-HR"/>
        </w:rPr>
        <w:t xml:space="preserve">s početkom u </w:t>
      </w:r>
      <w:r w:rsidR="00E87967">
        <w:rPr>
          <w:sz w:val="24"/>
          <w:szCs w:val="24"/>
          <w:lang w:val="hr-HR"/>
        </w:rPr>
        <w:t>8,0</w:t>
      </w:r>
      <w:r w:rsidR="00753F72">
        <w:rPr>
          <w:sz w:val="24"/>
          <w:szCs w:val="24"/>
          <w:lang w:val="hr-HR"/>
        </w:rPr>
        <w:t>0</w:t>
      </w:r>
      <w:r w:rsidR="00753F72" w:rsidRPr="00753F72">
        <w:rPr>
          <w:sz w:val="24"/>
          <w:szCs w:val="24"/>
          <w:lang w:val="hr-HR"/>
        </w:rPr>
        <w:t xml:space="preserve"> </w:t>
      </w:r>
      <w:r w:rsidR="00C3445D" w:rsidRPr="00753F72">
        <w:rPr>
          <w:sz w:val="24"/>
          <w:szCs w:val="24"/>
          <w:lang w:val="hr-HR"/>
        </w:rPr>
        <w:t>sati.</w:t>
      </w:r>
    </w:p>
    <w:p w:rsidRDefault="00C3445D" w:rsidP="004B7F47" w:rsidR="00C3445D" w:rsidRPr="00753F72">
      <w:pPr>
        <w:rPr>
          <w:b/>
          <w:sz w:val="24"/>
          <w:szCs w:val="24"/>
          <w:lang w:val="hr-HR"/>
        </w:rPr>
      </w:pPr>
    </w:p>
    <w:p w:rsidRDefault="004B7F47" w:rsidP="004B7F47" w:rsidR="004B7F47" w:rsidRPr="00753F72">
      <w:pPr>
        <w:pStyle w:val="Tijeloteksta2"/>
        <w:spacing w:lineRule="auto" w:line="240"/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>V</w:t>
      </w:r>
      <w:r w:rsidR="002D235E">
        <w:rPr>
          <w:sz w:val="24"/>
          <w:szCs w:val="24"/>
          <w:lang w:val="hr-HR"/>
        </w:rPr>
        <w:tab/>
      </w:r>
      <w:r w:rsidRPr="00753F72">
        <w:rPr>
          <w:sz w:val="24"/>
          <w:szCs w:val="24"/>
          <w:lang w:val="hr-HR"/>
        </w:rPr>
        <w:t xml:space="preserve">Uvjeti prodaje: </w:t>
      </w:r>
    </w:p>
    <w:p w:rsidRDefault="004B7F47" w:rsidP="00753F72" w:rsidR="004B7F47" w:rsidRPr="00753F72">
      <w:pPr>
        <w:tabs>
          <w:tab w:pos="627" w:val="left"/>
        </w:tabs>
        <w:jc w:val="both"/>
        <w:rPr>
          <w:sz w:val="24"/>
          <w:szCs w:val="24"/>
          <w:lang w:val="hr-HR"/>
        </w:rPr>
      </w:pPr>
      <w:r w:rsidRPr="00753F72">
        <w:rPr>
          <w:b/>
          <w:sz w:val="24"/>
          <w:szCs w:val="24"/>
          <w:lang w:val="hr-HR"/>
        </w:rPr>
        <w:tab/>
      </w:r>
      <w:r w:rsidRPr="00753F72">
        <w:rPr>
          <w:b/>
          <w:sz w:val="24"/>
          <w:szCs w:val="24"/>
          <w:lang w:val="hr-HR"/>
        </w:rPr>
        <w:tab/>
      </w:r>
      <w:r w:rsidR="00753F72" w:rsidRPr="00753F72">
        <w:rPr>
          <w:b/>
          <w:sz w:val="24"/>
          <w:szCs w:val="24"/>
          <w:lang w:val="hr-HR"/>
        </w:rPr>
        <w:t>1</w:t>
      </w:r>
      <w:r w:rsidRPr="00753F72">
        <w:rPr>
          <w:b/>
          <w:sz w:val="24"/>
          <w:szCs w:val="24"/>
          <w:lang w:val="hr-HR"/>
        </w:rPr>
        <w:t>.</w:t>
      </w:r>
      <w:r w:rsidR="00C3445D" w:rsidRPr="00753F72">
        <w:rPr>
          <w:b/>
          <w:sz w:val="24"/>
          <w:szCs w:val="24"/>
          <w:lang w:val="hr-HR"/>
        </w:rPr>
        <w:t xml:space="preserve"> </w:t>
      </w:r>
      <w:r w:rsidRPr="00753F72">
        <w:rPr>
          <w:szCs w:val="24"/>
          <w:lang w:val="hr-HR"/>
        </w:rPr>
        <w:t xml:space="preserve"> </w:t>
      </w:r>
      <w:r w:rsidRPr="00753F72">
        <w:rPr>
          <w:sz w:val="24"/>
          <w:szCs w:val="24"/>
          <w:lang w:val="hr-HR"/>
        </w:rPr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4B7F47" w:rsidP="00753F72" w:rsidR="004B7F47" w:rsidRPr="00753F72">
      <w:pPr>
        <w:jc w:val="both"/>
        <w:rPr>
          <w:sz w:val="24"/>
          <w:szCs w:val="24"/>
          <w:lang w:val="hr-HR"/>
        </w:rPr>
      </w:pPr>
    </w:p>
    <w:p w:rsidRDefault="004B7F47" w:rsidP="00753F72" w:rsidR="004B7F47" w:rsidRPr="00753F72">
      <w:pPr>
        <w:jc w:val="both"/>
        <w:rPr>
          <w:sz w:val="24"/>
          <w:szCs w:val="24"/>
          <w:lang w:val="hr-HR"/>
        </w:rPr>
      </w:pPr>
      <w:r w:rsidRPr="00753F72">
        <w:rPr>
          <w:szCs w:val="24"/>
          <w:lang w:val="hr-HR"/>
        </w:rPr>
        <w:t xml:space="preserve">- </w:t>
      </w:r>
      <w:r w:rsidRPr="00753F72">
        <w:rPr>
          <w:sz w:val="24"/>
          <w:szCs w:val="24"/>
          <w:lang w:val="hr-HR"/>
        </w:rPr>
        <w:t>Prijava za nadmetanje i dokaz o uplati jamčevine po ovom oglasu moraju pristići stečajnom upravitelju poštom u preporučenoj pošiljci n</w:t>
      </w:r>
      <w:r w:rsidR="00753F72" w:rsidRPr="00753F72">
        <w:rPr>
          <w:sz w:val="24"/>
          <w:szCs w:val="24"/>
          <w:lang w:val="hr-HR"/>
        </w:rPr>
        <w:t>a adresu stečajnog upravitelja:</w:t>
      </w:r>
      <w:r w:rsidRPr="00753F72">
        <w:rPr>
          <w:sz w:val="24"/>
          <w:szCs w:val="24"/>
          <w:lang w:val="hr-HR"/>
        </w:rPr>
        <w:t xml:space="preserve"> </w:t>
      </w:r>
      <w:r w:rsidR="00794A21" w:rsidRPr="00753F72">
        <w:rPr>
          <w:sz w:val="24"/>
          <w:szCs w:val="24"/>
          <w:lang w:val="hr-HR"/>
        </w:rPr>
        <w:t>Ante Poljak, Gri</w:t>
      </w:r>
      <w:r w:rsidR="00753F72" w:rsidRPr="00753F72">
        <w:rPr>
          <w:sz w:val="24"/>
          <w:szCs w:val="24"/>
          <w:lang w:val="hr-HR"/>
        </w:rPr>
        <w:t>gora Viteza 6, Zadar, "za SPIS 2</w:t>
      </w:r>
      <w:r w:rsidR="00794A21" w:rsidRPr="00753F72">
        <w:rPr>
          <w:sz w:val="24"/>
          <w:szCs w:val="24"/>
          <w:lang w:val="hr-HR"/>
        </w:rPr>
        <w:t>St-55/13"</w:t>
      </w:r>
      <w:r w:rsidR="00753F72">
        <w:rPr>
          <w:sz w:val="24"/>
          <w:szCs w:val="24"/>
          <w:lang w:val="hr-HR"/>
        </w:rPr>
        <w:t xml:space="preserve">, </w:t>
      </w:r>
      <w:r w:rsidRPr="00753F72">
        <w:rPr>
          <w:sz w:val="24"/>
          <w:szCs w:val="24"/>
          <w:lang w:val="hr-HR"/>
        </w:rPr>
        <w:t xml:space="preserve">do dana </w:t>
      </w:r>
      <w:r w:rsidR="00E87967">
        <w:rPr>
          <w:sz w:val="24"/>
          <w:szCs w:val="24"/>
          <w:lang w:val="hr-HR"/>
        </w:rPr>
        <w:t xml:space="preserve">1. kolovoza </w:t>
      </w:r>
      <w:r w:rsidR="00D9701F" w:rsidRPr="00753F72">
        <w:rPr>
          <w:sz w:val="24"/>
          <w:szCs w:val="24"/>
          <w:lang w:val="hr-HR"/>
        </w:rPr>
        <w:t>201</w:t>
      </w:r>
      <w:r w:rsidR="00E87967">
        <w:rPr>
          <w:sz w:val="24"/>
          <w:szCs w:val="24"/>
          <w:lang w:val="hr-HR"/>
        </w:rPr>
        <w:t>6</w:t>
      </w:r>
      <w:r w:rsidR="00700C9C">
        <w:rPr>
          <w:sz w:val="24"/>
          <w:szCs w:val="24"/>
          <w:lang w:val="hr-HR"/>
        </w:rPr>
        <w:t>. godine u 10</w:t>
      </w:r>
      <w:r w:rsidRPr="00753F72">
        <w:rPr>
          <w:sz w:val="24"/>
          <w:szCs w:val="24"/>
          <w:lang w:val="hr-HR"/>
        </w:rPr>
        <w:t xml:space="preserve">,00 sati.  </w:t>
      </w:r>
    </w:p>
    <w:p w:rsidRDefault="004B7F47" w:rsidP="00D43AA5" w:rsidR="00D43AA5" w:rsidRPr="00753F72">
      <w:pPr>
        <w:pStyle w:val="Tijeloteksta"/>
        <w:rPr>
          <w:szCs w:val="24"/>
        </w:rPr>
      </w:pPr>
      <w:r w:rsidRPr="00753F72">
        <w:rPr>
          <w:b/>
          <w:szCs w:val="24"/>
        </w:rPr>
        <w:lastRenderedPageBreak/>
        <w:t xml:space="preserve">- </w:t>
      </w:r>
      <w:r w:rsidRPr="00753F72">
        <w:rPr>
          <w:szCs w:val="24"/>
        </w:rPr>
        <w:t>Jamčevina u iznosu od 5% od početne cijene predmetnih nekretnina uplaćuje se</w:t>
      </w:r>
      <w:r w:rsidRPr="00753F72">
        <w:rPr>
          <w:b/>
          <w:szCs w:val="24"/>
        </w:rPr>
        <w:t xml:space="preserve"> </w:t>
      </w:r>
      <w:r w:rsidR="00D43AA5" w:rsidRPr="00753F72">
        <w:rPr>
          <w:szCs w:val="24"/>
        </w:rPr>
        <w:t xml:space="preserve">na depozitni račun Trgovačkog suda u Zadru IBAN HR43 2390 0011 3000 0085 7, uz naznaku za spis </w:t>
      </w:r>
      <w:r w:rsidR="00753F72">
        <w:rPr>
          <w:szCs w:val="24"/>
        </w:rPr>
        <w:t>2</w:t>
      </w:r>
      <w:r w:rsidR="00D43AA5" w:rsidRPr="00753F72">
        <w:rPr>
          <w:szCs w:val="24"/>
        </w:rPr>
        <w:t>St 55/13.</w:t>
      </w:r>
    </w:p>
    <w:p w:rsidRDefault="004B7F47" w:rsidP="00D43AA5" w:rsidR="004B7F47" w:rsidRPr="00753F72">
      <w:pPr>
        <w:jc w:val="both"/>
        <w:rPr>
          <w:szCs w:val="24"/>
          <w:lang w:val="hr-HR"/>
        </w:rPr>
      </w:pPr>
    </w:p>
    <w:p w:rsidRDefault="004B7F47" w:rsidP="004B7F47" w:rsidR="004B7F47" w:rsidRPr="00753F72">
      <w:pPr>
        <w:pStyle w:val="Tijeloteksta"/>
        <w:rPr>
          <w:szCs w:val="24"/>
        </w:rPr>
      </w:pPr>
      <w:r w:rsidRPr="00753F72">
        <w:rPr>
          <w:szCs w:val="24"/>
        </w:rPr>
        <w:t xml:space="preserve">- Kupac nekretnina dužan je uplatiti kupovninu u roku od 15 dana od dana održavanja javne dražbe. Rješenjem o dosudi koje će se donijeti nakon što kupac nekretnine uplati kupovninu, odredit će se brisanje upisanih založnih prava, te upis prava vlasništva u korist kupca. </w:t>
      </w:r>
    </w:p>
    <w:p w:rsidRDefault="004B7F47" w:rsidP="004B7F47" w:rsidR="004B7F47" w:rsidRPr="00753F72">
      <w:pPr>
        <w:pStyle w:val="Tijeloteksta"/>
        <w:rPr>
          <w:szCs w:val="24"/>
        </w:rPr>
      </w:pPr>
    </w:p>
    <w:p w:rsidRDefault="004B7F47" w:rsidP="004B7F47" w:rsidR="004B7F47" w:rsidRPr="00753F72">
      <w:pPr>
        <w:pStyle w:val="Tijeloteksta"/>
        <w:rPr>
          <w:szCs w:val="24"/>
        </w:rPr>
      </w:pPr>
      <w:r w:rsidRPr="00753F72">
        <w:rPr>
          <w:szCs w:val="24"/>
        </w:rPr>
        <w:t>- Porez na promet nekretnine i sve druge troškove vezane za kupnju i prijenos nekretnine snosi kupac.</w:t>
      </w:r>
    </w:p>
    <w:p w:rsidRDefault="004B7F47" w:rsidP="004B7F47" w:rsidR="004B7F47" w:rsidRPr="00753F72">
      <w:pPr>
        <w:rPr>
          <w:b/>
          <w:sz w:val="24"/>
          <w:szCs w:val="24"/>
          <w:lang w:val="hr-HR"/>
        </w:rPr>
      </w:pPr>
    </w:p>
    <w:p w:rsidRDefault="00753F72" w:rsidP="004B7F47" w:rsidR="004B7F47" w:rsidRPr="00753F72">
      <w:pPr>
        <w:ind w:firstLine="708"/>
        <w:jc w:val="both"/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2</w:t>
      </w:r>
      <w:r w:rsidR="004B7F47" w:rsidRPr="00753F72">
        <w:rPr>
          <w:b/>
          <w:sz w:val="24"/>
          <w:szCs w:val="24"/>
          <w:lang w:val="hr-HR"/>
        </w:rPr>
        <w:t xml:space="preserve">. </w:t>
      </w:r>
      <w:r w:rsidR="004B7F47" w:rsidRPr="00753F72">
        <w:rPr>
          <w:sz w:val="24"/>
          <w:szCs w:val="24"/>
          <w:lang w:val="hr-HR"/>
        </w:rPr>
        <w:t>Ponuditeljima čija ponuda ne bude prihvaćena vratiti će se uplaćena jamčevina u roku od 8 dana od donošenja odluke o prodaji.</w:t>
      </w:r>
    </w:p>
    <w:p w:rsidRDefault="004B7F47" w:rsidP="004B7F47" w:rsidR="004B7F47" w:rsidRPr="00753F72">
      <w:pPr>
        <w:pStyle w:val="Tijeloteksta"/>
        <w:rPr>
          <w:szCs w:val="24"/>
        </w:rPr>
      </w:pPr>
    </w:p>
    <w:p w:rsidRDefault="00753F72" w:rsidP="004B7F47" w:rsidR="004B7F47" w:rsidRPr="00753F72">
      <w:pPr>
        <w:pStyle w:val="Tijeloteksta"/>
        <w:ind w:firstLine="708"/>
        <w:rPr>
          <w:b/>
          <w:szCs w:val="24"/>
        </w:rPr>
      </w:pPr>
      <w:r>
        <w:rPr>
          <w:b/>
          <w:szCs w:val="24"/>
        </w:rPr>
        <w:t>3</w:t>
      </w:r>
      <w:r w:rsidR="004B7F47" w:rsidRPr="00753F72">
        <w:rPr>
          <w:b/>
          <w:szCs w:val="24"/>
        </w:rPr>
        <w:t xml:space="preserve">. </w:t>
      </w:r>
      <w:r w:rsidR="004B7F47" w:rsidRPr="00753F72">
        <w:rPr>
          <w:szCs w:val="24"/>
        </w:rPr>
        <w:t>Nekretnine se kupuju po načelu «viđeno-kupljeno» te se isključuju sve eventualne naknadne primjedbe.</w:t>
      </w:r>
    </w:p>
    <w:p w:rsidRDefault="004B7F47" w:rsidP="004B7F47" w:rsidR="004B7F47" w:rsidRPr="00753F72">
      <w:pPr>
        <w:rPr>
          <w:sz w:val="24"/>
          <w:szCs w:val="24"/>
          <w:lang w:val="hr-HR"/>
        </w:rPr>
      </w:pPr>
      <w:r w:rsidRPr="00753F72">
        <w:rPr>
          <w:sz w:val="24"/>
          <w:szCs w:val="24"/>
          <w:lang w:val="hr-HR"/>
        </w:rPr>
        <w:t xml:space="preserve"> </w:t>
      </w:r>
    </w:p>
    <w:p w:rsidRDefault="00753F72" w:rsidP="004B7F47" w:rsidR="004B7F47" w:rsidRPr="00753F72">
      <w:pPr>
        <w:pStyle w:val="Tijeloteksta"/>
        <w:ind w:firstLine="708"/>
        <w:rPr>
          <w:szCs w:val="24"/>
        </w:rPr>
      </w:pPr>
      <w:r>
        <w:rPr>
          <w:b/>
          <w:szCs w:val="24"/>
        </w:rPr>
        <w:t>4</w:t>
      </w:r>
      <w:r w:rsidR="004B7F47" w:rsidRPr="00753F72">
        <w:rPr>
          <w:b/>
          <w:szCs w:val="24"/>
        </w:rPr>
        <w:t xml:space="preserve">. </w:t>
      </w:r>
      <w:r w:rsidR="004B7F47" w:rsidRPr="00753F72">
        <w:rPr>
          <w:szCs w:val="24"/>
        </w:rPr>
        <w:t xml:space="preserve">Oglas o javnom usmenom nadmetanju objavljen je </w:t>
      </w:r>
      <w:r>
        <w:rPr>
          <w:szCs w:val="24"/>
        </w:rPr>
        <w:t>e-</w:t>
      </w:r>
      <w:r w:rsidR="004B7F47" w:rsidRPr="00753F72">
        <w:rPr>
          <w:szCs w:val="24"/>
        </w:rPr>
        <w:t xml:space="preserve">oglasnoj ploči Trgovačkog suda u Zadru, na </w:t>
      </w:r>
      <w:hyperlink r:id="rId10" w:history="true">
        <w:r w:rsidR="004B7F47" w:rsidRPr="00753F72">
          <w:rPr>
            <w:rStyle w:val="Hiperveza"/>
            <w:szCs w:val="24"/>
          </w:rPr>
          <w:t>www.stečaj.hr</w:t>
        </w:r>
      </w:hyperlink>
      <w:r w:rsidR="004B7F47" w:rsidRPr="00753F72">
        <w:rPr>
          <w:szCs w:val="24"/>
        </w:rPr>
        <w:t xml:space="preserve"> i stranica</w:t>
      </w:r>
      <w:r w:rsidR="00863778">
        <w:rPr>
          <w:szCs w:val="24"/>
        </w:rPr>
        <w:t>ma H</w:t>
      </w:r>
      <w:r w:rsidR="004B7F47" w:rsidRPr="00753F72">
        <w:rPr>
          <w:szCs w:val="24"/>
        </w:rPr>
        <w:t>rvatske gospodarske komore, te javnom glasilu po izboru stečajnog upravitelja.</w:t>
      </w:r>
    </w:p>
    <w:p w:rsidRDefault="004B7F47" w:rsidP="004B7F47" w:rsidR="004B7F47" w:rsidRPr="00753F72">
      <w:pPr>
        <w:pStyle w:val="Tijeloteksta"/>
        <w:rPr>
          <w:szCs w:val="24"/>
        </w:rPr>
      </w:pPr>
    </w:p>
    <w:p w:rsidRDefault="00753F72" w:rsidP="00065932" w:rsidR="00753F72">
      <w:pPr>
        <w:ind w:firstLine="708"/>
        <w:jc w:val="both"/>
        <w:rPr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5</w:t>
      </w:r>
      <w:r w:rsidR="004B7F47" w:rsidRPr="00753F72">
        <w:rPr>
          <w:b/>
          <w:sz w:val="24"/>
          <w:szCs w:val="24"/>
          <w:lang w:val="hr-HR"/>
        </w:rPr>
        <w:t xml:space="preserve">. </w:t>
      </w:r>
      <w:r w:rsidR="004B7F47" w:rsidRPr="00753F72">
        <w:rPr>
          <w:sz w:val="24"/>
          <w:szCs w:val="24"/>
          <w:lang w:val="hr-HR"/>
        </w:rPr>
        <w:t xml:space="preserve">Sve obavijesti o nekretninama koje su predmet prodaje zainteresirani mogu  dobiti od stečajnog upravitelja </w:t>
      </w:r>
      <w:r w:rsidR="00E87967">
        <w:rPr>
          <w:sz w:val="24"/>
          <w:szCs w:val="24"/>
          <w:lang w:val="hr-HR"/>
        </w:rPr>
        <w:t xml:space="preserve">ante Poljaka </w:t>
      </w:r>
      <w:r w:rsidR="004B7F47" w:rsidRPr="00753F72">
        <w:rPr>
          <w:sz w:val="24"/>
          <w:szCs w:val="24"/>
          <w:lang w:val="hr-HR"/>
        </w:rPr>
        <w:t xml:space="preserve">na </w:t>
      </w:r>
      <w:r>
        <w:rPr>
          <w:sz w:val="24"/>
          <w:szCs w:val="24"/>
          <w:lang w:val="hr-HR"/>
        </w:rPr>
        <w:t>mob:</w:t>
      </w:r>
      <w:r w:rsidR="00794A21" w:rsidRPr="00753F72">
        <w:rPr>
          <w:sz w:val="24"/>
          <w:szCs w:val="24"/>
          <w:lang w:val="hr-HR"/>
        </w:rPr>
        <w:t>091/794-17-65, a potencijalni kupci nekretnine mogu razgledati uz prethodni dogovor sa stečajnim upraviteljem</w:t>
      </w:r>
      <w:r w:rsidR="00065932">
        <w:rPr>
          <w:sz w:val="24"/>
          <w:szCs w:val="24"/>
          <w:lang w:val="hr-HR"/>
        </w:rPr>
        <w:t>.</w:t>
      </w:r>
    </w:p>
    <w:p w:rsidRDefault="00753F72" w:rsidP="00D43AA5" w:rsidR="00753F72">
      <w:pPr>
        <w:rPr>
          <w:sz w:val="24"/>
          <w:szCs w:val="24"/>
          <w:lang w:val="hr-HR"/>
        </w:rPr>
      </w:pPr>
    </w:p>
    <w:p w:rsidRDefault="00065932" w:rsidP="00700C9C" w:rsidR="00065932">
      <w:pPr>
        <w:jc w:val="right"/>
        <w:rPr>
          <w:sz w:val="24"/>
          <w:szCs w:val="24"/>
          <w:lang w:val="hr-HR"/>
        </w:rPr>
      </w:pPr>
    </w:p>
    <w:p w:rsidRDefault="00D456AD" w:rsidP="00700C9C" w:rsidR="004B7F47" w:rsidRPr="00753F72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700C9C">
        <w:rPr>
          <w:sz w:val="24"/>
          <w:szCs w:val="24"/>
          <w:lang w:val="hr-HR"/>
        </w:rPr>
        <w:t xml:space="preserve">             </w:t>
      </w:r>
      <w:r w:rsidR="004B7F47" w:rsidRPr="00753F72">
        <w:rPr>
          <w:sz w:val="24"/>
          <w:szCs w:val="24"/>
          <w:lang w:val="hr-HR"/>
        </w:rPr>
        <w:t>S</w:t>
      </w:r>
      <w:r w:rsidR="00753F72">
        <w:rPr>
          <w:sz w:val="24"/>
          <w:szCs w:val="24"/>
          <w:lang w:val="hr-HR"/>
        </w:rPr>
        <w:t>utkinja</w:t>
      </w:r>
    </w:p>
    <w:p w:rsidRDefault="00D456AD" w:rsidP="00700C9C" w:rsidR="00E02A3D" w:rsidRPr="00753F72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753F72">
        <w:rPr>
          <w:sz w:val="24"/>
          <w:szCs w:val="24"/>
          <w:lang w:val="hr-HR"/>
        </w:rPr>
        <w:t>Ana Markač</w:t>
      </w:r>
    </w:p>
    <w:p w:rsidRDefault="00D43AA5" w:rsidP="00D43AA5" w:rsidR="00D43AA5" w:rsidRPr="00753F72">
      <w:pPr>
        <w:jc w:val="right"/>
        <w:rPr>
          <w:sz w:val="24"/>
          <w:szCs w:val="24"/>
          <w:lang w:val="hr-HR"/>
        </w:rPr>
      </w:pPr>
    </w:p>
    <w:sectPr w:rsidSect="00700C9C" w:rsidR="00D43AA5" w:rsidRPr="00753F7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F34" w:rsidR="00E70F34">
      <w:r>
        <w:separator/>
      </w:r>
    </w:p>
  </w:endnote>
  <w:endnote w:id="0" w:type="continuationSeparator">
    <w:p w:rsidRDefault="00E70F34" w:rsidR="00E70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F34" w:rsidR="00E70F34">
      <w:r>
        <w:separator/>
      </w:r>
    </w:p>
  </w:footnote>
  <w:footnote w:id="0" w:type="continuationSeparator">
    <w:p w:rsidRDefault="00E70F34" w:rsidR="00E70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863778">
    <w:pPr>
      <w:pStyle w:val="Zaglavlje"/>
      <w:framePr w:y="1" w:xAlign="center" w:vAnchor="text" w:hAnchor="margin" w:wrap="around"/>
      <w:jc w:val="right"/>
      <w:rPr>
        <w:rStyle w:val="Brojstranice"/>
        <w:rFonts w:cstheme="majorBidi" w:hAnsiTheme="majorBidi" w:asciiTheme="majorBidi"/>
        <w:sz w:val="22"/>
        <w:szCs w:val="22"/>
      </w:rPr>
    </w:pPr>
    <w:r w:rsidRPr="00863778">
      <w:rPr>
        <w:rStyle w:val="Brojstranice"/>
        <w:rFonts w:cstheme="majorBidi" w:hAnsiTheme="majorBidi" w:asciiTheme="majorBidi"/>
        <w:sz w:val="22"/>
        <w:szCs w:val="22"/>
      </w:rPr>
      <w:fldChar w:fldCharType="begin"/>
    </w:r>
    <w:r w:rsidRPr="00863778">
      <w:rPr>
        <w:rStyle w:val="Brojstranice"/>
        <w:rFonts w:cstheme="majorBidi" w:hAnsiTheme="majorBidi" w:asciiTheme="majorBidi"/>
        <w:sz w:val="22"/>
        <w:szCs w:val="22"/>
      </w:rPr>
      <w:instrText xml:space="preserve">PAGE  </w:instrText>
    </w:r>
    <w:r w:rsidRPr="00863778">
      <w:rPr>
        <w:rStyle w:val="Brojstranice"/>
        <w:rFonts w:cstheme="majorBidi" w:hAnsiTheme="majorBidi" w:asciiTheme="majorBidi"/>
        <w:sz w:val="22"/>
        <w:szCs w:val="22"/>
      </w:rPr>
      <w:fldChar w:fldCharType="separate"/>
    </w:r>
    <w:r w:rsidR="00DF2AFA">
      <w:rPr>
        <w:rStyle w:val="Brojstranice"/>
        <w:rFonts w:cstheme="majorBidi" w:hAnsiTheme="majorBidi" w:asciiTheme="majorBidi"/>
        <w:noProof/>
        <w:sz w:val="22"/>
        <w:szCs w:val="22"/>
      </w:rPr>
      <w:t>2</w:t>
    </w:r>
    <w:r w:rsidRPr="00863778">
      <w:rPr>
        <w:rStyle w:val="Brojstranice"/>
        <w:rFonts w:cstheme="majorBidi" w:hAnsiTheme="majorBidi" w:asciiTheme="majorBidi"/>
        <w:sz w:val="22"/>
        <w:szCs w:val="22"/>
      </w:rPr>
      <w:fldChar w:fldCharType="end"/>
    </w:r>
  </w:p>
  <w:p w:rsidRDefault="0084271D" w:rsidP="00164A39" w:rsidR="0084271D" w:rsidRPr="00753F72">
    <w:pPr>
      <w:pStyle w:val="Zaglavlje"/>
      <w:jc w:val="right"/>
      <w:rPr>
        <w:sz w:val="22"/>
        <w:szCs w:val="22"/>
      </w:rPr>
    </w:pPr>
    <w:r w:rsidRPr="00753F72">
      <w:rPr>
        <w:sz w:val="22"/>
        <w:szCs w:val="22"/>
      </w:rPr>
      <w:t xml:space="preserve">Poslovni broj </w:t>
    </w:r>
    <w:r w:rsidR="00EB13FC" w:rsidRPr="00753F72">
      <w:rPr>
        <w:sz w:val="22"/>
        <w:szCs w:val="22"/>
      </w:rPr>
      <w:t>4</w:t>
    </w:r>
    <w:r w:rsidRPr="00753F72">
      <w:rPr>
        <w:sz w:val="22"/>
        <w:szCs w:val="22"/>
      </w:rPr>
      <w:t xml:space="preserve"> St-</w:t>
    </w:r>
    <w:r w:rsidR="00C3445D" w:rsidRPr="00753F72">
      <w:rPr>
        <w:sz w:val="22"/>
        <w:szCs w:val="22"/>
      </w:rPr>
      <w:t>5</w:t>
    </w:r>
    <w:r w:rsidR="00794A21" w:rsidRPr="00753F72">
      <w:rPr>
        <w:sz w:val="22"/>
        <w:szCs w:val="22"/>
      </w:rPr>
      <w:t>5</w:t>
    </w:r>
    <w:r w:rsidR="00C3445D" w:rsidRPr="00753F72">
      <w:rPr>
        <w:sz w:val="22"/>
        <w:szCs w:val="22"/>
      </w:rPr>
      <w:t>/13-</w:t>
    </w:r>
    <w:r w:rsidR="00863778">
      <w:rPr>
        <w:sz w:val="22"/>
        <w:szCs w:val="22"/>
      </w:rPr>
      <w:t>384</w:t>
    </w:r>
  </w:p>
  <w:p w:rsidRDefault="0084271D" w:rsidP="00753F72" w:rsidR="0084271D" w:rsidRPr="00164A39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967" w:rsidP="00E87967" w:rsidR="00E87967" w:rsidRPr="00753F72">
    <w:pPr>
      <w:jc w:val="right"/>
      <w:rPr>
        <w:sz w:val="24"/>
        <w:szCs w:val="24"/>
        <w:lang w:val="hr-HR"/>
      </w:rPr>
    </w:pPr>
    <w:r w:rsidRPr="00753F72">
      <w:rPr>
        <w:sz w:val="24"/>
        <w:szCs w:val="24"/>
        <w:lang w:val="hr-HR"/>
      </w:rPr>
      <w:t>Poslovni broj</w:t>
    </w:r>
    <w:r>
      <w:rPr>
        <w:sz w:val="24"/>
        <w:szCs w:val="24"/>
        <w:lang w:val="hr-HR"/>
      </w:rPr>
      <w:t>:</w:t>
    </w:r>
    <w:r w:rsidRPr="00753F72">
      <w:rPr>
        <w:sz w:val="24"/>
        <w:szCs w:val="24"/>
        <w:lang w:val="hr-HR"/>
      </w:rPr>
      <w:t xml:space="preserve"> 2 St-55/13-</w:t>
    </w:r>
    <w:r>
      <w:rPr>
        <w:sz w:val="24"/>
        <w:szCs w:val="24"/>
        <w:lang w:val="hr-HR"/>
      </w:rPr>
      <w:t>450</w:t>
    </w:r>
  </w:p>
  <w:p w:rsidRDefault="00E87967" w:rsidR="00E879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EA728D7"/>
    <w:multiLevelType w:val="hybridMultilevel"/>
    <w:tmpl w:val="24CABC58"/>
    <w:lvl w:tplc="5030A62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62A7E5E"/>
    <w:multiLevelType w:val="hybridMultilevel"/>
    <w:tmpl w:val="D030558E"/>
    <w:lvl w:tplc="E9D2D2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0D57"/>
    <w:rsid w:val="00065932"/>
    <w:rsid w:val="000C02DD"/>
    <w:rsid w:val="001208EA"/>
    <w:rsid w:val="00164A39"/>
    <w:rsid w:val="00234DC2"/>
    <w:rsid w:val="002D235E"/>
    <w:rsid w:val="00384D14"/>
    <w:rsid w:val="003C28F5"/>
    <w:rsid w:val="003C7653"/>
    <w:rsid w:val="003E0B0B"/>
    <w:rsid w:val="003E4854"/>
    <w:rsid w:val="00405F0E"/>
    <w:rsid w:val="00430314"/>
    <w:rsid w:val="00445C93"/>
    <w:rsid w:val="00455950"/>
    <w:rsid w:val="0047750A"/>
    <w:rsid w:val="004B02F5"/>
    <w:rsid w:val="004B7F47"/>
    <w:rsid w:val="004C2B10"/>
    <w:rsid w:val="004F4664"/>
    <w:rsid w:val="005468B8"/>
    <w:rsid w:val="005D6F24"/>
    <w:rsid w:val="00700C9C"/>
    <w:rsid w:val="00743AE5"/>
    <w:rsid w:val="00753F72"/>
    <w:rsid w:val="00756FF6"/>
    <w:rsid w:val="00794A21"/>
    <w:rsid w:val="0084271D"/>
    <w:rsid w:val="00863778"/>
    <w:rsid w:val="008661F4"/>
    <w:rsid w:val="00873874"/>
    <w:rsid w:val="00891B63"/>
    <w:rsid w:val="008928F2"/>
    <w:rsid w:val="008E3AAC"/>
    <w:rsid w:val="00900CDC"/>
    <w:rsid w:val="0097379A"/>
    <w:rsid w:val="00994F6C"/>
    <w:rsid w:val="00AA1F20"/>
    <w:rsid w:val="00B7790C"/>
    <w:rsid w:val="00BB488B"/>
    <w:rsid w:val="00BB760E"/>
    <w:rsid w:val="00BE4C91"/>
    <w:rsid w:val="00C047BC"/>
    <w:rsid w:val="00C27E0E"/>
    <w:rsid w:val="00C3445D"/>
    <w:rsid w:val="00C61046"/>
    <w:rsid w:val="00D20A88"/>
    <w:rsid w:val="00D37CF0"/>
    <w:rsid w:val="00D43AA5"/>
    <w:rsid w:val="00D456AD"/>
    <w:rsid w:val="00D9701F"/>
    <w:rsid w:val="00DF2AFA"/>
    <w:rsid w:val="00E02A3D"/>
    <w:rsid w:val="00E70F34"/>
    <w:rsid w:val="00E87967"/>
    <w:rsid w:val="00EB13FC"/>
    <w:rsid w:val="00EC4A58"/>
    <w:rsid w:val="00F44D89"/>
    <w:rsid w:val="00F62ECF"/>
    <w:rsid w:val="00F8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Hiperveza" w:type="character">
    <w:name w:val="Hyperlink"/>
    <w:rsid w:val="004B7F47"/>
    <w:rPr>
      <w:color w:val="0000FF"/>
      <w:u w:val="single"/>
    </w:rPr>
  </w:style>
  <w:style w:customStyle="true" w:styleId="TijelotekstaChar" w:type="character">
    <w:name w:val="Tijelo teksta Char"/>
    <w:basedOn w:val="Zadanifontodlomka"/>
    <w:link w:val="Tijeloteksta"/>
    <w:rsid w:val="00D43AA5"/>
    <w:rPr>
      <w:sz w:val="24"/>
    </w:rPr>
  </w:style>
  <w:style w:styleId="Odlomakpopisa" w:type="paragraph">
    <w:name w:val="List Paragraph"/>
    <w:basedOn w:val="Normal"/>
    <w:uiPriority w:val="34"/>
    <w:qFormat/>
    <w:rsid w:val="00D43A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A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A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A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A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Hiperveza" w:type="character">
    <w:name w:val="Hyperlink"/>
    <w:rsid w:val="004B7F47"/>
    <w:rPr>
      <w:color w:val="0000FF"/>
      <w:u w:val="single"/>
    </w:rPr>
  </w:style>
  <w:style w:customStyle="1" w:styleId="TijelotekstaChar" w:type="character">
    <w:name w:val="Tijelo teksta Char"/>
    <w:basedOn w:val="Zadanifontodlomka"/>
    <w:link w:val="Tijeloteksta"/>
    <w:rsid w:val="00D43AA5"/>
    <w:rPr>
      <w:sz w:val="24"/>
    </w:rPr>
  </w:style>
  <w:style w:styleId="Odlomakpopisa" w:type="paragraph">
    <w:name w:val="List Paragraph"/>
    <w:basedOn w:val="Normal"/>
    <w:uiPriority w:val="34"/>
    <w:qFormat/>
    <w:rsid w:val="00D43A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2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A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A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A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A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ste&#269;aj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AA89D-B452-4792-AF64-265FF7AF8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529</properties:Words>
  <properties:Characters>2930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3479</properties:CharactersWithSpaces>
  <properties:SharedDoc>false</properties:SharedDoc>
  <properties:HLinks>
    <vt:vector size="6" baseType="variant">
      <vt:variant>
        <vt:i4>299</vt:i4>
      </vt:variant>
      <vt:variant>
        <vt:i4>0</vt:i4>
      </vt:variant>
      <vt:variant>
        <vt:i4>0</vt:i4>
      </vt:variant>
      <vt:variant>
        <vt:i4>5</vt:i4>
      </vt:variant>
      <vt:variant>
        <vt:lpwstr>http://www.stečaj.hr/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2016-06-28T08:04:00Z</dcterms:created>
  <dc:creator>Korisnik</dc:creator>
  <cp:lastModifiedBy>Merlina Klišmanić</cp:lastModifiedBy>
  <cp:lastPrinted>2016-06-28T08:07:00Z</cp:lastPrinted>
  <dcterms:modified xmlns:xsi="http://www.w3.org/2001/XMLSchema-instance" xsi:type="dcterms:W3CDTF">2016-06-28T12:05:00Z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