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b159" w14:paraId="1a9b159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0C72EB">
        <w:t>1833</w:t>
      </w:r>
      <w:r w:rsidR="00BB2037">
        <w:t>/16-</w:t>
      </w:r>
      <w:r w:rsidR="000C72EB">
        <w:t>22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C72EB">
        <w:rPr>
          <w:b/>
        </w:rPr>
        <w:t>VODOSTROJ j.d.o.o. u likvidaciji, Borovo, Sremska 28, MBS: 030159033</w:t>
      </w:r>
      <w:r w:rsidR="000C72EB">
        <w:t xml:space="preserve">, </w:t>
      </w:r>
      <w:r w:rsidR="000C72EB">
        <w:rPr>
          <w:b/>
        </w:rPr>
        <w:t>OIB: 18847577690</w:t>
      </w:r>
      <w:r w:rsidR="006139EC">
        <w:t xml:space="preserve">, </w:t>
      </w:r>
      <w:r w:rsidR="003B4C28">
        <w:t xml:space="preserve">dana </w:t>
      </w:r>
      <w:r w:rsidR="000C72EB">
        <w:t>12. lipnja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C72EB">
        <w:rPr>
          <w:b/>
        </w:rPr>
        <w:t>VODOSTROJ j.d.o.o. u likvidaciji, Borovo, Sremska 28, MBS: 030159033</w:t>
      </w:r>
      <w:r w:rsidR="000C72EB">
        <w:t xml:space="preserve">, </w:t>
      </w:r>
      <w:r w:rsidR="000C72EB">
        <w:rPr>
          <w:b/>
        </w:rPr>
        <w:t xml:space="preserve">OIB: 18847577690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C72EB">
        <w:rPr>
          <w:b/>
        </w:rPr>
        <w:t>1833</w:t>
      </w:r>
      <w:r w:rsidR="00A310E9" w:rsidRPr="00BB2037">
        <w:rPr>
          <w:b/>
        </w:rPr>
        <w:t>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C72EB">
        <w:rPr>
          <w:b/>
        </w:rPr>
        <w:t>10.000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 xml:space="preserve">, </w:t>
      </w:r>
      <w:r w:rsidR="000C72EB">
        <w:t xml:space="preserve">(nagrada st. upravitelju, trošak knjigovodstva i drugi troškovi) </w:t>
      </w:r>
      <w:r>
        <w:t>na ime predujma za pokriće troškova kako prethodnog tako i otvorenog stečajnog postupka</w:t>
      </w:r>
      <w:r w:rsidR="00025E45">
        <w:t xml:space="preserve"> </w:t>
      </w: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C72EB">
        <w:t>16. lipnja 2016.</w:t>
      </w:r>
      <w:r w:rsidR="00C43FA3">
        <w:t xml:space="preserve"> g.</w:t>
      </w:r>
      <w:r w:rsidRPr="00DD2365">
        <w:t xml:space="preserve"> prijedlog za otvaranje stečajnog postupka nad dužnikom </w:t>
      </w:r>
      <w:r w:rsidR="000C72EB">
        <w:rPr>
          <w:b/>
        </w:rPr>
        <w:t>VODOSTROJ j.d.o.o. u likvidaciji, Borovo, Sremska 28, MBS: 030159033</w:t>
      </w:r>
      <w:r w:rsidR="000C72EB">
        <w:t xml:space="preserve">, </w:t>
      </w:r>
      <w:r w:rsidR="000C72EB">
        <w:rPr>
          <w:b/>
        </w:rPr>
        <w:t>OIB: 18847577690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C43FA3" w:rsidR="000C72EB">
      <w:pPr>
        <w:ind w:firstLine="720"/>
        <w:jc w:val="both"/>
      </w:pPr>
      <w:r>
        <w:t>Sukladno Izvješću privremenog stečajnog upravitelja određenog rješenjem ovog suda St-</w:t>
      </w:r>
      <w:r w:rsidR="000C72EB">
        <w:t>1833</w:t>
      </w:r>
      <w:r>
        <w:t xml:space="preserve">/16 od </w:t>
      </w:r>
      <w:r w:rsidR="000C72EB">
        <w:t>6. ožujka 2017</w:t>
      </w:r>
      <w:r>
        <w:t xml:space="preserve">. g., koje je usmeno iznio na ročištu održanom dana </w:t>
      </w:r>
      <w:r w:rsidR="000C72EB">
        <w:t>8. lipnja 2016. g.</w:t>
      </w:r>
      <w:r>
        <w:t xml:space="preserve"> razvidno je da su  kod  stečajnog dužnika ostvareni stečajni razlozi predviđeni člankom 5. Stečajnog zakona - dužnik je nesposoban za plaćanje i prezadužen. Sukladno </w:t>
      </w:r>
    </w:p>
    <w:p w:rsidRDefault="000C72EB" w:rsidP="000C72EB" w:rsidR="000C72EB">
      <w:pPr>
        <w:jc w:val="both"/>
      </w:pPr>
    </w:p>
    <w:p w:rsidRDefault="000C72EB" w:rsidP="000C72EB" w:rsidR="000C72EB">
      <w:pPr>
        <w:jc w:val="right"/>
      </w:pPr>
      <w:r>
        <w:t>Broj: St-1833/16-22</w:t>
      </w:r>
    </w:p>
    <w:p w:rsidRDefault="000C72EB" w:rsidP="000C72EB" w:rsidR="000C72EB">
      <w:pPr>
        <w:jc w:val="both"/>
      </w:pPr>
    </w:p>
    <w:p w:rsidRDefault="000C72EB" w:rsidP="000C72EB" w:rsidR="000C72EB">
      <w:pPr>
        <w:jc w:val="both"/>
      </w:pPr>
    </w:p>
    <w:p w:rsidRDefault="000C72EB" w:rsidP="000C72EB" w:rsidR="000C72EB">
      <w:pPr>
        <w:jc w:val="both"/>
      </w:pPr>
    </w:p>
    <w:p w:rsidRDefault="00C43FA3" w:rsidP="000C72EB" w:rsidR="00C43FA3">
      <w:pPr>
        <w:jc w:val="both"/>
      </w:pPr>
      <w:r>
        <w:t xml:space="preserve">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C72EB">
        <w:t>10.000</w:t>
      </w:r>
      <w:r>
        <w:t>,00 kn (trošak financijsko-knjigovodstvenog vještačenja, procjena nekretnine, izrada elaborata, troškovi sudskih i drugih postupaka, bruto nagrada stečajnog upravitelja i ostali troškovi).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C72EB">
        <w:t>12. lipnja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C72EB">
        <w:t>12.7.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6D1" w:rsidR="004306D1">
      <w:r>
        <w:separator/>
      </w:r>
    </w:p>
  </w:endnote>
  <w:endnote w:id="0" w:type="continuationSeparator">
    <w:p w:rsidRDefault="004306D1" w:rsidR="00430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6D1" w:rsidR="004306D1">
      <w:r>
        <w:separator/>
      </w:r>
    </w:p>
  </w:footnote>
  <w:footnote w:id="0" w:type="continuationSeparator">
    <w:p w:rsidRDefault="004306D1" w:rsidR="00430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40B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06D1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440BC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0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4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0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4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VODOSTROJ jednostavno društvo s ograničenom odgovornošću za proizvodnju, trgovinu i usluge u likvidaciji</izvorni_sadrzaj>
    <derivirana_varijabla naziv="DomainObject.Predmet.ProtustrankaFormated_1">  VODOSTROJ jednostavno društvo s ograničenom odgovornošću za proizvodnju, trgovinu i usluge u likvidaciji</derivirana_varijabla>
  </DomainObject.Predmet.ProtustrankaFormated>
  <DomainObject.Predmet.ProtustrankaFormatedOIB>
    <izvorni_sadrzaj>  VODOSTROJ jednostavno društvo s ograničenom odgovornošću za proizvodnju, trgovinu i usluge u likvidaciji, OIB 18847577690</izvorni_sadrzaj>
    <derivirana_varijabla naziv="DomainObject.Predmet.ProtustrankaFormatedOIB_1">  VODOSTROJ jednostavno društvo s ograničenom odgovornošću za proizvodnju, trgovinu i usluge u likvidaciji, OIB 18847577690</derivirana_varijabla>
  </DomainObject.Predmet.ProtustrankaFormatedOIB>
  <DomainObject.Predmet.ProtustrankaFormatedWithAdress>
    <izvorni_sadrzaj> VODOSTROJ jednostavno društvo s ograničenom odgovornošću za proizvodnju, trgovinu i usluge u likvidaciji, Sremska 28, 32227 Borovo</izvorni_sadrzaj>
    <derivirana_varijabla naziv="DomainObject.Predmet.ProtustrankaFormatedWithAdress_1"> VODOSTROJ jednostavno društvo s ograničenom odgovornošću za proizvodnju, trgovinu i usluge u likvidaciji, Sremska 28, 32227 Borovo</derivirana_varijabla>
  </DomainObject.Predmet.ProtustrankaFormatedWithAdress>
  <DomainObject.Predmet.ProtustrankaFormatedWithAdressOIB>
    <izvorni_sadrzaj> VODOSTROJ jednostavno društvo s ograničenom odgovornošću za proizvodnju, trgovinu i usluge u likvidaciji, OIB 18847577690, Sremska 28, 32227 Borovo</izvorni_sadrzaj>
    <derivirana_varijabla naziv="DomainObject.Predmet.ProtustrankaFormatedWithAdressOIB_1"> VODOSTROJ jednostavno društvo s ograničenom odgovornošću za proizvodnju, trgovinu i usluge u likvidaciji, OIB 18847577690, Sremska 28, 32227 Borovo</derivirana_varijabla>
  </DomainObject.Predmet.ProtustrankaFormatedWithAdressOIB>
  <DomainObject.Predmet.ProtustrankaWithAdress>
    <izvorni_sadrzaj>VODOSTROJ jednostavno društvo s ograničenom odgovornošću za proizvodnju, trgovinu i usluge u likvidaciji Sremska 28, 32227 Borovo</izvorni_sadrzaj>
    <derivirana_varijabla naziv="DomainObject.Predmet.ProtustrankaWithAdress_1">VODOSTROJ jednostavno društvo s ograničenom odgovornošću za proizvodnju, trgovinu i usluge u likvidaciji Sremska 28, 32227 Borovo</derivirana_varijabla>
  </DomainObject.Predmet.ProtustrankaWithAdress>
  <DomainObject.Predmet.ProtustrankaWithAdressOIB>
    <izvorni_sadrzaj>VODOSTROJ jednostavno društvo s ograničenom odgovornošću za proizvodnju, trgovinu i usluge u likvidaciji, OIB 18847577690, Sremska 28, 32227 Borovo</izvorni_sadrzaj>
    <derivirana_varijabla naziv="DomainObject.Predmet.ProtustrankaWithAdressOIB_1">VODOSTROJ jednostavno društvo s ograničenom odgovornošću za proizvodnju, trgovinu i usluge u likvidaciji, OIB 18847577690, Sremska 28, 32227 Borovo</derivirana_varijabla>
  </DomainObject.Predmet.ProtustrankaWithAdressOIB>
  <DomainObject.Predmet.ProtustrankaNazivFormated>
    <izvorni_sadrzaj>VODOSTROJ jednostavno društvo s ograničenom odgovornošću za proizvodnju, trgovinu i usluge u likvidaciji</izvorni_sadrzaj>
    <derivirana_varijabla naziv="DomainObject.Predmet.ProtustrankaNazivFormated_1">VODOSTROJ jednostavno društvo s ograničenom odgovornošću za proizvodnju, trgovinu i usluge u likvidaciji</derivirana_varijabla>
  </DomainObject.Predmet.ProtustrankaNazivFormated>
  <DomainObject.Predmet.ProtustrankaNazivFormatedOIB>
    <izvorni_sadrzaj>VODOSTROJ jednostavno društvo s ograničenom odgovornošću za proizvodnju, trgovinu i usluge u likvidaciji, OIB 18847577690</izvorni_sadrzaj>
    <derivirana_varijabla naziv="DomainObject.Predmet.ProtustrankaNazivFormatedOIB_1">VODOSTROJ jednostavno društvo s ograničenom odgovornošću za proizvodnju, trgovinu i usluge u likvidaciji, OIB 18847577690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VODOSTROJ jednostavno društvo s ograničenom odgovornošću za proizvodnju, trgovinu i usluge u likvidaciji</item>
    </izvorni_sadrzaj>
    <derivirana_varijabla naziv="DomainObject.Predmet.ProtuStrankaListFormated_1">
      <item>VODOSTROJ jednostavno društvo s ograničenom odgovornošću za proizvodnju, trgovinu i usluge u likvidaciji</item>
    </derivirana_varijabla>
  </DomainObject.Predmet.ProtuStrankaListFormated>
  <DomainObject.Predmet.ProtuStrankaListFormatedOIB>
    <izvorni_sadrzaj>
      <item>VODOSTROJ jednostavno društvo s ograničenom odgovornošću za proizvodnju, trgovinu i usluge u likvidaciji, OIB 18847577690</item>
    </izvorni_sadrzaj>
    <derivirana_varijabla naziv="DomainObject.Predmet.ProtuStrankaListFormatedOIB_1">
      <item>VODOSTROJ jednostavno društvo s ograničenom odgovornošću za proizvodnju, trgovinu i usluge u likvidaciji, OIB 18847577690</item>
    </derivirana_varijabla>
  </DomainObject.Predmet.ProtuStrankaListFormatedOIB>
  <DomainObject.Predmet.ProtuStrankaListFormatedWithAdress>
    <izvorni_sadrzaj>
      <item>VODOSTROJ jednostavno društvo s ograničenom odgovornošću za proizvodnju, trgovinu i usluge u likvidaciji, Sremska 28, 32227 Borovo</item>
    </izvorni_sadrzaj>
    <derivirana_varijabla naziv="DomainObject.Predmet.ProtuStrankaListFormatedWithAdress_1">
      <item>VODOSTROJ jednostavno društvo s ograničenom odgovornošću za proizvodnju, trgovinu i usluge u likvidaciji, Sremska 28, 32227 Borovo</item>
    </derivirana_varijabla>
  </DomainObject.Predmet.ProtuStrankaListFormatedWithAdress>
  <DomainObject.Predmet.ProtuStrankaListFormatedWithAdressOIB>
    <izvorni_sadrzaj>
      <item>VODOSTROJ jednostavno društvo s ograničenom odgovornošću za proizvodnju, trgovinu i usluge u likvidaciji, OIB 18847577690, Sremska 28, 32227 Borovo</item>
    </izvorni_sadrzaj>
    <derivirana_varijabla naziv="DomainObject.Predmet.ProtuStrankaListFormatedWithAdressOIB_1">
      <item>VODOSTROJ jednostavno društvo s ograničenom odgovornošću za proizvodnju, trgovinu i usluge u likvidaciji, OIB 18847577690, Sremska 28, 32227 Borovo</item>
    </derivirana_varijabla>
  </DomainObject.Predmet.ProtuStrankaListFormatedWithAdressOIB>
  <DomainObject.Predmet.ProtuStrankaListNazivFormated>
    <izvorni_sadrzaj>
      <item>VODOSTROJ jednostavno društvo s ograničenom odgovornošću za proizvodnju, trgovinu i usluge u likvidaciji</item>
    </izvorni_sadrzaj>
    <derivirana_varijabla naziv="DomainObject.Predmet.ProtuStrankaListNazivFormated_1">
      <item>VODOSTROJ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VODOSTROJ jednostavno društvo s ograničenom odgovornošću za proizvodnju, trgovinu i usluge u likvidaciji, OIB 18847577690</item>
    </izvorni_sadrzaj>
    <derivirana_varijabla naziv="DomainObject.Predmet.ProtuStrankaListNazivFormatedOIB_1">
      <item>VODOSTROJ jednostavno društvo s ograničenom odgovornošću za proizvodnju, trgovinu i usluge u likvidaciji, OIB 18847577690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VODOSTROJ jednostavno društvo s ograničenom odgovornošću za proizvodnju, trgovinu i usluge u likvidaciji</izvorni_sadrzaj>
    <derivirana_varijabla naziv="DomainObject.Predmet.ProtustrankaIDrugi_1">VODOSTROJ jednostavno društvo s ograničenom odgovornošću za proizvodnju,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VODOSTROJ jednostavno društvo s ograničenom odgovornošću za proizvodnju, trgovinu i usluge u likvidaciji, OIB 18847577690, Sremska 28, 32227 Borovo</izvorni_sadrzaj>
    <derivirana_varijabla naziv="DomainObject.Predmet.ProtustrankaIDrugiAdressOIB_1">VODOSTROJ jednostavno društvo s ograničenom odgovornošću za proizvodnju, trgovinu i usluge u likvidaciji, OIB 18847577690, Sremska 28,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VODOSTROJ jednostavno društvo s ograničenom odgovornošću za proizvodnju, trgovinu i usluge u likvidaciji</item>
    </izvorni_sadrzaj>
    <derivirana_varijabla naziv="DomainObject.Predmet.SudioniciListNaziv_1">
      <item>FINA RC OSIJEK</item>
      <item>VODOSTROJ jednostavno društvo s ograničenom odgovornošću za proizvodnju, trgovinu i usluge u likvidaciji</item>
    </derivirana_varijabla>
  </DomainObject.Predmet.SudioniciListNaziv>
  <DomainObject.Predmet.SudioniciListAdressOIB>
    <izvorni_sadrzaj>
      <item>FINA RC OSIJEK, OIB 85821130368</item>
      <item>VODOSTROJ jednostavno društvo s ograničenom odgovornošću za proizvodnju, trgovinu i usluge u likvidaciji, OIB 18847577690, Sremska 28,32227 Borovo</item>
    </izvorni_sadrzaj>
    <derivirana_varijabla naziv="DomainObject.Predmet.SudioniciListAdressOIB_1">
      <item>FINA RC OSIJEK, OIB 85821130368</item>
      <item>VODOSTROJ jednostavno društvo s ograničenom odgovornošću za proizvodnju, trgovinu i usluge u likvidaciji, OIB 18847577690, Sremska 28,32227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18847577690</item>
    </izvorni_sadrzaj>
    <derivirana_varijabla naziv="DomainObject.Predmet.SudioniciListNazivOIB_1">
      <item>, OIB 85821130368</item>
      <item>, OIB 18847577690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E608C-C5D9-475E-A460-B89D63231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436</properties:Words>
  <properties:Characters>2376</properties:Characters>
  <properties:Lines>99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2017-06-12T06:16:00Z</dcterms:created>
  <dc:creator>hermanj</dc:creator>
  <cp:lastModifiedBy>Danijela Sekulić</cp:lastModifiedBy>
  <cp:lastPrinted>2017-06-12T06:16:00Z</cp:lastPrinted>
  <dcterms:modified xmlns:xsi="http://www.w3.org/2001/XMLSchema-instance" xsi:type="dcterms:W3CDTF">2017-06-12T06:17:00Z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