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93ad" w14:paraId="79493ad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  </w:t>
      </w:r>
      <w:r w:rsidR="00E67B42">
        <w:t xml:space="preserve">  </w:t>
      </w:r>
      <w:r w:rsidR="008A4C6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E67B42" w:rsidP="00B474C8" w:rsidR="00B474C8" w:rsidRPr="006549AC">
      <w:pPr>
        <w:rPr>
          <w:bCs/>
        </w:rPr>
      </w:pPr>
      <w:r>
        <w:rPr>
          <w:bCs/>
        </w:rPr>
        <w:t xml:space="preserve">  </w:t>
      </w:r>
      <w:r w:rsidR="00B474C8" w:rsidRPr="006549AC">
        <w:rPr>
          <w:bCs/>
        </w:rPr>
        <w:t>REPUBLIKA 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E67B42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E67B42" w:rsidP="00E67B42" w:rsidR="00E67B42" w:rsidRPr="006549AC">
      <w:pPr>
        <w:ind w:firstLine="708"/>
        <w:rPr>
          <w:rStyle w:val="Brojstranice"/>
        </w:rPr>
      </w:pPr>
    </w:p>
    <w:p w:rsidRDefault="00E67B42" w:rsidP="00B474C8" w:rsidR="00E67B42">
      <w:pPr>
        <w:jc w:val="center"/>
        <w:rPr>
          <w:rStyle w:val="Brojstranice"/>
        </w:rPr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rPr>
          <w:rStyle w:val="Brojstranice"/>
        </w:rPr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6E3EB7" w:rsidP="00DC134D" w:rsidR="00B474C8" w:rsidRPr="006549AC">
      <w:pPr>
        <w:ind w:firstLine="708"/>
        <w:jc w:val="both"/>
        <w:rPr>
          <w:rStyle w:val="Brojstranice"/>
        </w:rPr>
      </w:pPr>
      <w:r w:rsidRPr="006E3EB7">
        <w:rPr>
          <w:rStyle w:val="Brojstranice"/>
        </w:rPr>
        <w:t>Trgovački sud u Pazinu, po stečajnom sucu Ivanu Dujiću, u stečajnom postupku nad dužnikom PONJO d.o.o. u stečaju Novigrad, Stancijeta 26, OIB 18165701657</w:t>
      </w:r>
      <w:r>
        <w:rPr>
          <w:rStyle w:val="Brojstranice"/>
        </w:rPr>
        <w:t>, 10</w:t>
      </w:r>
      <w:r w:rsidR="00B474C8" w:rsidRPr="006549AC">
        <w:rPr>
          <w:rStyle w:val="Brojstranice"/>
        </w:rPr>
        <w:t xml:space="preserve">. </w:t>
      </w:r>
      <w:r w:rsidR="00BE1F60">
        <w:rPr>
          <w:rStyle w:val="Brojstranice"/>
        </w:rPr>
        <w:t>svibnja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D57C1C" w:rsidP="00E67B42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6E3EB7" w:rsidRPr="006E3EB7">
        <w:t>Gordan</w:t>
      </w:r>
      <w:r w:rsidR="006E3EB7">
        <w:t>i</w:t>
      </w:r>
      <w:r w:rsidR="006E3EB7" w:rsidRPr="006E3EB7">
        <w:t xml:space="preserve"> Štifter Draščić, </w:t>
      </w:r>
      <w:r w:rsidR="006E3EB7">
        <w:t xml:space="preserve">iz </w:t>
      </w:r>
      <w:r w:rsidR="006E3EB7" w:rsidRPr="006E3EB7">
        <w:t>Jurdani, Obadi 90c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neto iznosu od </w:t>
      </w:r>
      <w:r w:rsidR="006E3EB7">
        <w:t>1.819</w:t>
      </w:r>
      <w:r w:rsidR="00BE1F60">
        <w:t>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6E3EB7">
        <w:t>09</w:t>
      </w:r>
      <w:r w:rsidRPr="006549AC">
        <w:t xml:space="preserve">. </w:t>
      </w:r>
      <w:r w:rsidR="00BE1F60">
        <w:t>svibnja</w:t>
      </w:r>
      <w:r w:rsidRPr="006549AC">
        <w:t xml:space="preserve"> 2017. stečajni upravitelj je zatražio odobrenje troškova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6E3EB7" w:rsidRPr="006E3EB7">
        <w:t>1.819,00 kuna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E67B42" w:rsidR="00D57C1C" w:rsidRPr="006549AC">
      <w:pPr>
        <w:jc w:val="center"/>
      </w:pPr>
      <w:r w:rsidRPr="006549AC">
        <w:t xml:space="preserve">U Pazinu, </w:t>
      </w:r>
      <w:r w:rsidR="006E3EB7">
        <w:t>10</w:t>
      </w:r>
      <w:r w:rsidR="00964990" w:rsidRPr="006549AC">
        <w:t>.</w:t>
      </w:r>
      <w:r w:rsidR="00C9335F" w:rsidRPr="006549AC">
        <w:t xml:space="preserve"> </w:t>
      </w:r>
      <w:r w:rsidR="00BE1F60">
        <w:t>svibnja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 xml:space="preserve">   Ivan Dujić</w:t>
      </w:r>
      <w:r w:rsidR="008A4C69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</w:t>
      </w:r>
      <w:r w:rsidR="006E3EB7" w:rsidRPr="006E3EB7">
        <w:t>Gordan</w:t>
      </w:r>
      <w:r w:rsidR="006E3EB7">
        <w:t>i</w:t>
      </w:r>
      <w:r w:rsidR="006E3EB7" w:rsidRPr="006E3EB7">
        <w:t xml:space="preserve"> Štifter Draščić, iz Jurdani, Obadi 90c</w:t>
      </w:r>
    </w:p>
    <w:sectPr w:rsidSect="00EB3C6C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8B6" w:rsidR="009B18B6">
      <w:r>
        <w:separator/>
      </w:r>
    </w:p>
  </w:endnote>
  <w:endnote w:id="0" w:type="continuationSeparator">
    <w:p w:rsidRDefault="009B18B6" w:rsidR="009B1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8B6" w:rsidR="009B18B6">
      <w:r>
        <w:separator/>
      </w:r>
    </w:p>
  </w:footnote>
  <w:footnote w:id="0" w:type="continuationSeparator">
    <w:p w:rsidRDefault="009B18B6" w:rsidR="009B1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1F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BE1F60" w:rsidRPr="00BE1F60">
      <w:t>Posl. br. 10 St-823/16-41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3E6B24">
      <w:t>Posl. br. 10 St-</w:t>
    </w:r>
    <w:r w:rsidR="006E3EB7">
      <w:t>456</w:t>
    </w:r>
    <w:r w:rsidR="00DC134D">
      <w:t>/1</w:t>
    </w:r>
    <w:r w:rsidR="008374C4">
      <w:t>6-</w:t>
    </w:r>
    <w:r w:rsidR="00BE1F60">
      <w:t>4</w:t>
    </w:r>
    <w:r w:rsidR="006E3EB7">
      <w:t>6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36851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36B5B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E3EB7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4C69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18B6"/>
    <w:rsid w:val="009B35E6"/>
    <w:rsid w:val="009B401E"/>
    <w:rsid w:val="009C7324"/>
    <w:rsid w:val="009E26BF"/>
    <w:rsid w:val="009E3360"/>
    <w:rsid w:val="009F3C7E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67B42"/>
    <w:rsid w:val="00E73E8E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- U REF</izvorni_sadrzaj>
    <derivirana_varijabla naziv="DomainObject.Predmet.Opis_1">29.12.16. prileži ŽUTI REGISTRATOR
sa prijavama tražbina 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7A96B-6908-4406-AD5F-1482BB214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286</properties:Words>
  <properties:Characters>1393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2017-05-10T12:53:00Z</dcterms:created>
  <dc:creator>drabar</dc:creator>
  <cp:lastModifiedBy>Sanja Lakošeljac</cp:lastModifiedBy>
  <cp:lastPrinted>2010-08-27T06:20:00Z</cp:lastPrinted>
  <dcterms:modified xmlns:xsi="http://www.w3.org/2001/XMLSchema-instance" xsi:type="dcterms:W3CDTF">2017-05-11T06:34:00Z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