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0824" w14:paraId="d380824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2162C3">
        <w:t>4900</w:t>
      </w:r>
      <w:r>
        <w:t>/2015</w:t>
      </w:r>
      <w:r w:rsidR="00674B3D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135387" w:rsidRPr="00135387">
        <w:t>STRMICA d.o.o., Petra Hektorovića 2, Zagreb, OIB: 55307505276</w:t>
      </w:r>
      <w:r>
        <w:t xml:space="preserve">, dana  </w:t>
      </w:r>
      <w:r w:rsidR="00135387">
        <w:t>02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135387" w:rsidRPr="00135387">
        <w:t>STRMICA d.o.o., Petra Hektorovića 2, Zagreb, OIB: 55307505276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</w:t>
      </w:r>
      <w:r w:rsidR="00135387">
        <w:t>02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se  </w:t>
      </w:r>
      <w:r w:rsidR="001B1F73">
        <w:t>PAVAO GRIZELJ iz Zagreba, Dragutina Golika 34, OIB:</w:t>
      </w:r>
      <w:r w:rsidR="001B1F73" w:rsidRPr="001B1F73">
        <w:t>71007328639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135387" w:rsidRPr="00135387">
        <w:t>STRMICA d.o.o., Petra Hektorovića 2, Zagreb, OIB: 55307505276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135387" w:rsidP="00047C0E" w:rsidR="00047C0E">
      <w:pPr>
        <w:pStyle w:val="Bezproreda"/>
        <w:jc w:val="center"/>
      </w:pPr>
      <w:r>
        <w:t>U Zagrebu, 02</w:t>
      </w:r>
      <w:r w:rsidR="00047C0E">
        <w:t xml:space="preserve">. </w:t>
      </w:r>
      <w:r w:rsidR="00BA2A5A">
        <w:t>svibnja</w:t>
      </w:r>
      <w:r w:rsidR="00047C0E"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674B3D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674B3D" w:rsidP="00674B3D" w:rsidR="00674B3D">
      <w:pPr>
        <w:pStyle w:val="Bezproreda"/>
        <w:jc w:val="right"/>
      </w:pPr>
      <w:r>
        <w:t>Za točnost otpravka-ovlašteni službenik:</w:t>
      </w:r>
    </w:p>
    <w:p w:rsidRDefault="00674B3D" w:rsidP="00674B3D" w:rsidR="00674B3D">
      <w:pPr>
        <w:pStyle w:val="Bezproreda"/>
        <w:jc w:val="right"/>
      </w:pPr>
      <w:r>
        <w:t xml:space="preserve">Tanja Štraubert </w:t>
      </w:r>
    </w:p>
    <w:sectPr w:rsidSect="00EF1FD3" w:rsidR="00674B3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C27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2162C3" w:rsidRPr="002162C3">
          <w:t>4900/2015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5387"/>
    <w:rsid w:val="001371FB"/>
    <w:rsid w:val="001B1F73"/>
    <w:rsid w:val="001B22F8"/>
    <w:rsid w:val="002162C3"/>
    <w:rsid w:val="003A3366"/>
    <w:rsid w:val="004E266D"/>
    <w:rsid w:val="00565D5A"/>
    <w:rsid w:val="00674B3D"/>
    <w:rsid w:val="00677951"/>
    <w:rsid w:val="00AA7B27"/>
    <w:rsid w:val="00AE11D4"/>
    <w:rsid w:val="00BA2A5A"/>
    <w:rsid w:val="00BC1874"/>
    <w:rsid w:val="00C136F3"/>
    <w:rsid w:val="00DC0AA2"/>
    <w:rsid w:val="00DE059B"/>
    <w:rsid w:val="00DF1FFF"/>
    <w:rsid w:val="00E71C27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74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B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B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B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B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74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B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B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B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B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4900</izvorni_sadrzaj>
    <derivirana_varijabla naziv="DomainObject.Predmet.Broj_1">4900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St-4900/2015</izvorni_sadrzaj>
    <derivirana_varijabla naziv="DomainObject.Predmet.OznakaBroj_1">St-4900/2015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STRMICA d.o.o. zastupanog po punomoćniku Dragomir Perković</izvorni_sadrzaj>
    <derivirana_varijabla naziv="DomainObject.Predmet.ProtustrankaFormated_1">  STRMICA d.o.o. zastupanog po punomoćniku Dragomir Perković</derivirana_varijabla>
  </DomainObject.Predmet.ProtustrankaFormated>
  <DomainObject.Predmet.ProtustrankaFormatedOIB>
    <izvorni_sadrzaj>  STRMICA d.o.o., OIB 55307505276 zastupanog po punomoćniku Dragomir Perković</izvorni_sadrzaj>
    <derivirana_varijabla naziv="DomainObject.Predmet.ProtustrankaFormatedOIB_1">  STRMICA d.o.o., OIB 55307505276 zastupanog po punomoćniku Dragomir Perković</derivirana_varijabla>
  </DomainObject.Predmet.ProtustrankaFormatedOIB>
  <DomainObject.Predmet.ProtustrankaFormatedWithAdress>
    <izvorni_sadrzaj> STRMICA d.o.o., Petra Hektorovića 2, 10000 Zagreb zastupanog po punomoćniku Dragomir Perković</izvorni_sadrzaj>
    <derivirana_varijabla naziv="DomainObject.Predmet.ProtustrankaFormatedWithAdress_1"> STRMICA d.o.o., Petra Hektorovića 2, 10000 Zagreb zastupanog po punomoćniku Dragomir Perković</derivirana_varijabla>
  </DomainObject.Predmet.ProtustrankaFormatedWithAdress>
  <DomainObject.Predmet.ProtustrankaFormatedWithAdressOIB>
    <izvorni_sadrzaj> STRMICA d.o.o., OIB 55307505276, Petra Hektorovića 2, 10000 Zagreb zastupanog po punomoćniku Dragomir Perković</izvorni_sadrzaj>
    <derivirana_varijabla naziv="DomainObject.Predmet.ProtustrankaFormatedWithAdressOIB_1"> STRMICA d.o.o., OIB 55307505276, Petra Hektorovića 2, 10000 Zagreb zastupanog po punomoćniku Dragomir Perković</derivirana_varijabla>
  </DomainObject.Predmet.ProtustrankaFormatedWithAdressOIB>
  <DomainObject.Predmet.ProtustrankaWithAdress>
    <izvorni_sadrzaj>STRMICA d.o.o. Petra Hektorovića 2, 10000 Zagreb</izvorni_sadrzaj>
    <derivirana_varijabla naziv="DomainObject.Predmet.ProtustrankaWithAdress_1">STRMICA d.o.o. Petra Hektorovića 2, 10000 Zagreb</derivirana_varijabla>
  </DomainObject.Predmet.ProtustrankaWithAdress>
  <DomainObject.Predmet.ProtustrankaWithAdressOIB>
    <izvorni_sadrzaj>STRMICA d.o.o., OIB 55307505276, Petra Hektorovića 2, 10000 Zagreb</izvorni_sadrzaj>
    <derivirana_varijabla naziv="DomainObject.Predmet.ProtustrankaWithAdressOIB_1">STRMICA d.o.o., OIB 55307505276, Petra Hektorovića 2, 10000 Zagreb</derivirana_varijabla>
  </DomainObject.Predmet.ProtustrankaWithAdressOIB>
  <DomainObject.Predmet.ProtustrankaNazivFormated>
    <izvorni_sadrzaj>STRMICA d.o.o.</izvorni_sadrzaj>
    <derivirana_varijabla naziv="DomainObject.Predmet.ProtustrankaNazivFormated_1">STRMICA d.o.o.</derivirana_varijabla>
  </DomainObject.Predmet.ProtustrankaNazivFormated>
  <DomainObject.Predmet.ProtustrankaNazivFormatedOIB>
    <izvorni_sadrzaj>STRMICA d.o.o., OIB 55307505276</izvorni_sadrzaj>
    <derivirana_varijabla naziv="DomainObject.Predmet.ProtustrankaNazivFormatedOIB_1">STRMICA d.o.o., OIB 55307505276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STRMICA d.o.o. zastupanog po punomoćniku Dragomir Perković</item>
    </izvorni_sadrzaj>
    <derivirana_varijabla naziv="DomainObject.Predmet.ProtuStrankaListFormated_1">
      <item>STRMICA d.o.o. zastupanog po punomoćniku Dragomir Perković</item>
    </derivirana_varijabla>
  </DomainObject.Predmet.ProtuStrankaListFormated>
  <DomainObject.Predmet.ProtuStrankaListFormatedOIB>
    <izvorni_sadrzaj>
      <item>STRMICA d.o.o., OIB 55307505276 zastupanog po punomoćniku Dragomir Perković</item>
    </izvorni_sadrzaj>
    <derivirana_varijabla naziv="DomainObject.Predmet.ProtuStrankaListFormatedOIB_1">
      <item>STRMICA d.o.o., OIB 55307505276 zastupanog po punomoćniku Dragomir Perković</item>
    </derivirana_varijabla>
  </DomainObject.Predmet.ProtuStrankaListFormatedOIB>
  <DomainObject.Predmet.ProtuStrankaListFormatedWithAdress>
    <izvorni_sadrzaj>
      <item>STRMICA d.o.o., Petra Hektorovića 2, 10000 Zagreb zastupanog po punomoćniku Dragomir Perković</item>
    </izvorni_sadrzaj>
    <derivirana_varijabla naziv="DomainObject.Predmet.ProtuStrankaListFormatedWithAdress_1">
      <item>STRMICA d.o.o., Petra Hektorovića 2, 10000 Zagreb zastupanog po punomoćniku Dragomir Perković</item>
    </derivirana_varijabla>
  </DomainObject.Predmet.ProtuStrankaListFormatedWithAdress>
  <DomainObject.Predmet.ProtuStrankaListFormatedWithAdressOIB>
    <izvorni_sadrzaj>
      <item>STRMICA d.o.o., OIB 55307505276, Petra Hektorovića 2, 10000 Zagreb zastupanog po punomoćniku Dragomir Perković</item>
    </izvorni_sadrzaj>
    <derivirana_varijabla naziv="DomainObject.Predmet.ProtuStrankaListFormatedWithAdressOIB_1">
      <item>STRMICA d.o.o., OIB 55307505276, Petra Hektorovića 2, 10000 Zagreb zastupanog po punomoćniku Dragomir Perković</item>
    </derivirana_varijabla>
  </DomainObject.Predmet.ProtuStrankaListFormatedWithAdressOIB>
  <DomainObject.Predmet.ProtuStrankaListNazivFormated>
    <izvorni_sadrzaj>
      <item>STRMICA d.o.o.</item>
    </izvorni_sadrzaj>
    <derivirana_varijabla naziv="DomainObject.Predmet.ProtuStrankaListNazivFormated_1">
      <item>STRMICA d.o.o.</item>
    </derivirana_varijabla>
  </DomainObject.Predmet.ProtuStrankaListNazivFormated>
  <DomainObject.Predmet.ProtuStrankaListNazivFormatedOIB>
    <izvorni_sadrzaj>
      <item>STRMICA d.o.o., OIB 55307505276</item>
    </izvorni_sadrzaj>
    <derivirana_varijabla naziv="DomainObject.Predmet.ProtuStrankaListNazivFormatedOIB_1">
      <item>STRMICA d.o.o., OIB 55307505276</item>
    </derivirana_varijabla>
  </DomainObject.Predmet.ProtuStrankaListNazivFormatedOIB>
  <DomainObject.Predmet.OstaliListFormated>
    <izvorni_sadrzaj>
      <item>Pavao Grizelj</item>
      <item>Dragomir Perković punomoćnik sudionika u postupku STRMICA d.o.o.</item>
    </izvorni_sadrzaj>
    <derivirana_varijabla naziv="DomainObject.Predmet.OstaliListFormated_1">
      <item>Pavao Grizelj</item>
      <item>Dragomir Perković punomoćnik sudionika u postupku STRMICA d.o.o.</item>
    </derivirana_varijabla>
  </DomainObject.Predmet.OstaliListFormated>
  <DomainObject.Predmet.OstaliListFormatedOIB>
    <izvorni_sadrzaj>
      <item>Pavao Grizelj, OIB 71007328639</item>
      <item>Dragomir Perković, OIB 77790472281 punomoćnik sudionika u postupku STRMICA d.o.o.</item>
    </izvorni_sadrzaj>
    <derivirana_varijabla naziv="DomainObject.Predmet.OstaliListFormatedOIB_1">
      <item>Pavao Grizelj, OIB 71007328639</item>
      <item>Dragomir Perković, OIB 77790472281 punomoćnik sudionika u postupku STRMICA d.o.o.</item>
    </derivirana_varijabla>
  </DomainObject.Predmet.OstaliListFormatedOIB>
  <DomainObject.Predmet.OstaliListFormatedWithAdress>
    <izvorni_sadrzaj>
      <item>Pavao Grizelj, Dragutina Golika 34, 10000 Zagreb</item>
      <item>Dragomir Perković punomoćnik sudionika u postupku STRMICA d.o.o.</item>
    </izvorni_sadrzaj>
    <derivirana_varijabla naziv="DomainObject.Predmet.OstaliListFormatedWithAdress_1">
      <item>Pavao Grizelj, Dragutina Golika 34, 10000 Zagreb</item>
      <item>Dragomir Perković punomoćnik sudionika u postupku STRMICA d.o.o.</item>
    </derivirana_varijabla>
  </DomainObject.Predmet.OstaliListFormatedWithAdress>
  <DomainObject.Predmet.OstaliListFormatedWithAdressOIB>
    <izvorni_sadrzaj>
      <item>Pavao Grizelj, OIB 71007328639, Dragutina Golika 34, 10000 Zagreb</item>
      <item>Dragomir Perković, OIB 77790472281 punomoćnik sudionika u postupku STRMICA d.o.o.</item>
    </izvorni_sadrzaj>
    <derivirana_varijabla naziv="DomainObject.Predmet.OstaliListFormatedWithAdressOIB_1">
      <item>Pavao Grizelj, OIB 71007328639, Dragutina Golika 34, 10000 Zagreb</item>
      <item>Dragomir Perković, OIB 77790472281 punomoćnik sudionika u postupku STRMICA d.o.o.</item>
    </derivirana_varijabla>
  </DomainObject.Predmet.OstaliListFormatedWithAdressOIB>
  <DomainObject.Predmet.OstaliListNazivFormated>
    <izvorni_sadrzaj>
      <item>Pavao Grizelj</item>
      <item>Dragomir Perković</item>
    </izvorni_sadrzaj>
    <derivirana_varijabla naziv="DomainObject.Predmet.OstaliListNazivFormated_1">
      <item>Pavao Grizelj</item>
      <item>Dragomir Perković</item>
    </derivirana_varijabla>
  </DomainObject.Predmet.OstaliListNazivFormated>
  <DomainObject.Predmet.OstaliListNazivFormatedOIB>
    <izvorni_sadrzaj>
      <item>Pavao Grizelj, OIB 71007328639</item>
      <item>Dragomir Perković, OIB 77790472281</item>
    </izvorni_sadrzaj>
    <derivirana_varijabla naziv="DomainObject.Predmet.OstaliListNazivFormatedOIB_1">
      <item>Pavao Grizelj, OIB 71007328639</item>
      <item>Dragomir Perković, OIB 77790472281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STRMICA d.o.o.</izvorni_sadrzaj>
    <derivirana_varijabla naziv="DomainObject.Predmet.ProtustrankaIDrugi_1">STRMICA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STRMICA d.o.o., OIB 55307505276, Petra Hektorovića 2, 10000 Zagreb</izvorni_sadrzaj>
    <derivirana_varijabla naziv="DomainObject.Predmet.ProtustrankaIDrugiAdressOIB_1">STRMICA d.o.o., OIB 55307505276,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STRMICA d.o.o.</item>
      <item>Pavao Grizelj</item>
      <item>Dragomir Perković</item>
    </izvorni_sadrzaj>
    <derivirana_varijabla naziv="DomainObject.Predmet.SudioniciListNaziv_1">
      <item>FINA Regionalni centar Zagreb</item>
      <item>STRMICA d.o.o.</item>
      <item>Pavao Grizelj</item>
      <item>Dragomir Perković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STRMICA d.o.o., OIB 55307505276, Petra Hektorovića 2,10000 Zagreb</item>
      <item>Pavao Grizelj, OIB 71007328639, Dragutina Golika 34,10000 Zagreb</item>
      <item>Dragomir Perković, OIB 77790472281</item>
    </izvorni_sadrzaj>
    <derivirana_varijabla naziv="DomainObject.Predmet.SudioniciListAdressOIB_1">
      <item>FINA Regionalni centar Zagreb, OIB 85821130368, Trg svibanjskih žrtava 1995. 1,10000 Zagreb</item>
      <item>STRMICA d.o.o., OIB 55307505276, Petra Hektorovića 2,10000 Zagreb</item>
      <item>Pavao Grizelj, OIB 71007328639, Dragutina Golika 34,10000 Zagreb</item>
      <item>Dragomir Perković, OIB 77790472281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55307505276</item>
      <item>, OIB 71007328639</item>
      <item>, OIB 77790472281</item>
    </izvorni_sadrzaj>
    <derivirana_varijabla naziv="DomainObject.Predmet.SudioniciListNazivOIB_1">
      <item>, OIB 85821130368</item>
      <item>, OIB 55307505276</item>
      <item>, OIB 71007328639</item>
      <item>, OIB 77790472281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1988</properties:Characters>
  <properties:Lines>71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2016-05-02T09:31:00Z</dcterms:created>
  <dc:creator>Sandra Rotar Vogrin</dc:creator>
  <cp:lastModifiedBy>Tanja Štraubert</cp:lastModifiedBy>
  <cp:lastPrinted>2016-05-02T11:33:00Z</cp:lastPrinted>
  <dcterms:modified xmlns:xsi="http://www.w3.org/2001/XMLSchema-instance" xsi:type="dcterms:W3CDTF">2016-05-02T11:34:00Z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