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b6343" w14:paraId="5fb634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B52E8" w:rsidP="00AB52E8" w:rsidR="00AB52E8">
      <w:pPr>
        <w:pStyle w:val="Zaglavlje"/>
        <w:jc w:val="right"/>
      </w:pPr>
      <w:r>
        <w:t>4 St-</w:t>
      </w:r>
      <w:r w:rsidR="000C75BD">
        <w:t>2</w:t>
      </w:r>
      <w:r w:rsidR="003F13CA">
        <w:t>565</w:t>
      </w:r>
      <w:r>
        <w:t>/16-3</w:t>
      </w:r>
    </w:p>
    <w:p w:rsidRDefault="000A3E1C" w:rsidP="00AB52E8" w:rsidR="00AB52E8">
      <w:pPr>
        <w:ind w:firstLine="708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52E8" w:rsidP="00AB52E8" w:rsidR="00AB52E8"/>
    <w:p w:rsidRDefault="00AB52E8" w:rsidP="00AB52E8" w:rsidR="00AB52E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B52E8" w:rsidP="00AB52E8" w:rsidR="00AB52E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B52E8" w:rsidP="00AB52E8" w:rsidR="00AB52E8">
      <w:pPr>
        <w:ind w:firstLine="708"/>
        <w:jc w:val="both"/>
      </w:pPr>
      <w:r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F13CA">
        <w:t>AM-</w:t>
      </w:r>
      <w:proofErr w:type="spellStart"/>
      <w:r w:rsidR="003F13CA">
        <w:t>gallant</w:t>
      </w:r>
      <w:proofErr w:type="spellEnd"/>
      <w:r w:rsidR="003F13CA">
        <w:t xml:space="preserve"> trgovina d.o.o. za usluge Zagreb, Radnička cesta 80, OIB 60368931136, MBS 0809959983</w:t>
      </w:r>
      <w:r>
        <w:t>, temeljem članka 430. Stečajnog zakona („Narodne novine“ 71/15, dalje SZ-a), dana 31. listopada 2016. godine, objavljuje sljedeći</w:t>
      </w:r>
    </w:p>
    <w:p w:rsidRDefault="00AB52E8" w:rsidP="00AB52E8" w:rsidR="00AB52E8">
      <w:pPr>
        <w:ind w:firstLine="708"/>
        <w:jc w:val="both"/>
      </w:pPr>
    </w:p>
    <w:p w:rsidRDefault="00AB52E8" w:rsidP="00AB52E8" w:rsidR="00AB52E8">
      <w:pPr>
        <w:jc w:val="both"/>
      </w:pPr>
    </w:p>
    <w:p w:rsidRDefault="00AB52E8" w:rsidP="00AB52E8" w:rsidR="00AB52E8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AB52E8" w:rsidP="00AB52E8" w:rsidR="00AB52E8">
      <w:pPr>
        <w:jc w:val="both"/>
        <w:rPr>
          <w:bCs/>
        </w:rPr>
      </w:pPr>
    </w:p>
    <w:p w:rsidRDefault="00AB52E8" w:rsidP="00AB52E8" w:rsidR="00AB52E8">
      <w:pPr>
        <w:ind w:left="708"/>
        <w:jc w:val="both"/>
      </w:pPr>
      <w:r>
        <w:rPr>
          <w:bCs/>
        </w:rPr>
        <w:t>I. Utvrđuje se da ukupni iznos evidentiranog duga</w:t>
      </w:r>
      <w:r w:rsidR="000C75BD">
        <w:rPr>
          <w:bCs/>
        </w:rPr>
        <w:t xml:space="preserve"> dužnika </w:t>
      </w:r>
      <w:r w:rsidR="003F13CA">
        <w:t>AM-</w:t>
      </w:r>
      <w:proofErr w:type="spellStart"/>
      <w:r w:rsidR="003F13CA">
        <w:t>gallant</w:t>
      </w:r>
      <w:proofErr w:type="spellEnd"/>
      <w:r w:rsidR="003F13CA">
        <w:t xml:space="preserve"> trgovina d.o.o. za usluge Zagreb, Radnička cesta 80, OIB 60368931136, MBS 0809959983</w:t>
      </w:r>
      <w:r w:rsidR="003F13CA">
        <w:t xml:space="preserve"> iznosi 437.828,67</w:t>
      </w:r>
      <w:r w:rsidR="000C75BD">
        <w:t xml:space="preserve"> </w:t>
      </w:r>
      <w:r w:rsidR="00A502B1">
        <w:t>kn.</w:t>
      </w:r>
    </w:p>
    <w:p w:rsidRDefault="00AB52E8" w:rsidP="00AB52E8" w:rsidR="00AB52E8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AB52E8" w:rsidP="00AB52E8" w:rsidR="00AB52E8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HR05 272-2</w:t>
      </w:r>
      <w:r w:rsidR="003F13CA">
        <w:t>565</w:t>
      </w:r>
      <w:r>
        <w:t>-16 (članak 430. SZ u vezi s člankom 132. SZ-a- NN broj 71/15).</w:t>
      </w:r>
    </w:p>
    <w:p w:rsidRDefault="00AB52E8" w:rsidP="00AB52E8" w:rsidR="00AB52E8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AB52E8" w:rsidP="00AB52E8" w:rsidR="00AB52E8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both"/>
      </w:pPr>
    </w:p>
    <w:p w:rsidRDefault="00AB52E8" w:rsidP="00AB52E8" w:rsidR="00AB52E8">
      <w:pPr>
        <w:ind w:left="708"/>
        <w:jc w:val="center"/>
      </w:pPr>
      <w:r>
        <w:t>U Osijeku 31. listopada 2016.</w:t>
      </w:r>
    </w:p>
    <w:p w:rsidRDefault="00AB52E8" w:rsidP="00AB52E8" w:rsidR="00AB52E8">
      <w:pPr>
        <w:ind w:left="708"/>
        <w:jc w:val="center"/>
      </w:pP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AB52E8" w:rsidP="00AB52E8" w:rsidR="00AB52E8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F4CFA" w:rsidP="00AB52E8" w:rsidR="00AF4CFA">
      <w:pPr>
        <w:pStyle w:val="Zaglavlje"/>
        <w:jc w:val="right"/>
      </w:pPr>
    </w:p>
    <w:sectPr w:rsidSect="000C75BD" w:rsidR="00AF4CFA">
      <w:headerReference w:type="even" r:id="rId11"/>
      <w:headerReference w:type="default" r:id="rId12"/>
      <w:pgSz w:h="16838" w:w="11906"/>
      <w:pgMar w:gutter="0" w:footer="708" w:header="0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1C" w:rsidR="004D651C">
      <w:r>
        <w:separator/>
      </w:r>
    </w:p>
  </w:endnote>
  <w:endnote w:id="0" w:type="continuationSeparator">
    <w:p w:rsidRDefault="004D651C" w:rsidR="004D65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1C" w:rsidR="004D651C">
      <w:r>
        <w:separator/>
      </w:r>
    </w:p>
  </w:footnote>
  <w:footnote w:id="0" w:type="continuationSeparator">
    <w:p w:rsidRDefault="004D651C" w:rsidR="004D65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0C75BD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C64126"/>
    <w:multiLevelType w:val="hybridMultilevel"/>
    <w:tmpl w:val="95FA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006697"/>
    <w:multiLevelType w:val="hybridMultilevel"/>
    <w:tmpl w:val="F896438A"/>
    <w:lvl w:tplc="B7E2D57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3E1C"/>
    <w:rsid w:val="000A56FE"/>
    <w:rsid w:val="000B0EBD"/>
    <w:rsid w:val="000C26C6"/>
    <w:rsid w:val="000C75BD"/>
    <w:rsid w:val="000D0569"/>
    <w:rsid w:val="000D26F8"/>
    <w:rsid w:val="000E463F"/>
    <w:rsid w:val="000E762A"/>
    <w:rsid w:val="000F61EA"/>
    <w:rsid w:val="00102060"/>
    <w:rsid w:val="00105ED0"/>
    <w:rsid w:val="00107DBE"/>
    <w:rsid w:val="001437B2"/>
    <w:rsid w:val="00162AD8"/>
    <w:rsid w:val="00166DF4"/>
    <w:rsid w:val="00173F18"/>
    <w:rsid w:val="00175FE8"/>
    <w:rsid w:val="00177EC7"/>
    <w:rsid w:val="00181891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AC3"/>
    <w:rsid w:val="00352ED9"/>
    <w:rsid w:val="003612A7"/>
    <w:rsid w:val="0036598D"/>
    <w:rsid w:val="00375C7E"/>
    <w:rsid w:val="0038265B"/>
    <w:rsid w:val="003832CA"/>
    <w:rsid w:val="00383AE3"/>
    <w:rsid w:val="003879D1"/>
    <w:rsid w:val="003924AF"/>
    <w:rsid w:val="00396676"/>
    <w:rsid w:val="003A01F4"/>
    <w:rsid w:val="003A56C0"/>
    <w:rsid w:val="003A610E"/>
    <w:rsid w:val="003A70CC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3CA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D651C"/>
    <w:rsid w:val="004E1973"/>
    <w:rsid w:val="004E466C"/>
    <w:rsid w:val="004F51DC"/>
    <w:rsid w:val="004F5FE8"/>
    <w:rsid w:val="00507C44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4281"/>
    <w:rsid w:val="00652724"/>
    <w:rsid w:val="00666402"/>
    <w:rsid w:val="0069656A"/>
    <w:rsid w:val="00697FD8"/>
    <w:rsid w:val="006A0158"/>
    <w:rsid w:val="006A11E9"/>
    <w:rsid w:val="006A3384"/>
    <w:rsid w:val="006A6EBE"/>
    <w:rsid w:val="006B29B9"/>
    <w:rsid w:val="006B5168"/>
    <w:rsid w:val="006C36CE"/>
    <w:rsid w:val="006C3F3A"/>
    <w:rsid w:val="006C4FDF"/>
    <w:rsid w:val="006D6223"/>
    <w:rsid w:val="006E1829"/>
    <w:rsid w:val="006F13C7"/>
    <w:rsid w:val="00711561"/>
    <w:rsid w:val="007138B3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23F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6107"/>
    <w:rsid w:val="008A224F"/>
    <w:rsid w:val="008A6156"/>
    <w:rsid w:val="008A66B9"/>
    <w:rsid w:val="008A786C"/>
    <w:rsid w:val="008B0E56"/>
    <w:rsid w:val="008B3E52"/>
    <w:rsid w:val="008C7029"/>
    <w:rsid w:val="008F578B"/>
    <w:rsid w:val="008F6764"/>
    <w:rsid w:val="00901EF5"/>
    <w:rsid w:val="00904F73"/>
    <w:rsid w:val="00912CF5"/>
    <w:rsid w:val="00913016"/>
    <w:rsid w:val="009137B1"/>
    <w:rsid w:val="00916BED"/>
    <w:rsid w:val="0092680D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9F6AAC"/>
    <w:rsid w:val="00A03076"/>
    <w:rsid w:val="00A0403B"/>
    <w:rsid w:val="00A061DF"/>
    <w:rsid w:val="00A07CA2"/>
    <w:rsid w:val="00A214C9"/>
    <w:rsid w:val="00A305BB"/>
    <w:rsid w:val="00A405B5"/>
    <w:rsid w:val="00A42BD2"/>
    <w:rsid w:val="00A4556A"/>
    <w:rsid w:val="00A45D4A"/>
    <w:rsid w:val="00A46436"/>
    <w:rsid w:val="00A502B1"/>
    <w:rsid w:val="00A55A04"/>
    <w:rsid w:val="00A57AB7"/>
    <w:rsid w:val="00A57DB1"/>
    <w:rsid w:val="00A63F24"/>
    <w:rsid w:val="00A707DB"/>
    <w:rsid w:val="00A76230"/>
    <w:rsid w:val="00A8702F"/>
    <w:rsid w:val="00AA6B6E"/>
    <w:rsid w:val="00AB52E8"/>
    <w:rsid w:val="00AB7B53"/>
    <w:rsid w:val="00AD55CE"/>
    <w:rsid w:val="00AF4CFA"/>
    <w:rsid w:val="00B24B41"/>
    <w:rsid w:val="00B30D6B"/>
    <w:rsid w:val="00B32948"/>
    <w:rsid w:val="00B35918"/>
    <w:rsid w:val="00B67389"/>
    <w:rsid w:val="00B82540"/>
    <w:rsid w:val="00B86000"/>
    <w:rsid w:val="00B95B20"/>
    <w:rsid w:val="00BC2F61"/>
    <w:rsid w:val="00BD6DBF"/>
    <w:rsid w:val="00BE33FF"/>
    <w:rsid w:val="00BE7281"/>
    <w:rsid w:val="00BF32DE"/>
    <w:rsid w:val="00C036D8"/>
    <w:rsid w:val="00C2016D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D6682"/>
    <w:rsid w:val="00DE5F69"/>
    <w:rsid w:val="00DF3AE8"/>
    <w:rsid w:val="00E0236C"/>
    <w:rsid w:val="00E23AF8"/>
    <w:rsid w:val="00E30712"/>
    <w:rsid w:val="00E32FE4"/>
    <w:rsid w:val="00E46B5A"/>
    <w:rsid w:val="00E52C26"/>
    <w:rsid w:val="00E5542A"/>
    <w:rsid w:val="00E60C19"/>
    <w:rsid w:val="00E96356"/>
    <w:rsid w:val="00E96E76"/>
    <w:rsid w:val="00EA028A"/>
    <w:rsid w:val="00EA4D1E"/>
    <w:rsid w:val="00EC0019"/>
    <w:rsid w:val="00EC5835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AB52E8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AB52E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536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2565</izvorni_sadrzaj>
    <derivirana_varijabla naziv="DomainObject.Predmet.Broj_1">2565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St-2565/2016</izvorni_sadrzaj>
    <derivirana_varijabla naziv="DomainObject.Predmet.OznakaBroj_1">St-2565/2016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AM-gallant trgovina d.o.o.</izvorni_sadrzaj>
    <derivirana_varijabla naziv="DomainObject.Predmet.ProtustrankaFormated_1">  AM-gallant trgovina d.o.o.</derivirana_varijabla>
  </DomainObject.Predmet.ProtustrankaFormated>
  <DomainObject.Predmet.ProtustrankaFormatedOIB>
    <izvorni_sadrzaj>  AM-gallant trgovina d.o.o., OIB 60368931136</izvorni_sadrzaj>
    <derivirana_varijabla naziv="DomainObject.Predmet.ProtustrankaFormatedOIB_1">  AM-gallant trgovina d.o.o., OIB 60368931136</derivirana_varijabla>
  </DomainObject.Predmet.ProtustrankaFormatedOIB>
  <DomainObject.Predmet.ProtustrankaFormatedWithAdress>
    <izvorni_sadrzaj> AM-gallant trgovina d.o.o., Radnička cesta 80, 10000 Zagreb</izvorni_sadrzaj>
    <derivirana_varijabla naziv="DomainObject.Predmet.ProtustrankaFormatedWithAdress_1"> AM-gallant trgovina d.o.o., Radnička cesta 80, 10000 Zagreb</derivirana_varijabla>
  </DomainObject.Predmet.ProtustrankaFormatedWithAdress>
  <DomainObject.Predmet.ProtustrankaFormatedWithAdressOIB>
    <izvorni_sadrzaj> AM-gallant trgovina d.o.o., OIB 60368931136, Radnička cesta 80, 10000 Zagreb</izvorni_sadrzaj>
    <derivirana_varijabla naziv="DomainObject.Predmet.ProtustrankaFormatedWithAdressOIB_1"> AM-gallant trgovina d.o.o., OIB 60368931136, Radnička cesta 80, 10000 Zagreb</derivirana_varijabla>
  </DomainObject.Predmet.ProtustrankaFormatedWithAdressOIB>
  <DomainObject.Predmet.ProtustrankaWithAdress>
    <izvorni_sadrzaj>AM-gallant trgovina d.o.o. Radnička cesta 80, 10000 Zagreb</izvorni_sadrzaj>
    <derivirana_varijabla naziv="DomainObject.Predmet.ProtustrankaWithAdress_1">AM-gallant trgovina d.o.o. Radnička cesta 80, 10000 Zagreb</derivirana_varijabla>
  </DomainObject.Predmet.ProtustrankaWithAdress>
  <DomainObject.Predmet.ProtustrankaWithAdressOIB>
    <izvorni_sadrzaj>AM-gallant trgovina d.o.o., OIB 60368931136, Radnička cesta 80, 10000 Zagreb</izvorni_sadrzaj>
    <derivirana_varijabla naziv="DomainObject.Predmet.ProtustrankaWithAdressOIB_1">AM-gallant trgovina d.o.o., OIB 60368931136, Radnička cesta 80, 10000 Zagreb</derivirana_varijabla>
  </DomainObject.Predmet.ProtustrankaWithAdressOIB>
  <DomainObject.Predmet.ProtustrankaNazivFormated>
    <izvorni_sadrzaj>AM-gallant trgovina d.o.o.</izvorni_sadrzaj>
    <derivirana_varijabla naziv="DomainObject.Predmet.ProtustrankaNazivFormated_1">AM-gallant trgovina d.o.o.</derivirana_varijabla>
  </DomainObject.Predmet.ProtustrankaNazivFormated>
  <DomainObject.Predmet.ProtustrankaNazivFormatedOIB>
    <izvorni_sadrzaj>AM-gallant trgovina d.o.o., OIB 60368931136</izvorni_sadrzaj>
    <derivirana_varijabla naziv="DomainObject.Predmet.ProtustrankaNazivFormatedOIB_1">AM-gallant trgovina d.o.o., OIB 60368931136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AM-gallant trgovina d.o.o.</item>
    </izvorni_sadrzaj>
    <derivirana_varijabla naziv="DomainObject.Predmet.ProtuStrankaListFormated_1">
      <item>AM-gallant trgovina d.o.o.</item>
    </derivirana_varijabla>
  </DomainObject.Predmet.ProtuStrankaListFormated>
  <DomainObject.Predmet.ProtuStrankaListFormatedOIB>
    <izvorni_sadrzaj>
      <item>AM-gallant trgovina d.o.o., OIB 60368931136</item>
    </izvorni_sadrzaj>
    <derivirana_varijabla naziv="DomainObject.Predmet.ProtuStrankaListFormatedOIB_1">
      <item>AM-gallant trgovina d.o.o., OIB 60368931136</item>
    </derivirana_varijabla>
  </DomainObject.Predmet.ProtuStrankaListFormatedOIB>
  <DomainObject.Predmet.ProtuStrankaListFormatedWithAdress>
    <izvorni_sadrzaj>
      <item>AM-gallant trgovina d.o.o., Radnička cesta 80, 10000 Zagreb</item>
    </izvorni_sadrzaj>
    <derivirana_varijabla naziv="DomainObject.Predmet.ProtuStrankaListFormatedWithAdress_1">
      <item>AM-gallant trgovina d.o.o., Radnička cesta 80, 10000 Zagreb</item>
    </derivirana_varijabla>
  </DomainObject.Predmet.ProtuStrankaListFormatedWithAdress>
  <DomainObject.Predmet.ProtuStrankaListFormatedWithAdressOIB>
    <izvorni_sadrzaj>
      <item>AM-gallant trgovina d.o.o., OIB 60368931136, Radnička cesta 80, 10000 Zagreb</item>
    </izvorni_sadrzaj>
    <derivirana_varijabla naziv="DomainObject.Predmet.ProtuStrankaListFormatedWithAdressOIB_1">
      <item>AM-gallant trgovina d.o.o., OIB 60368931136, Radnička cesta 80, 10000 Zagreb</item>
    </derivirana_varijabla>
  </DomainObject.Predmet.ProtuStrankaListFormatedWithAdressOIB>
  <DomainObject.Predmet.ProtuStrankaListNazivFormated>
    <izvorni_sadrzaj>
      <item>AM-gallant trgovina d.o.o.</item>
    </izvorni_sadrzaj>
    <derivirana_varijabla naziv="DomainObject.Predmet.ProtuStrankaListNazivFormated_1">
      <item>AM-gallant trgovina d.o.o.</item>
    </derivirana_varijabla>
  </DomainObject.Predmet.ProtuStrankaListNazivFormated>
  <DomainObject.Predmet.ProtuStrankaListNazivFormatedOIB>
    <izvorni_sadrzaj>
      <item>AM-gallant trgovina d.o.o., OIB 60368931136</item>
    </izvorni_sadrzaj>
    <derivirana_varijabla naziv="DomainObject.Predmet.ProtuStrankaListNazivFormatedOIB_1">
      <item>AM-gallant trgovina d.o.o., OIB 60368931136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AM-gallant trgovina d.o.o.</izvorni_sadrzaj>
    <derivirana_varijabla naziv="DomainObject.Predmet.ProtustrankaIDrugi_1">AM-gallant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AM-gallant trgovina d.o.o., OIB 60368931136, Radnička cesta 80, 10000 Zagreb</izvorni_sadrzaj>
    <derivirana_varijabla naziv="DomainObject.Predmet.ProtustrankaIDrugiAdressOIB_1">AM-gallant trgovina d.o.o., OIB 60368931136,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AM-gallant trgovina d.o.o.</item>
      <item>FINA Regionalni centar Zagreb</item>
    </izvorni_sadrzaj>
    <derivirana_varijabla naziv="DomainObject.Predmet.SudioniciListNaziv_1">
      <item>AM-gallant trgovina d.o.o.</item>
      <item>FINA Regionalni centar Zagreb</item>
    </derivirana_varijabla>
  </DomainObject.Predmet.SudioniciListNaziv>
  <DomainObject.Predmet.SudioniciListAdressOIB>
    <izvorni_sadrzaj>
      <item>AM-gallant trgovina d.o.o., OIB 60368931136, Radnička cesta 80,10000 Zagreb</item>
      <item>FINA Regionalni centar Zagreb, OIB 85821130368, Trg svibanjskih žrtava 1995. br. 1,10000 Zagreb</item>
    </izvorni_sadrzaj>
    <derivirana_varijabla naziv="DomainObject.Predmet.SudioniciListAdressOIB_1">
      <item>AM-gallant trgovina d.o.o., OIB 60368931136, Radnička cesta 80,10000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60368931136</item>
      <item>, OIB 85821130368</item>
    </izvorni_sadrzaj>
    <derivirana_varijabla naziv="DomainObject.Predmet.SudioniciListNazivOIB_1">
      <item>, OIB 60368931136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5C4755-9FBC-4D9E-BF8E-500783E750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1810</properties:Characters>
  <properties:Lines>45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2016-10-31T08:23:00Z</dcterms:created>
  <dc:creator>Korisnik</dc:creator>
  <cp:lastModifiedBy>Darija Miličević</cp:lastModifiedBy>
  <cp:lastPrinted>2016-10-31T12:11:00Z</cp:lastPrinted>
  <dcterms:modified xmlns:xsi="http://www.w3.org/2001/XMLSchema-instance" xsi:type="dcterms:W3CDTF">2016-10-31T12:12:00Z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