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04d9" w14:paraId="5c604d9" w:rsidRDefault="00520DFA" w:rsidP="000578BE" w:rsidR="00520DFA" w:rsidRPr="00426317">
      <w:pPr>
        <w15:collapsed w:val="false"/>
      </w:pPr>
      <w:bookmarkStart w:name="_GoBack" w:id="0"/>
      <w:bookmarkEnd w:id="0"/>
    </w:p>
    <w:p w:rsidRDefault="0023770D" w:rsidP="0023770D" w:rsidR="0023770D" w:rsidRPr="00426317">
      <w:r w:rsidRPr="00426317">
        <w:rPr>
          <w:rStyle w:val="Naglaeno"/>
          <w:b w:val="false"/>
        </w:rPr>
        <w:t xml:space="preserve">             </w:t>
      </w:r>
      <w:r w:rsidRPr="0042631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426317"/>
    <w:p w:rsidRDefault="0023770D" w:rsidP="0023770D" w:rsidR="0023770D" w:rsidRPr="00426317">
      <w:pPr>
        <w:ind w:hanging="720" w:left="360"/>
      </w:pPr>
      <w:r w:rsidRPr="00426317">
        <w:t xml:space="preserve">     </w:t>
      </w:r>
      <w:r w:rsidR="000E075B">
        <w:t xml:space="preserve">    </w:t>
      </w:r>
      <w:r w:rsidRPr="00426317">
        <w:t>REPUBLIKA HRVATSKA</w:t>
      </w:r>
      <w:r w:rsidRPr="00426317">
        <w:tab/>
        <w:t xml:space="preserve">                                       </w:t>
      </w:r>
    </w:p>
    <w:p w:rsidRDefault="0023770D" w:rsidP="002342CC" w:rsidR="0023770D" w:rsidRPr="00426317">
      <w:pPr>
        <w:ind w:hanging="720" w:left="360"/>
        <w:jc w:val="both"/>
      </w:pPr>
      <w:r w:rsidRPr="00426317">
        <w:t xml:space="preserve">     TRGOVAČKI SUD U OSIJEKU</w:t>
      </w:r>
      <w:r w:rsidR="002342CC" w:rsidRPr="00426317">
        <w:t xml:space="preserve">                                                          </w:t>
      </w:r>
      <w:r w:rsidR="006D244D" w:rsidRPr="00426317">
        <w:t xml:space="preserve">               </w:t>
      </w:r>
      <w:r w:rsidR="002342CC" w:rsidRPr="00426317">
        <w:t xml:space="preserve">    </w:t>
      </w:r>
    </w:p>
    <w:p w:rsidRDefault="00EF770D" w:rsidP="00520DFA" w:rsidR="00EF770D" w:rsidRPr="00426317">
      <w:pPr>
        <w:rPr>
          <w:bCs/>
        </w:rPr>
      </w:pPr>
    </w:p>
    <w:p w:rsidRDefault="0065408A" w:rsidP="002342CC" w:rsidR="0065408A" w:rsidRPr="00426317">
      <w:pPr>
        <w:jc w:val="center"/>
        <w:rPr>
          <w:bCs/>
        </w:rPr>
      </w:pPr>
    </w:p>
    <w:p w:rsidRDefault="00CA7DA3" w:rsidP="002342CC" w:rsidR="0024241D" w:rsidRPr="00426317">
      <w:pPr>
        <w:jc w:val="center"/>
        <w:rPr>
          <w:bCs/>
        </w:rPr>
      </w:pPr>
      <w:r w:rsidRPr="00426317">
        <w:rPr>
          <w:bCs/>
        </w:rPr>
        <w:t xml:space="preserve">U  I M E  R E P U B L I K E  H R VA T S K E </w:t>
      </w:r>
    </w:p>
    <w:p w:rsidRDefault="00520DFA" w:rsidP="00520DFA" w:rsidR="00520DFA" w:rsidRPr="00426317">
      <w:pPr>
        <w:jc w:val="center"/>
        <w:rPr>
          <w:bCs/>
        </w:rPr>
      </w:pPr>
      <w:r w:rsidRPr="00426317">
        <w:rPr>
          <w:bCs/>
        </w:rPr>
        <w:t>R J E Š E N J E</w:t>
      </w:r>
    </w:p>
    <w:p w:rsidRDefault="00EF770D" w:rsidP="00520DFA" w:rsidR="00EF770D" w:rsidRPr="00426317">
      <w:pPr>
        <w:ind w:left="1485"/>
        <w:jc w:val="both"/>
      </w:pPr>
    </w:p>
    <w:p w:rsidRDefault="00EF770D" w:rsidP="00520DFA" w:rsidR="00EF770D" w:rsidRPr="00426317">
      <w:pPr>
        <w:ind w:left="1485"/>
        <w:jc w:val="both"/>
      </w:pPr>
    </w:p>
    <w:p w:rsidRDefault="008C4A50" w:rsidP="00FF2C79" w:rsidR="00582538" w:rsidRPr="00426317">
      <w:pPr>
        <w:jc w:val="both"/>
      </w:pPr>
      <w:r w:rsidRPr="00426317">
        <w:t xml:space="preserve">               TRGOVAČKI SUD U OSIJEKU, po sucu Gordani Njari, u stečajnom predmetu povodom zahtjeva </w:t>
      </w:r>
      <w:r w:rsidR="00204EAF" w:rsidRPr="00426317">
        <w:t xml:space="preserve">Financijske agencije OIB 85821130368, Regionalni centar </w:t>
      </w:r>
      <w:r w:rsidR="006B0A71" w:rsidRPr="00426317">
        <w:t>Osijek</w:t>
      </w:r>
      <w:r w:rsidR="00204EAF" w:rsidRPr="00426317">
        <w:t xml:space="preserve"> Podružnica </w:t>
      </w:r>
      <w:r w:rsidR="006B0A71" w:rsidRPr="00426317">
        <w:t>Osijek</w:t>
      </w:r>
      <w:r w:rsidR="00204EAF" w:rsidRPr="00426317">
        <w:t xml:space="preserve">, </w:t>
      </w:r>
      <w:r w:rsidR="006B0A71" w:rsidRPr="00426317">
        <w:t xml:space="preserve">L. </w:t>
      </w:r>
      <w:proofErr w:type="spellStart"/>
      <w:r w:rsidR="006B0A71" w:rsidRPr="00426317">
        <w:t>Jagera</w:t>
      </w:r>
      <w:proofErr w:type="spellEnd"/>
      <w:r w:rsidR="006B0A71" w:rsidRPr="00426317">
        <w:t xml:space="preserve"> 3</w:t>
      </w:r>
      <w:r w:rsidR="00204EAF" w:rsidRPr="00426317">
        <w:t>,</w:t>
      </w:r>
      <w:r w:rsidR="00550286" w:rsidRPr="00426317">
        <w:t xml:space="preserve"> </w:t>
      </w:r>
      <w:r w:rsidR="006B0A71" w:rsidRPr="00426317">
        <w:t>Osijek</w:t>
      </w:r>
      <w:r w:rsidR="00550286" w:rsidRPr="00426317">
        <w:t>,</w:t>
      </w:r>
      <w:r w:rsidR="00204EAF" w:rsidRPr="00426317">
        <w:t xml:space="preserve"> za provedbom skraćenog stečajnog postupka nad dužnikom </w:t>
      </w:r>
      <w:r w:rsidR="00FF2C79" w:rsidRPr="00FC2C90">
        <w:rPr>
          <w:b/>
        </w:rPr>
        <w:t>HRVATSKI INSTITUT ZA EKOLOGIJU I ODRŽIVI RAZVOJ</w:t>
      </w:r>
      <w:r w:rsidR="004D755B" w:rsidRPr="00FC2C90">
        <w:rPr>
          <w:b/>
        </w:rPr>
        <w:t xml:space="preserve">, </w:t>
      </w:r>
      <w:r w:rsidR="00FF2C79" w:rsidRPr="00FC2C90">
        <w:rPr>
          <w:b/>
        </w:rPr>
        <w:t>Vatroslava Lisinskog 180, Našice</w:t>
      </w:r>
      <w:r w:rsidR="004D755B" w:rsidRPr="00FC2C90">
        <w:rPr>
          <w:b/>
        </w:rPr>
        <w:t xml:space="preserve">, </w:t>
      </w:r>
      <w:r w:rsidR="00FF2C79" w:rsidRPr="00FC2C90">
        <w:rPr>
          <w:b/>
        </w:rPr>
        <w:t>Registarski broj: 14002984</w:t>
      </w:r>
      <w:r w:rsidR="004D755B" w:rsidRPr="00FC2C90">
        <w:rPr>
          <w:b/>
        </w:rPr>
        <w:t xml:space="preserve">, </w:t>
      </w:r>
      <w:r w:rsidR="00FF2C79" w:rsidRPr="00FC2C90">
        <w:rPr>
          <w:b/>
        </w:rPr>
        <w:t>OIB: 23306641428</w:t>
      </w:r>
      <w:r w:rsidR="00204EAF" w:rsidRPr="00426317">
        <w:t>,</w:t>
      </w:r>
      <w:r w:rsidRPr="00426317">
        <w:t xml:space="preserve"> </w:t>
      </w:r>
      <w:r w:rsidR="00204EAF" w:rsidRPr="00426317">
        <w:t xml:space="preserve">dana </w:t>
      </w:r>
      <w:r w:rsidR="00B73CFF" w:rsidRPr="00426317">
        <w:t>9</w:t>
      </w:r>
      <w:r w:rsidR="004D755B" w:rsidRPr="00426317">
        <w:t xml:space="preserve">. studenog </w:t>
      </w:r>
      <w:r w:rsidR="00204EAF" w:rsidRPr="00426317">
        <w:t xml:space="preserve">2016. </w:t>
      </w:r>
    </w:p>
    <w:p w:rsidRDefault="00E27D7B" w:rsidP="00582538" w:rsidR="00E27D7B" w:rsidRPr="00426317">
      <w:pPr>
        <w:jc w:val="both"/>
      </w:pPr>
    </w:p>
    <w:p w:rsidRDefault="003D1957" w:rsidP="00582538" w:rsidR="003D1957" w:rsidRPr="00426317">
      <w:pPr>
        <w:jc w:val="both"/>
      </w:pPr>
    </w:p>
    <w:p w:rsidRDefault="008C4A50" w:rsidP="008C4A50" w:rsidR="008C4A50" w:rsidRPr="00426317">
      <w:pPr>
        <w:jc w:val="center"/>
        <w:rPr>
          <w:bCs/>
        </w:rPr>
      </w:pPr>
      <w:r w:rsidRPr="00426317">
        <w:rPr>
          <w:bCs/>
        </w:rPr>
        <w:t>r i j e š i o    j e</w:t>
      </w:r>
    </w:p>
    <w:p w:rsidRDefault="008C4A50" w:rsidP="00582538" w:rsidR="008C4A50" w:rsidRPr="00426317">
      <w:pPr>
        <w:ind w:left="360"/>
        <w:jc w:val="both"/>
      </w:pPr>
      <w:r w:rsidRPr="00426317">
        <w:t xml:space="preserve">                                                </w:t>
      </w:r>
    </w:p>
    <w:p w:rsidRDefault="003D1957" w:rsidP="00582538" w:rsidR="003D1957" w:rsidRPr="00426317">
      <w:pPr>
        <w:ind w:left="360"/>
        <w:jc w:val="both"/>
      </w:pPr>
    </w:p>
    <w:p w:rsidRDefault="008C4A50" w:rsidP="00605915" w:rsidR="00605915" w:rsidRPr="00426317">
      <w:pPr>
        <w:pStyle w:val="Odlomakpopisa"/>
        <w:numPr>
          <w:ilvl w:val="0"/>
          <w:numId w:val="5"/>
        </w:numPr>
        <w:jc w:val="both"/>
      </w:pPr>
      <w:r w:rsidRPr="00426317">
        <w:rPr>
          <w:bCs/>
        </w:rPr>
        <w:t xml:space="preserve"> OTVARA SE stečajni postupak nad dužnikom</w:t>
      </w:r>
      <w:r w:rsidRPr="00426317">
        <w:t xml:space="preserve"> </w:t>
      </w:r>
      <w:r w:rsidR="00FF2C79" w:rsidRPr="00FC2C90">
        <w:rPr>
          <w:b/>
        </w:rPr>
        <w:t>HRVATSKI INSTITUT ZA EKOLOGIJU I ODRŽIVI RAZVOJ, Vatroslava Lisinskog 180, Našice, Registarski broj: 14002984, OIB: 23306641428</w:t>
      </w:r>
      <w:r w:rsidR="00204EAF" w:rsidRPr="00426317">
        <w:t xml:space="preserve">. </w:t>
      </w:r>
    </w:p>
    <w:p w:rsidRDefault="00605915" w:rsidP="00605915" w:rsidR="00605915" w:rsidRPr="00426317">
      <w:pPr>
        <w:pStyle w:val="Odlomakpopisa"/>
        <w:ind w:left="1500"/>
        <w:jc w:val="both"/>
      </w:pPr>
    </w:p>
    <w:p w:rsidRDefault="008C4A50" w:rsidP="00605915" w:rsidR="00605915" w:rsidRPr="00426317">
      <w:pPr>
        <w:pStyle w:val="Odlomakpopisa"/>
        <w:numPr>
          <w:ilvl w:val="0"/>
          <w:numId w:val="5"/>
        </w:numPr>
        <w:jc w:val="both"/>
      </w:pPr>
      <w:r w:rsidRPr="00426317">
        <w:t xml:space="preserve">Za stečajnog upravitelja imenuje se </w:t>
      </w:r>
      <w:r w:rsidR="00605915" w:rsidRPr="00426317">
        <w:rPr>
          <w:b/>
        </w:rPr>
        <w:t xml:space="preserve">Siniša </w:t>
      </w:r>
      <w:proofErr w:type="spellStart"/>
      <w:r w:rsidR="00605915" w:rsidRPr="00426317">
        <w:rPr>
          <w:b/>
        </w:rPr>
        <w:t>Rajnović</w:t>
      </w:r>
      <w:proofErr w:type="spellEnd"/>
      <w:r w:rsidR="00605915" w:rsidRPr="00426317">
        <w:rPr>
          <w:b/>
        </w:rPr>
        <w:t xml:space="preserve">, </w:t>
      </w:r>
      <w:proofErr w:type="spellStart"/>
      <w:r w:rsidR="00605915" w:rsidRPr="00426317">
        <w:rPr>
          <w:b/>
        </w:rPr>
        <w:t>Milanovac</w:t>
      </w:r>
      <w:proofErr w:type="spellEnd"/>
      <w:r w:rsidR="00605915" w:rsidRPr="00426317">
        <w:rPr>
          <w:b/>
        </w:rPr>
        <w:t>, Virovitica, Sv. Trojstva 87, OIB: 86217384445</w:t>
      </w:r>
      <w:r w:rsidR="00605915" w:rsidRPr="00426317">
        <w:tab/>
      </w:r>
      <w:r w:rsidR="00426317" w:rsidRPr="00426317">
        <w:t>.</w:t>
      </w:r>
    </w:p>
    <w:p w:rsidRDefault="00623C71" w:rsidP="00605915" w:rsidR="00623C71" w:rsidRPr="00426317">
      <w:pPr>
        <w:pStyle w:val="Odlomakpopisa"/>
        <w:ind w:left="1500"/>
        <w:jc w:val="both"/>
      </w:pPr>
    </w:p>
    <w:p w:rsidRDefault="008C4A50" w:rsidP="006B7979" w:rsidR="008C4A50" w:rsidRPr="00426317">
      <w:pPr>
        <w:pStyle w:val="Odlomakpopisa"/>
        <w:numPr>
          <w:ilvl w:val="0"/>
          <w:numId w:val="5"/>
        </w:numPr>
        <w:jc w:val="both"/>
        <w:rPr>
          <w:bCs/>
        </w:rPr>
      </w:pPr>
      <w:r w:rsidRPr="00426317">
        <w:rPr>
          <w:bCs/>
        </w:rPr>
        <w:t xml:space="preserve">ZAKLJUČUJE SE stečajni postupak nad dužnikom </w:t>
      </w:r>
      <w:r w:rsidR="00FF2C79" w:rsidRPr="00FC2C90">
        <w:rPr>
          <w:b/>
        </w:rPr>
        <w:t>HRVATSKI INSTITUT ZA EKOLOGIJU I ODRŽIVI RAZVOJ, Vatroslava Lisinskog 180, Našice, Registarski broj: 14002984, OIB: 23306641428</w:t>
      </w:r>
      <w:r w:rsidR="00D47369" w:rsidRPr="00426317">
        <w:rPr>
          <w:bCs/>
        </w:rPr>
        <w:t xml:space="preserve">.   </w:t>
      </w:r>
    </w:p>
    <w:p w:rsidRDefault="008C4A50" w:rsidP="008C4A50" w:rsidR="008C4A50" w:rsidRPr="00426317">
      <w:pPr>
        <w:pStyle w:val="Odlomakpopisa"/>
        <w:rPr>
          <w:bCs/>
        </w:rPr>
      </w:pPr>
    </w:p>
    <w:p w:rsidRDefault="008C4A50" w:rsidP="008C4A50" w:rsidR="008C4A50" w:rsidRPr="0042631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26317">
        <w:rPr>
          <w:bCs/>
        </w:rPr>
        <w:t>Ovo rješenje objavit će se na mrežnoj stranici e-</w:t>
      </w:r>
      <w:r w:rsidR="00BC3E82" w:rsidRPr="00426317">
        <w:rPr>
          <w:bCs/>
        </w:rPr>
        <w:t>o</w:t>
      </w:r>
      <w:r w:rsidRPr="00426317">
        <w:rPr>
          <w:bCs/>
        </w:rPr>
        <w:t>glasna ploča sudova i dostaviti  registru nadležnom za dužnika.</w:t>
      </w: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jc w:val="center"/>
        <w:rPr>
          <w:bCs/>
        </w:rPr>
      </w:pPr>
      <w:r w:rsidRPr="00426317">
        <w:rPr>
          <w:bCs/>
        </w:rPr>
        <w:t>Obrazloženje</w:t>
      </w:r>
    </w:p>
    <w:p w:rsidRDefault="0023770D" w:rsidP="008C4A50" w:rsidR="0023770D" w:rsidRPr="00426317">
      <w:pPr>
        <w:pStyle w:val="Tijeloteksta"/>
        <w:jc w:val="center"/>
        <w:rPr>
          <w:bCs/>
        </w:rPr>
      </w:pPr>
    </w:p>
    <w:p w:rsidRDefault="00C16ED2" w:rsidP="00C16ED2" w:rsidR="00C16ED2" w:rsidRPr="00426317">
      <w:pPr>
        <w:jc w:val="both"/>
        <w:rPr>
          <w:bCs/>
        </w:rPr>
      </w:pPr>
    </w:p>
    <w:p w:rsidRDefault="00831EFF" w:rsidP="00831EFF" w:rsidR="00831EFF" w:rsidRPr="00426317">
      <w:pPr>
        <w:jc w:val="both"/>
      </w:pPr>
      <w:r w:rsidRPr="00426317">
        <w:t xml:space="preserve">             Financijska agencija Regionalni centar Osijek, Podružnica Osijek podnijela je dana </w:t>
      </w:r>
      <w:r w:rsidR="00FF2C79" w:rsidRPr="00426317">
        <w:t>1</w:t>
      </w:r>
      <w:r w:rsidR="00982E7C" w:rsidRPr="00426317">
        <w:t>0</w:t>
      </w:r>
      <w:r w:rsidRPr="00426317">
        <w:t xml:space="preserve">. lipnja 2016. zahtjev ovom sudu za provedbu skraćenog stečajnog postupka nad dužnikom </w:t>
      </w:r>
      <w:r w:rsidR="00FF2C79" w:rsidRPr="00FC2C90">
        <w:rPr>
          <w:b/>
        </w:rPr>
        <w:t>HRVATSKI INSTITUT ZA EKOLOGIJU I ODRŽIVI RAZVOJ, Vatroslava Lisinskog 180, Našice, Registarski broj: 14002984, OIB: 23306641428</w:t>
      </w:r>
      <w:r w:rsidRPr="00426317">
        <w:t xml:space="preserve">. </w:t>
      </w:r>
    </w:p>
    <w:p w:rsidRDefault="00831EFF" w:rsidP="00831EFF" w:rsidR="00831EFF" w:rsidRPr="00426317">
      <w:pPr>
        <w:jc w:val="both"/>
        <w:rPr>
          <w:bCs/>
        </w:rPr>
      </w:pPr>
    </w:p>
    <w:p w:rsidRDefault="00831EFF" w:rsidP="00831EFF" w:rsidR="00831EFF" w:rsidRPr="00426317">
      <w:pPr>
        <w:ind w:firstLine="708"/>
        <w:jc w:val="both"/>
        <w:rPr>
          <w:bCs/>
        </w:rPr>
      </w:pPr>
      <w:r w:rsidRPr="00426317">
        <w:rPr>
          <w:bCs/>
        </w:rPr>
        <w:t xml:space="preserve">Sukladno odredbi čl. 428. Stečajnog zakona  ("Narodne novine" br. 71/15. u daljnjem tekstu SZ-a) sud će provesti skraćeni stečajni postupak nad pravnom osobom ako su ispunjene </w:t>
      </w:r>
      <w:r w:rsidRPr="00426317">
        <w:rPr>
          <w:bCs/>
        </w:rPr>
        <w:lastRenderedPageBreak/>
        <w:t>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31EFF" w:rsidP="00831EFF" w:rsidR="00831EFF" w:rsidRPr="00426317">
      <w:pPr>
        <w:pStyle w:val="Tijeloteksta"/>
        <w:ind w:firstLine="708"/>
      </w:pPr>
    </w:p>
    <w:p w:rsidRDefault="00831EFF" w:rsidP="00831EFF" w:rsidR="00831EFF" w:rsidRPr="00426317">
      <w:pPr>
        <w:pStyle w:val="Tijeloteksta"/>
        <w:ind w:firstLine="708"/>
      </w:pPr>
      <w:r w:rsidRPr="00426317">
        <w:t xml:space="preserve">Kako su ispunjene pretpostavke iz citirane odredbe SZ-a, Trgovački sud u Osijeku je dana </w:t>
      </w:r>
      <w:r w:rsidR="001E12D6" w:rsidRPr="00426317">
        <w:t>14</w:t>
      </w:r>
      <w:r w:rsidRPr="00426317">
        <w:t>. lipnja 2016. objavio oglas na mrežnoj stranici e-oglasna ploča sudova pod poslovnim brojem St-</w:t>
      </w:r>
      <w:r w:rsidR="00DF1A33" w:rsidRPr="00426317">
        <w:t>1</w:t>
      </w:r>
      <w:r w:rsidR="00A93F0F" w:rsidRPr="00426317">
        <w:t>81</w:t>
      </w:r>
      <w:r w:rsidR="00DF1A33" w:rsidRPr="00426317">
        <w:t>5</w:t>
      </w:r>
      <w:r w:rsidRPr="00426317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426317">
        <w:t>prokazni</w:t>
      </w:r>
      <w:proofErr w:type="spellEnd"/>
      <w:r w:rsidRPr="0042631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426317">
      <w:pPr>
        <w:pStyle w:val="Tijeloteksta"/>
        <w:ind w:firstLine="708"/>
        <w:jc w:val="center"/>
      </w:pPr>
    </w:p>
    <w:p w:rsidRDefault="00831EFF" w:rsidP="00831EFF" w:rsidR="00831EFF" w:rsidRPr="00426317">
      <w:pPr>
        <w:pStyle w:val="Tijeloteksta"/>
        <w:ind w:firstLine="708"/>
      </w:pPr>
      <w:r w:rsidRPr="00426317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426317">
      <w:pPr>
        <w:pStyle w:val="Tijeloteksta"/>
      </w:pPr>
    </w:p>
    <w:p w:rsidRDefault="00831EFF" w:rsidP="00831EFF" w:rsidR="00831EFF" w:rsidRPr="00426317">
      <w:pPr>
        <w:pStyle w:val="Tijeloteksta"/>
        <w:jc w:val="center"/>
      </w:pPr>
      <w:r w:rsidRPr="00426317">
        <w:t xml:space="preserve">U Osijeku </w:t>
      </w:r>
      <w:r w:rsidR="00B73CFF" w:rsidRPr="00426317">
        <w:t>9</w:t>
      </w:r>
      <w:r w:rsidR="00B16C8D" w:rsidRPr="00426317">
        <w:t>. studenog</w:t>
      </w:r>
      <w:r w:rsidRPr="00426317">
        <w:t xml:space="preserve"> 2016. </w:t>
      </w:r>
    </w:p>
    <w:p w:rsidRDefault="00831EFF" w:rsidP="00831EFF" w:rsidR="00831EFF" w:rsidRPr="00426317">
      <w:pPr>
        <w:pStyle w:val="Tijeloteksta"/>
        <w:jc w:val="center"/>
      </w:pPr>
    </w:p>
    <w:p w:rsidRDefault="00831EFF" w:rsidP="00831EFF" w:rsidR="00831EFF" w:rsidRPr="00426317">
      <w:pPr>
        <w:pStyle w:val="Tijeloteksta"/>
        <w:jc w:val="center"/>
      </w:pPr>
    </w:p>
    <w:p w:rsidRDefault="00831EFF" w:rsidP="00195D04" w:rsidR="00831EFF" w:rsidRPr="00426317">
      <w:pPr>
        <w:pStyle w:val="Tijeloteksta"/>
        <w:ind w:firstLine="708" w:left="708"/>
        <w:jc w:val="left"/>
      </w:pPr>
      <w:r w:rsidRPr="00426317">
        <w:t xml:space="preserve">                                                                                                         S U D A C </w:t>
      </w:r>
    </w:p>
    <w:p w:rsidRDefault="00195D04" w:rsidP="00195D04" w:rsidR="00831EFF" w:rsidRPr="00426317">
      <w:pPr>
        <w:pStyle w:val="Tijeloteksta"/>
        <w:ind w:firstLine="708" w:left="708"/>
        <w:jc w:val="left"/>
      </w:pPr>
      <w:r w:rsidRPr="00426317">
        <w:t xml:space="preserve">   </w:t>
      </w:r>
      <w:r w:rsidR="00831EFF" w:rsidRPr="00426317">
        <w:t xml:space="preserve">                                                                                                   Gordana Njari   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195D04" w:rsidP="00831EFF" w:rsidR="00831EFF" w:rsidRPr="00426317">
      <w:pPr>
        <w:pStyle w:val="Tijeloteksta"/>
        <w:jc w:val="left"/>
      </w:pPr>
      <w:r w:rsidRPr="00426317">
        <w:t>Zapisničar: Danijela Špeletić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UPUTA O PRAVNOM LIJEKU:</w:t>
      </w:r>
    </w:p>
    <w:p w:rsidRDefault="00831EFF" w:rsidP="00831EFF" w:rsidR="00831EFF" w:rsidRPr="00426317">
      <w:pPr>
        <w:pStyle w:val="Tijeloteksta"/>
      </w:pPr>
      <w:r w:rsidRPr="00426317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DNA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Predlagatelj na </w:t>
      </w:r>
      <w:proofErr w:type="spellStart"/>
      <w:r w:rsidRPr="00426317">
        <w:t>posl</w:t>
      </w:r>
      <w:proofErr w:type="spellEnd"/>
      <w:r w:rsidRPr="00426317">
        <w:t>. br.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Dužnik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Stečajni upravitelj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e-Oglasna ploča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Registar – nakon pravomoćnosti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Riješeno istodobno otvaranjem i </w:t>
      </w:r>
      <w:proofErr w:type="spellStart"/>
      <w:r w:rsidRPr="00426317">
        <w:t>zaklj</w:t>
      </w:r>
      <w:proofErr w:type="spellEnd"/>
      <w:r w:rsidRPr="00426317">
        <w:t>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K 15.12.</w:t>
      </w:r>
    </w:p>
    <w:p w:rsidRDefault="00B06C55" w:rsidP="00B06C55" w:rsidR="00B06C55" w:rsidRPr="00426317">
      <w:pPr>
        <w:pStyle w:val="Tijeloteksta"/>
        <w:jc w:val="center"/>
      </w:pPr>
    </w:p>
    <w:p w:rsidRDefault="00B06C55" w:rsidP="00B06C55" w:rsidR="00B06C55" w:rsidRPr="00426317">
      <w:pPr>
        <w:ind w:left="5580"/>
        <w:jc w:val="center"/>
      </w:pPr>
    </w:p>
    <w:p w:rsidRDefault="00B06C55" w:rsidP="004B4C25" w:rsidR="00B06C55" w:rsidRPr="00426317">
      <w:pPr>
        <w:pStyle w:val="Tijeloteksta"/>
        <w:jc w:val="center"/>
      </w:pPr>
    </w:p>
    <w:p w:rsidRDefault="00595ED5" w:rsidP="00B06C55" w:rsidR="00B06C55" w:rsidRPr="00426317">
      <w:pPr>
        <w:pStyle w:val="Tijeloteksta"/>
        <w:jc w:val="center"/>
        <w:rPr>
          <w:bCs/>
        </w:rPr>
      </w:pPr>
      <w:r w:rsidRPr="00426317">
        <w:t xml:space="preserve">        </w:t>
      </w:r>
    </w:p>
    <w:p w:rsidRDefault="00F615E4" w:rsidP="00B06C55" w:rsidR="00F615E4" w:rsidRPr="00426317"/>
    <w:sectPr w:rsidSect="00CA7DA3" w:rsidR="00F615E4" w:rsidRPr="0042631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3AB" w:rsidP="00FD0D3C" w:rsidR="000533AB">
      <w:r>
        <w:separator/>
      </w:r>
    </w:p>
  </w:endnote>
  <w:endnote w:id="0" w:type="continuationSeparator">
    <w:p w:rsidRDefault="000533AB" w:rsidP="00FD0D3C" w:rsidR="00053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3AB" w:rsidP="00FD0D3C" w:rsidR="000533AB">
      <w:r>
        <w:separator/>
      </w:r>
    </w:p>
  </w:footnote>
  <w:footnote w:id="0" w:type="continuationSeparator">
    <w:p w:rsidRDefault="000533AB" w:rsidP="00FD0D3C" w:rsidR="00053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3AB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B12D28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F33F9F">
      <w:t>1</w:t>
    </w:r>
    <w:r w:rsidR="00A93F0F">
      <w:t>81</w:t>
    </w:r>
    <w:r w:rsidR="00F33F9F">
      <w:t>5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>
      <w:t>1815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33A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075B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778C9"/>
    <w:rsid w:val="00180465"/>
    <w:rsid w:val="00191741"/>
    <w:rsid w:val="00195D04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5DA9"/>
    <w:rsid w:val="002275B8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E3FA7"/>
    <w:rsid w:val="002F7DC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1695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17B3C"/>
    <w:rsid w:val="00623C71"/>
    <w:rsid w:val="00634A00"/>
    <w:rsid w:val="00642B53"/>
    <w:rsid w:val="0065408A"/>
    <w:rsid w:val="00656BD6"/>
    <w:rsid w:val="006923A0"/>
    <w:rsid w:val="006B0A71"/>
    <w:rsid w:val="006B7979"/>
    <w:rsid w:val="006D244D"/>
    <w:rsid w:val="006D26FC"/>
    <w:rsid w:val="006F7B62"/>
    <w:rsid w:val="0071192E"/>
    <w:rsid w:val="007272CA"/>
    <w:rsid w:val="007305A3"/>
    <w:rsid w:val="00751321"/>
    <w:rsid w:val="007711C6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30399"/>
    <w:rsid w:val="00831EFF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2E7C"/>
    <w:rsid w:val="009865D2"/>
    <w:rsid w:val="009B409D"/>
    <w:rsid w:val="009B556F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3F0F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12D28"/>
    <w:rsid w:val="00B16C8D"/>
    <w:rsid w:val="00B22D71"/>
    <w:rsid w:val="00B2786D"/>
    <w:rsid w:val="00B417BA"/>
    <w:rsid w:val="00B430EE"/>
    <w:rsid w:val="00B46738"/>
    <w:rsid w:val="00B73CFF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1A33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2D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2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2D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2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INSTITUT ZA EKOLOGIJU I ODRŽIVI RAZVOJ</izvorni_sadrzaj>
    <derivirana_varijabla naziv="DomainObject.Predmet.ProtustrankaFormated_1">  HRVATSKI INSTITUT ZA EKOLOGIJU I ODRŽIVI RAZVOJ</derivirana_varijabla>
  </DomainObject.Predmet.ProtustrankaFormated>
  <DomainObject.Predmet.ProtustrankaFormatedOIB>
    <izvorni_sadrzaj>  HRVATSKI INSTITUT ZA EKOLOGIJU I ODRŽIVI RAZVOJ, OIB 23306641428</izvorni_sadrzaj>
    <derivirana_varijabla naziv="DomainObject.Predmet.ProtustrankaFormatedOIB_1">  HRVATSKI INSTITUT ZA EKOLOGIJU I ODRŽIVI RAZVOJ, OIB 23306641428</derivirana_varijabla>
  </DomainObject.Predmet.ProtustrankaFormatedOIB>
  <DomainObject.Predmet.ProtustrankaFormatedWithAdress>
    <izvorni_sadrzaj> HRVATSKI INSTITUT ZA EKOLOGIJU I ODRŽIVI RAZVOJ, Vatroslava Lisinskog 180, 31500 Našice</izvorni_sadrzaj>
    <derivirana_varijabla naziv="DomainObject.Predmet.ProtustrankaFormatedWithAdress_1"> HRVATSKI INSTITUT ZA EKOLOGIJU I ODRŽIVI RAZVOJ, Vatroslava Lisinskog 180, 31500 Našice</derivirana_varijabla>
  </DomainObject.Predmet.ProtustrankaFormatedWithAdress>
  <DomainObject.Predmet.ProtustrankaFormatedWithAdressOIB>
    <izvorni_sadrzaj> HRVATSKI INSTITUT ZA EKOLOGIJU I ODRŽIVI RAZVOJ, OIB 23306641428, Vatroslava Lisinskog 180, 31500 Našice</izvorni_sadrzaj>
    <derivirana_varijabla naziv="DomainObject.Predmet.ProtustrankaFormatedWithAdressOIB_1"> HRVATSKI INSTITUT ZA EKOLOGIJU I ODRŽIVI RAZVOJ, OIB 23306641428, Vatroslava Lisinskog 180, 31500 Našice</derivirana_varijabla>
  </DomainObject.Predmet.ProtustrankaFormatedWithAdressOIB>
  <DomainObject.Predmet.ProtustrankaWithAdress>
    <izvorni_sadrzaj>HRVATSKI INSTITUT ZA EKOLOGIJU I ODRŽIVI RAZVOJ Vatroslava Lisinskog 180, 31500 Našice</izvorni_sadrzaj>
    <derivirana_varijabla naziv="DomainObject.Predmet.ProtustrankaWithAdress_1">HRVATSKI INSTITUT ZA EKOLOGIJU I ODRŽIVI RAZVOJ Vatroslava Lisinskog 180, 31500 Našice</derivirana_varijabla>
  </DomainObject.Predmet.ProtustrankaWithAdress>
  <DomainObject.Predmet.ProtustrankaWithAdressOIB>
    <izvorni_sadrzaj>HRVATSKI INSTITUT ZA EKOLOGIJU I ODRŽIVI RAZVOJ, OIB 23306641428, Vatroslava Lisinskog 180, 31500 Našice</izvorni_sadrzaj>
    <derivirana_varijabla naziv="DomainObject.Predmet.ProtustrankaWithAdressOIB_1">HRVATSKI INSTITUT ZA EKOLOGIJU I ODRŽIVI RAZVOJ, OIB 23306641428, Vatroslava Lisinskog 180, 31500 Našice</derivirana_varijabla>
  </DomainObject.Predmet.ProtustrankaWithAdressOIB>
  <DomainObject.Predmet.ProtustrankaNazivFormated>
    <izvorni_sadrzaj>HRVATSKI INSTITUT ZA EKOLOGIJU I ODRŽIVI RAZVOJ</izvorni_sadrzaj>
    <derivirana_varijabla naziv="DomainObject.Predmet.ProtustrankaNazivFormated_1">HRVATSKI INSTITUT ZA EKOLOGIJU I ODRŽIVI RAZVOJ</derivirana_varijabla>
  </DomainObject.Predmet.ProtustrankaNazivFormated>
  <DomainObject.Predmet.ProtustrankaNazivFormatedOIB>
    <izvorni_sadrzaj>HRVATSKI INSTITUT ZA EKOLOGIJU I ODRŽIVI RAZVOJ, OIB 23306641428</izvorni_sadrzaj>
    <derivirana_varijabla naziv="DomainObject.Predmet.ProtustrankaNazivFormatedOIB_1">HRVATSKI INSTITUT ZA EKOLOGIJU I ODRŽIVI RAZVOJ, OIB 23306641428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HRVATSKI INSTITUT ZA EKOLOGIJU I ODRŽIVI RAZVOJ</item>
    </izvorni_sadrzaj>
    <derivirana_varijabla naziv="DomainObject.Predmet.ProtuStrankaListFormated_1">
      <item>HRVATSKI INSTITUT ZA EKOLOGIJU I ODRŽIVI RAZVOJ</item>
    </derivirana_varijabla>
  </DomainObject.Predmet.ProtuStrankaListFormated>
  <DomainObject.Predmet.ProtuStrankaListFormatedOIB>
    <izvorni_sadrzaj>
      <item>HRVATSKI INSTITUT ZA EKOLOGIJU I ODRŽIVI RAZVOJ, OIB 23306641428</item>
    </izvorni_sadrzaj>
    <derivirana_varijabla naziv="DomainObject.Predmet.ProtuStrankaListFormatedOIB_1">
      <item>HRVATSKI INSTITUT ZA EKOLOGIJU I ODRŽIVI RAZVOJ, OIB 23306641428</item>
    </derivirana_varijabla>
  </DomainObject.Predmet.ProtuStrankaListFormatedOIB>
  <DomainObject.Predmet.ProtuStrankaListFormatedWithAdress>
    <izvorni_sadrzaj>
      <item>HRVATSKI INSTITUT ZA EKOLOGIJU I ODRŽIVI RAZVOJ, Vatroslava Lisinskog 180, 31500 Našice</item>
    </izvorni_sadrzaj>
    <derivirana_varijabla naziv="DomainObject.Predmet.ProtuStrankaListFormatedWithAdress_1">
      <item>HRVATSKI INSTITUT ZA EKOLOGIJU I ODRŽIVI RAZVOJ, Vatroslava Lisinskog 180, 31500 Našice</item>
    </derivirana_varijabla>
  </DomainObject.Predmet.ProtuStrankaListFormatedWithAdress>
  <DomainObject.Predmet.ProtuStrankaListFormatedWithAdressOIB>
    <izvorni_sadrzaj>
      <item>HRVATSKI INSTITUT ZA EKOLOGIJU I ODRŽIVI RAZVOJ, OIB 23306641428, Vatroslava Lisinskog 180, 31500 Našice</item>
    </izvorni_sadrzaj>
    <derivirana_varijabla naziv="DomainObject.Predmet.ProtuStrankaListFormatedWithAdressOIB_1">
      <item>HRVATSKI INSTITUT ZA EKOLOGIJU I ODRŽIVI RAZVOJ, OIB 23306641428, Vatroslava Lisinskog 180, 31500 Našice</item>
    </derivirana_varijabla>
  </DomainObject.Predmet.ProtuStrankaListFormatedWithAdressOIB>
  <DomainObject.Predmet.ProtuStrankaListNazivFormated>
    <izvorni_sadrzaj>
      <item>HRVATSKI INSTITUT ZA EKOLOGIJU I ODRŽIVI RAZVOJ</item>
    </izvorni_sadrzaj>
    <derivirana_varijabla naziv="DomainObject.Predmet.ProtuStrankaListNazivFormated_1">
      <item>HRVATSKI INSTITUT ZA EKOLOGIJU I ODRŽIVI RAZVOJ</item>
    </derivirana_varijabla>
  </DomainObject.Predmet.ProtuStrankaListNazivFormated>
  <DomainObject.Predmet.ProtuStrankaListNazivFormatedOIB>
    <izvorni_sadrzaj>
      <item>HRVATSKI INSTITUT ZA EKOLOGIJU I ODRŽIVI RAZVOJ, OIB 23306641428</item>
    </izvorni_sadrzaj>
    <derivirana_varijabla naziv="DomainObject.Predmet.ProtuStrankaListNazivFormatedOIB_1">
      <item>HRVATSKI INSTITUT ZA EKOLOGIJU I ODRŽIVI RAZVOJ, OIB 23306641428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HRVATSKI INSTITUT ZA EKOLOGIJU I ODRŽIVI RAZVOJ</izvorni_sadrzaj>
    <derivirana_varijabla naziv="DomainObject.Predmet.ProtustrankaIDrugi_1">HRVATSKI INSTITUT ZA EKOLOGIJU I ODRŽIVI RAZVOJ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HRVATSKI INSTITUT ZA EKOLOGIJU I ODRŽIVI RAZVOJ, OIB 23306641428, Vatroslava Lisinskog 180, 31500 Našice</izvorni_sadrzaj>
    <derivirana_varijabla naziv="DomainObject.Predmet.ProtustrankaIDrugiAdressOIB_1">HRVATSKI INSTITUT ZA EKOLOGIJU I ODRŽIVI RAZVOJ, OIB 23306641428, Vatroslava Lisinskog 180,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HRVATSKI INSTITUT ZA EKOLOGIJU I ODRŽIVI RAZVOJ</item>
    </izvorni_sadrzaj>
    <derivirana_varijabla naziv="DomainObject.Predmet.SudioniciListNaziv_1">
      <item>FINA RC OSIJEK</item>
      <item>HRVATSKI INSTITUT ZA EKOLOGIJU I ODRŽIVI RAZVOJ</item>
    </derivirana_varijabla>
  </DomainObject.Predmet.SudioniciListNaziv>
  <DomainObject.Predmet.SudioniciListAdressOIB>
    <izvorni_sadrzaj>
      <item>FINA RC OSIJEK, OIB 85821130368</item>
      <item>HRVATSKI INSTITUT ZA EKOLOGIJU I ODRŽIVI RAZVOJ, OIB 23306641428, Vatroslava Lisinskog 180,31500 Našice</item>
    </izvorni_sadrzaj>
    <derivirana_varijabla naziv="DomainObject.Predmet.SudioniciListAdressOIB_1">
      <item>FINA RC OSIJEK, OIB 85821130368</item>
      <item>HRVATSKI INSTITUT ZA EKOLOGIJU I ODRŽIVI RAZVOJ, OIB 23306641428, Vatroslava Lisinskog 180,31500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23306641428</item>
    </izvorni_sadrzaj>
    <derivirana_varijabla naziv="DomainObject.Predmet.SudioniciListNazivOIB_1">
      <item>, OIB 85821130368</item>
      <item>, OIB 23306641428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AAF2A-3209-4241-81D7-5491D2C4C1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2738</properties:Characters>
  <properties:Lines>92</properties:Lines>
  <properties:Paragraphs>29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2016-11-09T07:47:00Z</cp:lastPrinted>
  <dcterms:modified xmlns:xsi="http://www.w3.org/2001/XMLSchema-instance" xsi:type="dcterms:W3CDTF">2016-11-09T07:50:00Z</dcterms:modified>
  <cp:revision>494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