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98d9" w14:paraId="85398d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C1F14">
        <w:rPr>
          <w:b/>
          <w:sz w:val="22"/>
          <w:szCs w:val="22"/>
        </w:rPr>
        <w:t>402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763411" w:rsidRPr="00763411">
        <w:rPr>
          <w:sz w:val="22"/>
          <w:szCs w:val="22"/>
        </w:rPr>
        <w:t xml:space="preserve">EURO WOOD d.o.o. za trgovinu, usluge i promet,  Neretljanskih Gusara 2, Ploče, </w:t>
      </w:r>
      <w:r w:rsidR="00763411">
        <w:rPr>
          <w:sz w:val="22"/>
          <w:szCs w:val="22"/>
        </w:rPr>
        <w:t xml:space="preserve">MBS: 060338601, </w:t>
      </w:r>
      <w:r w:rsidR="00763411" w:rsidRPr="00763411">
        <w:rPr>
          <w:sz w:val="22"/>
          <w:szCs w:val="22"/>
        </w:rPr>
        <w:t>OIB: 70022536651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0A2D59">
        <w:rPr>
          <w:sz w:val="22"/>
          <w:szCs w:val="22"/>
        </w:rPr>
        <w:t>2</w:t>
      </w:r>
      <w:r w:rsidR="00763411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763411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763411" w:rsidRPr="00763411">
        <w:rPr>
          <w:sz w:val="22"/>
          <w:szCs w:val="22"/>
        </w:rPr>
        <w:t>EURO WOOD d.o.o. za trgovinu, usluge i promet,  Neretljanskih Gusara 2, Ploče, MBS: 060338601, OIB: 70022536651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763411">
        <w:rPr>
          <w:sz w:val="22"/>
          <w:szCs w:val="22"/>
        </w:rPr>
        <w:t>29</w:t>
      </w:r>
      <w:r w:rsidR="00BE2D29">
        <w:rPr>
          <w:sz w:val="22"/>
          <w:szCs w:val="22"/>
        </w:rPr>
        <w:t xml:space="preserve">. </w:t>
      </w:r>
      <w:r w:rsidR="00312AC5">
        <w:rPr>
          <w:sz w:val="22"/>
          <w:szCs w:val="22"/>
        </w:rPr>
        <w:t>s</w:t>
      </w:r>
      <w:r w:rsidR="00763411">
        <w:rPr>
          <w:sz w:val="22"/>
          <w:szCs w:val="22"/>
        </w:rPr>
        <w:t>vibnja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F53DB">
        <w:rPr>
          <w:sz w:val="22"/>
          <w:szCs w:val="22"/>
        </w:rPr>
        <w:t>10.305,85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</w:t>
      </w:r>
      <w:r w:rsidR="00BF53D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BF53DB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</w:t>
      </w:r>
      <w:r w:rsidR="00BF53DB">
        <w:rPr>
          <w:sz w:val="22"/>
          <w:szCs w:val="22"/>
        </w:rPr>
        <w:t>7</w:t>
      </w:r>
      <w:r w:rsidR="0086596B">
        <w:rPr>
          <w:sz w:val="22"/>
          <w:szCs w:val="22"/>
        </w:rPr>
        <w:t>.0</w:t>
      </w:r>
      <w:r w:rsidR="00BF53DB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F53DB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E2A1F"/>
    <w:rsid w:val="005C7D8A"/>
    <w:rsid w:val="00656F92"/>
    <w:rsid w:val="00657A1E"/>
    <w:rsid w:val="006C1F14"/>
    <w:rsid w:val="006E7A51"/>
    <w:rsid w:val="0071542D"/>
    <w:rsid w:val="00763411"/>
    <w:rsid w:val="007C3BE3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BF53DB"/>
    <w:rsid w:val="00E47096"/>
    <w:rsid w:val="00E55616"/>
    <w:rsid w:val="00E634A1"/>
    <w:rsid w:val="00ED7A9C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BE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BE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B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BE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BE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BE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B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BE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WOOD d.o.o. za trgovinu, usluge i promet</izvorni_sadrzaj>
    <derivirana_varijabla naziv="DomainObject.Predmet.ProtustrankaFormated_1">  EURO WOOD d.o.o. za trgovinu, usluge i promet</derivirana_varijabla>
  </DomainObject.Predmet.ProtustrankaFormated>
  <DomainObject.Predmet.ProtustrankaFormatedOIB>
    <izvorni_sadrzaj>  EURO WOOD d.o.o. za trgovinu, usluge i promet, OIB 70022536651</izvorni_sadrzaj>
    <derivirana_varijabla naziv="DomainObject.Predmet.ProtustrankaFormatedOIB_1">  EURO WOOD d.o.o. za trgovinu, usluge i promet, OIB 70022536651</derivirana_varijabla>
  </DomainObject.Predmet.ProtustrankaFormatedOIB>
  <DomainObject.Predmet.ProtustrankaFormatedWithAdress>
    <izvorni_sadrzaj> EURO WOOD d.o.o. za trgovinu, usluge i promet, Neretljanskih gusara 2, 20340 Ploče</izvorni_sadrzaj>
    <derivirana_varijabla naziv="DomainObject.Predmet.ProtustrankaFormatedWithAdress_1"> EURO WOOD d.o.o. za trgovinu, usluge i promet, Neretljanskih gusara 2, 20340 Ploče</derivirana_varijabla>
  </DomainObject.Predmet.ProtustrankaFormatedWithAdress>
  <DomainObject.Predmet.ProtustrankaFormatedWithAdressOIB>
    <izvorni_sadrzaj> EURO WOOD d.o.o. za trgovinu, usluge i promet, OIB 70022536651, Neretljanskih gusara 2, 20340 Ploče</izvorni_sadrzaj>
    <derivirana_varijabla naziv="DomainObject.Predmet.ProtustrankaFormatedWithAdressOIB_1"> EURO WOOD d.o.o. za trgovinu, usluge i promet, OIB 70022536651, Neretljanskih gusara 2, 20340 Ploče</derivirana_varijabla>
  </DomainObject.Predmet.ProtustrankaFormatedWithAdressOIB>
  <DomainObject.Predmet.ProtustrankaWithAdress>
    <izvorni_sadrzaj>EURO WOOD d.o.o. za trgovinu, usluge i promet Neretljanskih gusara 2, 20340 Ploče</izvorni_sadrzaj>
    <derivirana_varijabla naziv="DomainObject.Predmet.ProtustrankaWithAdress_1">EURO WOOD d.o.o. za trgovinu, usluge i promet Neretljanskih gusara 2, 20340 Ploče</derivirana_varijabla>
  </DomainObject.Predmet.ProtustrankaWithAdress>
  <DomainObject.Predmet.ProtustrankaWithAdressOIB>
    <izvorni_sadrzaj>EURO WOOD d.o.o. za trgovinu, usluge i promet, OIB 70022536651, Neretljanskih gusara 2, 20340 Ploče</izvorni_sadrzaj>
    <derivirana_varijabla naziv="DomainObject.Predmet.ProtustrankaWithAdressOIB_1">EURO WOOD d.o.o. za trgovinu, usluge i promet, OIB 70022536651, Neretljanskih gusara 2, 20340 Ploče</derivirana_varijabla>
  </DomainObject.Predmet.ProtustrankaWithAdressOIB>
  <DomainObject.Predmet.ProtustrankaNazivFormated>
    <izvorni_sadrzaj>EURO WOOD d.o.o. za trgovinu, usluge i promet</izvorni_sadrzaj>
    <derivirana_varijabla naziv="DomainObject.Predmet.ProtustrankaNazivFormated_1">EURO WOOD d.o.o. za trgovinu, usluge i promet</derivirana_varijabla>
  </DomainObject.Predmet.ProtustrankaNazivFormated>
  <DomainObject.Predmet.ProtustrankaNazivFormatedOIB>
    <izvorni_sadrzaj>EURO WOOD d.o.o. za trgovinu, usluge i promet, OIB 70022536651</izvorni_sadrzaj>
    <derivirana_varijabla naziv="DomainObject.Predmet.ProtustrankaNazivFormatedOIB_1">EURO WOOD d.o.o. za trgovinu, usluge i promet, OIB 70022536651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10305.85</izvorni_sadrzaj>
    <derivirana_varijabla naziv="DomainObject.Predmet.TrenutnaVrijednost_1">10305.85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EURO WOOD d.o.o. za trgovinu, usluge i promet</item>
    </izvorni_sadrzaj>
    <derivirana_varijabla naziv="DomainObject.Predmet.ProtuStrankaListFormated_1">
      <item>EURO WOOD d.o.o. za trgovinu, usluge i promet</item>
    </derivirana_varijabla>
  </DomainObject.Predmet.ProtuStrankaListFormated>
  <DomainObject.Predmet.ProtuStrankaListFormatedOIB>
    <izvorni_sadrzaj>
      <item>EURO WOOD d.o.o. za trgovinu, usluge i promet, OIB 70022536651</item>
    </izvorni_sadrzaj>
    <derivirana_varijabla naziv="DomainObject.Predmet.ProtuStrankaListFormatedOIB_1">
      <item>EURO WOOD d.o.o. za trgovinu, usluge i promet, OIB 70022536651</item>
    </derivirana_varijabla>
  </DomainObject.Predmet.ProtuStrankaListFormatedOIB>
  <DomainObject.Predmet.ProtuStrankaListFormatedWithAdress>
    <izvorni_sadrzaj>
      <item>EURO WOOD d.o.o. za trgovinu, usluge i promet, Neretljanskih gusara 2, 20340 Ploče</item>
    </izvorni_sadrzaj>
    <derivirana_varijabla naziv="DomainObject.Predmet.ProtuStrankaListFormatedWithAdress_1">
      <item>EURO WOOD d.o.o. za trgovinu, usluge i promet, Neretljanskih gusara 2, 20340 Ploče</item>
    </derivirana_varijabla>
  </DomainObject.Predmet.ProtuStrankaListFormatedWithAdress>
  <DomainObject.Predmet.ProtuStrankaListFormatedWithAdressOIB>
    <izvorni_sadrzaj>
      <item>EURO WOOD d.o.o. za trgovinu, usluge i promet, OIB 70022536651, Neretljanskih gusara 2, 20340 Ploče</item>
    </izvorni_sadrzaj>
    <derivirana_varijabla naziv="DomainObject.Predmet.ProtuStrankaListFormatedWithAdressOIB_1">
      <item>EURO WOOD d.o.o. za trgovinu, usluge i promet, OIB 70022536651, Neretljanskih gusara 2, 20340 Ploče</item>
    </derivirana_varijabla>
  </DomainObject.Predmet.ProtuStrankaListFormatedWithAdressOIB>
  <DomainObject.Predmet.ProtuStrankaListNazivFormated>
    <izvorni_sadrzaj>
      <item>EURO WOOD d.o.o. za trgovinu, usluge i promet</item>
    </izvorni_sadrzaj>
    <derivirana_varijabla naziv="DomainObject.Predmet.ProtuStrankaListNazivFormated_1">
      <item>EURO WOOD d.o.o. za trgovinu, usluge i promet</item>
    </derivirana_varijabla>
  </DomainObject.Predmet.ProtuStrankaListNazivFormated>
  <DomainObject.Predmet.ProtuStrankaListNazivFormatedOIB>
    <izvorni_sadrzaj>
      <item>EURO WOOD d.o.o. za trgovinu, usluge i promet, OIB 70022536651</item>
    </izvorni_sadrzaj>
    <derivirana_varijabla naziv="DomainObject.Predmet.ProtuStrankaListNazivFormatedOIB_1">
      <item>EURO WOOD d.o.o. za trgovinu, usluge i promet, OIB 70022536651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EURO WOOD d.o.o. za trgovinu, usluge i promet</izvorni_sadrzaj>
    <derivirana_varijabla naziv="DomainObject.Predmet.ProtustrankaIDrugi_1">EURO WOOD d.o.o. za trgovinu, usluge i promet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EURO WOOD d.o.o. za trgovinu, usluge i promet, OIB 70022536651, Neretljanskih gusara 2, 20340 Ploče</izvorni_sadrzaj>
    <derivirana_varijabla naziv="DomainObject.Predmet.ProtustrankaIDrugiAdressOIB_1">EURO WOOD d.o.o. za trgovinu, usluge i promet, OIB 70022536651, Neretljanskih gusara 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EURO WOOD d.o.o. za trgovinu, usluge i promet</item>
    </izvorni_sadrzaj>
    <derivirana_varijabla naziv="DomainObject.Predmet.SudioniciListNaziv_1">
      <item>FINA, RC Split, Podružnica Dubrovnik</item>
      <item>EURO WOOD d.o.o. za trgovinu, usluge i promet</item>
    </derivirana_varijabla>
  </DomainObject.Predmet.SudioniciListNaziv>
  <DomainObject.Predmet.SudioniciListAdressOIB>
    <izvorni_sadrzaj>
      <item>FINA, RC Split, Podružnica Dubrovnik, OIB 85821130368, Vukovarska 2,20000 Dubrovnik</item>
      <item>EURO WOOD d.o.o. za trgovinu, usluge i promet, OIB 70022536651, Neretljanskih gusara 2,20340 Ploče</item>
    </izvorni_sadrzaj>
    <derivirana_varijabla naziv="DomainObject.Predmet.SudioniciListAdressOIB_1">
      <item>FINA, RC Split, Podružnica Dubrovnik, OIB 85821130368, Vukovarska 2,20000 Dubrovnik</item>
      <item>EURO WOOD d.o.o. za trgovinu, usluge i promet, OIB 70022536651, Neretljanskih gusara 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70022536651</item>
    </izvorni_sadrzaj>
    <derivirana_varijabla naziv="DomainObject.Predmet.SudioniciListNazivOIB_1">
      <item>, OIB 85821130368</item>
      <item>, OIB 70022536651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1713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2018-06-27T07:11:00Z</dcterms:created>
  <dc:creator>Mirjana Mihović</dc:creator>
  <cp:lastModifiedBy>Srđan Gavranić</cp:lastModifiedBy>
  <cp:lastPrinted>2017-06-26T12:46:00Z</cp:lastPrinted>
  <dcterms:modified xmlns:xsi="http://www.w3.org/2001/XMLSchema-instance" xsi:type="dcterms:W3CDTF">2018-06-27T07:15:00Z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