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6437" w14:paraId="30d6437" w:rsidRDefault="000F0FF4" w:rsidP="001940FB" w:rsidR="000F0FF4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756B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F0FF4" w:rsidP="00AA6BCF" w:rsidR="000F0FF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F0FF4" w:rsidP="000F0FF4" w:rsidR="000F0FF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F0FF4" w:rsidP="000F0FF4" w:rsidR="000F0FF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F0FF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F0FF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0405B">
        <w:rPr>
          <w:rFonts w:cs="Calibri" w:eastAsia="Arial Unicode MS" w:hAnsi="Calibri" w:ascii="Calibri"/>
          <w:kern w:val="1"/>
          <w:lang w:eastAsia="ar-SA" w:val="hr-HR"/>
        </w:rPr>
        <w:t>VELJKO FADIĆ</w:t>
      </w:r>
      <w:r w:rsidR="000F0FF4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0F0FF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4D5B82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D0405B">
        <w:rPr>
          <w:rFonts w:cs="Calibri" w:eastAsia="Arial Unicode MS" w:hAnsi="Calibri" w:ascii="Calibri"/>
          <w:kern w:val="1"/>
          <w:lang w:eastAsia="ar-SA" w:val="hr-HR"/>
        </w:rPr>
        <w:t>151.989,32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0405B">
        <w:rPr>
          <w:rFonts w:cs="Calibri" w:eastAsia="Arial Unicode MS" w:hAnsi="Calibri" w:ascii="Calibri"/>
          <w:kern w:val="1"/>
          <w:lang w:eastAsia="ar-SA" w:val="hr-HR"/>
        </w:rPr>
        <w:t>137.689,32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0405B">
        <w:rPr>
          <w:rFonts w:cs="Calibri" w:eastAsia="Arial Unicode MS" w:hAnsi="Calibri" w:ascii="Calibri"/>
          <w:kern w:val="1"/>
          <w:lang w:eastAsia="ar-SA" w:val="hr-HR"/>
        </w:rPr>
        <w:t>14.300,00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0F0FF4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F0FF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F0FF4" w:rsidRPr="000F0FF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F0FF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640A8B" w:rsidP="00AA6BCF" w:rsidR="00640A8B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A5020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405B" w:rsidP="00D0405B" w:rsidR="00AA6BCF" w:rsidRPr="006A5020">
            <w:pPr>
              <w:spacing w:after="0"/>
              <w:jc w:val="both"/>
              <w:rPr>
                <w:rFonts w:cs="Calibri" w:hAnsi="Calibri" w:ascii="Calibri"/>
              </w:rPr>
            </w:pPr>
            <w:r w:rsidRPr="006A5020">
              <w:rPr>
                <w:rFonts w:cs="Calibri" w:hAnsi="Calibri" w:ascii="Calibri"/>
              </w:rPr>
              <w:t>VELJKO FADIĆ</w:t>
            </w:r>
            <w:r w:rsidR="00F20B3B" w:rsidRPr="006A5020">
              <w:rPr>
                <w:rFonts w:cs="Calibri" w:hAnsi="Calibri" w:ascii="Calibri"/>
              </w:rPr>
              <w:t xml:space="preserve">, </w:t>
            </w:r>
            <w:r w:rsidRPr="006A5020">
              <w:rPr>
                <w:rFonts w:cs="Calibri" w:hAnsi="Calibri" w:ascii="Calibri"/>
              </w:rPr>
              <w:t>Potok 15, Komiža</w:t>
            </w:r>
            <w:r w:rsidR="00783BFB" w:rsidRPr="006A5020">
              <w:rPr>
                <w:rFonts w:cs="Calibri" w:hAnsi="Calibri" w:ascii="Calibri"/>
              </w:rPr>
              <w:t>,</w:t>
            </w:r>
            <w:r w:rsidRPr="006A5020">
              <w:rPr>
                <w:rFonts w:cs="Calibri" w:hAnsi="Calibri" w:ascii="Calibri"/>
              </w:rPr>
              <w:t xml:space="preserve"> </w:t>
            </w:r>
            <w:r w:rsidR="003A5883" w:rsidRPr="006A5020">
              <w:rPr>
                <w:rFonts w:cs="Calibri" w:hAnsi="Calibri" w:ascii="Calibri"/>
              </w:rPr>
              <w:t>OIB:</w:t>
            </w:r>
            <w:r w:rsidR="00E43846" w:rsidRPr="006A5020">
              <w:rPr>
                <w:rFonts w:cs="Calibri" w:hAnsi="Calibri" w:ascii="Calibri"/>
              </w:rPr>
              <w:t xml:space="preserve"> </w:t>
            </w:r>
            <w:r w:rsidRPr="006A5020">
              <w:rPr>
                <w:rFonts w:cs="Calibri" w:hAnsi="Calibri" w:ascii="Calibri"/>
              </w:rPr>
              <w:t>24720655296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0405B" w:rsidP="003E6306" w:rsidR="00AA6BCF" w:rsidRPr="006A5020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6A5020">
              <w:rPr>
                <w:rFonts w:cs="Calibri" w:hAnsi="Calibri" w:ascii="Calibri"/>
              </w:rPr>
              <w:t>Ugovor o štednom depozitu broj 81-70-15127-0,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6A5020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0405B" w:rsidP="00AA6BCF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A5020">
              <w:rPr>
                <w:rFonts w:cs="Calibri" w:hAnsi="Calibri" w:ascii="Calibri"/>
              </w:rPr>
              <w:t>151.989,32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6A5020">
            <w:pPr>
              <w:spacing w:after="0"/>
              <w:rPr>
                <w:rFonts w:cs="Calibri" w:hAnsi="Calibri" w:ascii="Calibri"/>
              </w:rPr>
            </w:pPr>
          </w:p>
          <w:p w:rsidRDefault="00D0405B" w:rsidP="00AA6BCF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A5020">
              <w:rPr>
                <w:rFonts w:cs="Calibri" w:hAnsi="Calibri" w:ascii="Calibri"/>
              </w:rPr>
              <w:t>137.689,32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6A5020">
            <w:pPr>
              <w:spacing w:after="0"/>
              <w:rPr>
                <w:rFonts w:cs="Calibri" w:hAnsi="Calibri" w:ascii="Calibri"/>
              </w:rPr>
            </w:pPr>
          </w:p>
          <w:p w:rsidRDefault="00D0405B" w:rsidP="00E43846" w:rsidR="00AA6BCF" w:rsidRPr="006A502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A5020">
              <w:rPr>
                <w:rFonts w:cs="Calibri" w:hAnsi="Calibri" w:ascii="Calibri"/>
              </w:rPr>
              <w:t>14.300,00</w:t>
            </w:r>
            <w:r w:rsidR="00F20B3B" w:rsidRPr="006A5020">
              <w:rPr>
                <w:rFonts w:cs="Calibri" w:hAnsi="Calibri" w:ascii="Calibri"/>
              </w:rPr>
              <w:t>kn</w:t>
            </w:r>
          </w:p>
        </w:tc>
      </w:tr>
    </w:tbl>
    <w:p w:rsidRDefault="000F0FF4" w:rsidP="000F0FF4" w:rsidR="000F0FF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F0FF4" w:rsidP="000F0FF4" w:rsidR="000F0FF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0A6C" w:rsidP="00052D2E" w:rsidR="00052D2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D2E" w:rsidP="00052D2E" w:rsidR="00052D2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52D2E" w:rsidP="00052D2E" w:rsidR="00052D2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52D2E" w:rsidP="00052D2E" w:rsidR="00052D2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BA7" w:rsidR="00EE3BA7">
      <w:pPr>
        <w:spacing w:after="0"/>
      </w:pPr>
      <w:r>
        <w:separator/>
      </w:r>
    </w:p>
  </w:endnote>
  <w:endnote w:id="0" w:type="continuationSeparator">
    <w:p w:rsidRDefault="00EE3BA7" w:rsidR="00EE3B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0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BA7" w:rsidR="00EE3BA7">
      <w:pPr>
        <w:spacing w:after="0"/>
      </w:pPr>
      <w:r>
        <w:separator/>
      </w:r>
    </w:p>
  </w:footnote>
  <w:footnote w:id="0" w:type="continuationSeparator">
    <w:p w:rsidRDefault="00EE3BA7" w:rsidR="00EE3BA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05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D627E9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2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0FF4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6B1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677A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306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26B1"/>
    <w:rsid w:val="004D4005"/>
    <w:rsid w:val="004D5B82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0A8B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5020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0E34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3D43"/>
    <w:rsid w:val="007A6238"/>
    <w:rsid w:val="007A6ED1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567E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053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B03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0A6C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05B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3BA7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8604A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44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05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053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053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053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44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05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053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053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053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32ED1-127A-4A07-82DC-08AC533C5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1425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2018-08-23T12:08:00Z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St-651/2017-331 / Podnesak - Podnesak (-331.docx)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