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df0d" w14:paraId="2b7df0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22F8D">
        <w:t xml:space="preserve">POSAO NA KVADRAT </w:t>
      </w:r>
      <w:proofErr w:type="spellStart"/>
      <w:r w:rsidR="00422F8D">
        <w:t>j.d.o.o</w:t>
      </w:r>
      <w:proofErr w:type="spellEnd"/>
      <w:r w:rsidR="00422F8D">
        <w:t xml:space="preserve">., </w:t>
      </w:r>
      <w:proofErr w:type="spellStart"/>
      <w:r w:rsidR="00422F8D">
        <w:t>Kralja</w:t>
      </w:r>
      <w:proofErr w:type="spellEnd"/>
      <w:r w:rsidR="00422F8D">
        <w:t xml:space="preserve"> </w:t>
      </w:r>
      <w:proofErr w:type="spellStart"/>
      <w:r w:rsidR="00422F8D">
        <w:t>Tomislava</w:t>
      </w:r>
      <w:proofErr w:type="spellEnd"/>
      <w:r w:rsidR="00422F8D">
        <w:t xml:space="preserve"> 41A, </w:t>
      </w:r>
      <w:proofErr w:type="spellStart"/>
      <w:r w:rsidR="00422F8D">
        <w:t>Mimice</w:t>
      </w:r>
      <w:proofErr w:type="spellEnd"/>
      <w:r w:rsidR="00422F8D">
        <w:t xml:space="preserve">, OIB: </w:t>
      </w:r>
      <w:r w:rsidR="00422F8D" w:rsidRPr="00422F8D">
        <w:t>87020526034</w:t>
      </w:r>
      <w:r w:rsidR="007260BE"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441DB2">
        <w:rPr>
          <w:lang w:val="hr-HR"/>
        </w:rPr>
        <w:t>06.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22F8D">
        <w:t xml:space="preserve">POSAO NA KVADRAT </w:t>
      </w:r>
      <w:proofErr w:type="spellStart"/>
      <w:r w:rsidR="00422F8D">
        <w:t>j.d.o.o</w:t>
      </w:r>
      <w:proofErr w:type="spellEnd"/>
      <w:r w:rsidR="00422F8D">
        <w:t xml:space="preserve">., </w:t>
      </w:r>
      <w:proofErr w:type="spellStart"/>
      <w:r w:rsidR="00422F8D">
        <w:t>Kralja</w:t>
      </w:r>
      <w:proofErr w:type="spellEnd"/>
      <w:r w:rsidR="00422F8D">
        <w:t xml:space="preserve"> </w:t>
      </w:r>
      <w:proofErr w:type="spellStart"/>
      <w:r w:rsidR="00422F8D">
        <w:t>Tomislava</w:t>
      </w:r>
      <w:proofErr w:type="spellEnd"/>
      <w:r w:rsidR="00422F8D">
        <w:t xml:space="preserve"> 41A, </w:t>
      </w:r>
      <w:proofErr w:type="spellStart"/>
      <w:r w:rsidR="00422F8D">
        <w:t>Mimice</w:t>
      </w:r>
      <w:proofErr w:type="spellEnd"/>
      <w:r w:rsidR="00422F8D">
        <w:t xml:space="preserve">, OIB: </w:t>
      </w:r>
      <w:r w:rsidR="00422F8D" w:rsidRPr="00422F8D">
        <w:t>87020526034</w:t>
      </w:r>
      <w:r w:rsidR="00422F8D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422F8D">
        <w:rPr>
          <w:lang w:val="hr-HR"/>
        </w:rPr>
        <w:t>02. siječnja 2017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422F8D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422F8D">
        <w:rPr>
          <w:lang w:val="hr-HR"/>
        </w:rPr>
        <w:t>11.408,80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41DB2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41DB2">
        <w:rPr>
          <w:lang w:val="hr-HR"/>
        </w:rPr>
        <w:t>06.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41DB2" w:rsidP="00693AB7" w:rsidR="00441DB2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C4584" w:rsidR="00473132">
    <w:pPr>
      <w:pStyle w:val="Zaglavlje"/>
      <w:jc w:val="center"/>
    </w:pPr>
  </w:p>
  <w:p w:rsidRDefault="00DC458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422F8D">
      <w:t>28/2017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22F8D"/>
    <w:rsid w:val="00441DB2"/>
    <w:rsid w:val="00455956"/>
    <w:rsid w:val="004F1BAF"/>
    <w:rsid w:val="004F4530"/>
    <w:rsid w:val="00511419"/>
    <w:rsid w:val="00525F2C"/>
    <w:rsid w:val="00532BFE"/>
    <w:rsid w:val="005956B5"/>
    <w:rsid w:val="005A61D0"/>
    <w:rsid w:val="005F05A6"/>
    <w:rsid w:val="00620004"/>
    <w:rsid w:val="00684A08"/>
    <w:rsid w:val="00693AB7"/>
    <w:rsid w:val="006B386A"/>
    <w:rsid w:val="00705DD8"/>
    <w:rsid w:val="0071519E"/>
    <w:rsid w:val="007260B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BF4FF4"/>
    <w:rsid w:val="00D54741"/>
    <w:rsid w:val="00DC4584"/>
    <w:rsid w:val="00DD0D50"/>
    <w:rsid w:val="00E146CF"/>
    <w:rsid w:val="00EA4F9E"/>
    <w:rsid w:val="00EB6A52"/>
    <w:rsid w:val="00EF3003"/>
    <w:rsid w:val="00EF6426"/>
    <w:rsid w:val="00F2599E"/>
    <w:rsid w:val="00F31E42"/>
    <w:rsid w:val="00F950A0"/>
    <w:rsid w:val="00FB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C4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C4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POSAO NA KVADRAT j.d.o.o. za ugostiteljstvo i usluge</izvorni_sadrzaj>
    <derivirana_varijabla naziv="DomainObject.Predmet.ProtustrankaFormated_1">  POSAO NA KVADRAT j.d.o.o. za ugostiteljstvo i usluge</derivirana_varijabla>
  </DomainObject.Predmet.ProtustrankaFormated>
  <DomainObject.Predmet.ProtustrankaFormatedOIB>
    <izvorni_sadrzaj>  POSAO NA KVADRAT j.d.o.o. za ugostiteljstvo i usluge, OIB 87020526034</izvorni_sadrzaj>
    <derivirana_varijabla naziv="DomainObject.Predmet.ProtustrankaFormatedOIB_1">  POSAO NA KVADRAT j.d.o.o. za ugostiteljstvo i usluge, OIB 87020526034</derivirana_varijabla>
  </DomainObject.Predmet.ProtustrankaFormatedOIB>
  <DomainObject.Predmet.ProtustrankaFormatedWithAdress>
    <izvorni_sadrzaj> POSAO NA KVADRAT j.d.o.o. za ugostiteljstvo i usluge, Kralja Tomislava 41A, 21318 Mimice</izvorni_sadrzaj>
    <derivirana_varijabla naziv="DomainObject.Predmet.ProtustrankaFormatedWithAdress_1"> POSAO NA KVADRAT j.d.o.o. za ugostiteljstvo i usluge, Kralja Tomislava 41A, 21318 Mimice</derivirana_varijabla>
  </DomainObject.Predmet.ProtustrankaFormatedWithAdress>
  <DomainObject.Predmet.ProtustrankaFormatedWithAdressOIB>
    <izvorni_sadrzaj> POSAO NA KVADRAT j.d.o.o. za ugostiteljstvo i usluge, OIB 87020526034, Kralja Tomislava 41A, 21318 Mimice</izvorni_sadrzaj>
    <derivirana_varijabla naziv="DomainObject.Predmet.ProtustrankaFormatedWithAdressOIB_1"> POSAO NA KVADRAT j.d.o.o. za ugostiteljstvo i usluge, OIB 87020526034, Kralja Tomislava 41A, 21318 Mimice</derivirana_varijabla>
  </DomainObject.Predmet.ProtustrankaFormatedWithAdressOIB>
  <DomainObject.Predmet.ProtustrankaWithAdress>
    <izvorni_sadrzaj>POSAO NA KVADRAT j.d.o.o. za ugostiteljstvo i usluge Kralja Tomislava 41A, 21318 Mimice</izvorni_sadrzaj>
    <derivirana_varijabla naziv="DomainObject.Predmet.ProtustrankaWithAdress_1">POSAO NA KVADRAT j.d.o.o. za ugostiteljstvo i usluge Kralja Tomislava 41A, 21318 Mimice</derivirana_varijabla>
  </DomainObject.Predmet.ProtustrankaWithAdress>
  <DomainObject.Predmet.ProtustrankaWithAdressOIB>
    <izvorni_sadrzaj>POSAO NA KVADRAT j.d.o.o. za ugostiteljstvo i usluge, OIB 87020526034, Kralja Tomislava 41A, 21318 Mimice</izvorni_sadrzaj>
    <derivirana_varijabla naziv="DomainObject.Predmet.ProtustrankaWithAdressOIB_1">POSAO NA KVADRAT j.d.o.o. za ugostiteljstvo i usluge, OIB 87020526034, Kralja Tomislava 41A, 21318 Mimice</derivirana_varijabla>
  </DomainObject.Predmet.ProtustrankaWithAdressOIB>
  <DomainObject.Predmet.ProtustrankaNazivFormated>
    <izvorni_sadrzaj>POSAO NA KVADRAT j.d.o.o. za ugostiteljstvo i usluge</izvorni_sadrzaj>
    <derivirana_varijabla naziv="DomainObject.Predmet.ProtustrankaNazivFormated_1">POSAO NA KVADRAT j.d.o.o. za ugostiteljstvo i usluge</derivirana_varijabla>
  </DomainObject.Predmet.ProtustrankaNazivFormated>
  <DomainObject.Predmet.ProtustrankaNazivFormatedOIB>
    <izvorni_sadrzaj>POSAO NA KVADRAT j.d.o.o. za ugostiteljstvo i usluge, OIB 87020526034</izvorni_sadrzaj>
    <derivirana_varijabla naziv="DomainObject.Predmet.ProtustrankaNazivFormatedOIB_1">POSAO NA KVADRAT j.d.o.o. za ugostiteljstvo i usluge, OIB 87020526034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11408.80</izvorni_sadrzaj>
    <derivirana_varijabla naziv="DomainObject.Predmet.TrenutnaVrijednost_1">11408.80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POSAO NA KVADRAT j.d.o.o. za ugostiteljstvo i usluge</item>
    </izvorni_sadrzaj>
    <derivirana_varijabla naziv="DomainObject.Predmet.ProtuStrankaListFormated_1">
      <item>POSAO NA KVADRAT j.d.o.o. za ugostiteljstvo i usluge</item>
    </derivirana_varijabla>
  </DomainObject.Predmet.ProtuStrankaListFormated>
  <DomainObject.Predmet.ProtuStrankaListFormatedOIB>
    <izvorni_sadrzaj>
      <item>POSAO NA KVADRAT j.d.o.o. za ugostiteljstvo i usluge, OIB 87020526034</item>
    </izvorni_sadrzaj>
    <derivirana_varijabla naziv="DomainObject.Predmet.ProtuStrankaListFormatedOIB_1">
      <item>POSAO NA KVADRAT j.d.o.o. za ugostiteljstvo i usluge, OIB 87020526034</item>
    </derivirana_varijabla>
  </DomainObject.Predmet.ProtuStrankaListFormatedOIB>
  <DomainObject.Predmet.ProtuStrankaListFormatedWithAdress>
    <izvorni_sadrzaj>
      <item>POSAO NA KVADRAT j.d.o.o. za ugostiteljstvo i usluge, Kralja Tomislava 41A, 21318 Mimice</item>
    </izvorni_sadrzaj>
    <derivirana_varijabla naziv="DomainObject.Predmet.ProtuStrankaListFormatedWithAdress_1">
      <item>POSAO NA KVADRAT j.d.o.o. za ugostiteljstvo i usluge, Kralja Tomislava 41A, 21318 Mimice</item>
    </derivirana_varijabla>
  </DomainObject.Predmet.ProtuStrankaListFormatedWithAdress>
  <DomainObject.Predmet.ProtuStrankaListFormatedWithAdressOIB>
    <izvorni_sadrzaj>
      <item>POSAO NA KVADRAT j.d.o.o. za ugostiteljstvo i usluge, OIB 87020526034, Kralja Tomislava 41A, 21318 Mimice</item>
    </izvorni_sadrzaj>
    <derivirana_varijabla naziv="DomainObject.Predmet.ProtuStrankaListFormatedWithAdressOIB_1">
      <item>POSAO NA KVADRAT j.d.o.o. za ugostiteljstvo i usluge, OIB 87020526034, Kralja Tomislava 41A, 21318 Mimice</item>
    </derivirana_varijabla>
  </DomainObject.Predmet.ProtuStrankaListFormatedWithAdressOIB>
  <DomainObject.Predmet.ProtuStrankaListNazivFormated>
    <izvorni_sadrzaj>
      <item>POSAO NA KVADRAT j.d.o.o. za ugostiteljstvo i usluge</item>
    </izvorni_sadrzaj>
    <derivirana_varijabla naziv="DomainObject.Predmet.ProtuStrankaListNazivFormated_1">
      <item>POSAO NA KVADRAT j.d.o.o. za ugostiteljstvo i usluge</item>
    </derivirana_varijabla>
  </DomainObject.Predmet.ProtuStrankaListNazivFormated>
  <DomainObject.Predmet.ProtuStrankaListNazivFormatedOIB>
    <izvorni_sadrzaj>
      <item>POSAO NA KVADRAT j.d.o.o. za ugostiteljstvo i usluge, OIB 87020526034</item>
    </izvorni_sadrzaj>
    <derivirana_varijabla naziv="DomainObject.Predmet.ProtuStrankaListNazivFormatedOIB_1">
      <item>POSAO NA KVADRAT j.d.o.o. za ugostiteljstvo i usluge, OIB 87020526034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POSAO NA KVADRAT j.d.o.o. za ugostiteljstvo i usluge</izvorni_sadrzaj>
    <derivirana_varijabla naziv="DomainObject.Predmet.ProtustrankaIDrugi_1">POSAO NA KVADRAT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POSAO NA KVADRAT j.d.o.o. za ugostiteljstvo i usluge, OIB 87020526034, Kralja Tomislava 41A, 21318 Mimice</izvorni_sadrzaj>
    <derivirana_varijabla naziv="DomainObject.Predmet.ProtustrankaIDrugiAdressOIB_1">POSAO NA KVADRAT j.d.o.o. za ugostiteljstvo i usluge, OIB 87020526034, Kralja Tomislava 41A, 21318 Mimice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POSAO NA KVADRAT j.d.o.o. za ugostiteljstvo i usluge</item>
      <item>FINANCIJSKA AGENCIJA, RC SPLIT</item>
    </izvorni_sadrzaj>
    <derivirana_varijabla naziv="DomainObject.Predmet.SudioniciListNaziv_1">
      <item>POSAO NA KVADRAT j.d.o.o. za ugostiteljstvo i usluge</item>
      <item>FINANCIJSKA AGENCIJA, RC SPLIT</item>
    </derivirana_varijabla>
  </DomainObject.Predmet.SudioniciListNaziv>
  <DomainObject.Predmet.SudioniciListAdressOIB>
    <izvorni_sadrzaj>
      <item>POSAO NA KVADRAT j.d.o.o. za ugostiteljstvo i usluge, OIB 87020526034, Kralja Tomislava 41A,21318 Mimice</item>
      <item>FINANCIJSKA AGENCIJA, RC SPLIT, OIB 85821130368, Mažuranićevo šetalište 24 b,21000 Split</item>
    </izvorni_sadrzaj>
    <derivirana_varijabla naziv="DomainObject.Predmet.SudioniciListAdressOIB_1">
      <item>POSAO NA KVADRAT j.d.o.o. za ugostiteljstvo i usluge, OIB 87020526034, Kralja Tomislava 41A,21318 Mimice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87020526034</item>
      <item>, OIB 85821130368</item>
    </izvorni_sadrzaj>
    <derivirana_varijabla naziv="DomainObject.Predmet.SudioniciListNazivOIB_1">
      <item>, OIB 87020526034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1773</properties:Characters>
  <properties:Lines>45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2017-03-06T09:02:00Z</cp:lastPrinted>
  <dcterms:modified xmlns:xsi="http://www.w3.org/2001/XMLSchema-instance" xsi:type="dcterms:W3CDTF">2017-03-06T09:03:00Z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