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3a0a" w14:paraId="d2b3a0a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475BD5" w:rsidP="00AC36B8" w:rsidR="00475BD5">
      <w:pPr>
        <w:ind w:firstLine="360"/>
        <w:jc w:val="right"/>
        <w:rPr>
          <w:b/>
        </w:rPr>
      </w:pPr>
      <w:r w:rsidRPr="00475BD5">
        <w:rPr>
          <w:b/>
        </w:rPr>
        <w:t xml:space="preserve">ZORAN VRKIĆ, Zadar, </w:t>
      </w:r>
    </w:p>
    <w:p w:rsidRDefault="00475BD5" w:rsidP="00AC36B8" w:rsidR="003A28C4" w:rsidRPr="00475BD5">
      <w:pPr>
        <w:ind w:firstLine="360"/>
        <w:jc w:val="right"/>
        <w:rPr>
          <w:b/>
        </w:rPr>
      </w:pPr>
      <w:r w:rsidRPr="00475BD5">
        <w:rPr>
          <w:b/>
        </w:rPr>
        <w:t>Stjepana Radića 14/A</w:t>
      </w:r>
    </w:p>
    <w:p w:rsidRDefault="00475BD5" w:rsidP="00AC36B8" w:rsidR="00475BD5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475BD5">
        <w:t>38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C25BD0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475BD5">
        <w:t>MAKSIM MARIS DIZAJN j.d.o.o. za proizvodnju i usluge, Zadar, Stjepana Radića 14 A, OIB:10904622512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C25BD0" w:rsidR="00120463" w:rsidRPr="00C25BD0">
      <w:pPr>
        <w:ind w:firstLine="360"/>
        <w:jc w:val="both"/>
        <w:rPr>
          <w:bCs/>
        </w:rPr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C25BD0">
        <w:rPr>
          <w:bCs/>
        </w:rPr>
        <w:t>19. travnja</w:t>
      </w:r>
      <w:r w:rsidR="0064551A" w:rsidRPr="0064551A">
        <w:rPr>
          <w:bCs/>
        </w:rPr>
        <w:t xml:space="preserve"> 2016. u </w:t>
      </w:r>
      <w:r w:rsidR="00C25BD0">
        <w:rPr>
          <w:bCs/>
        </w:rPr>
        <w:t>11,30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C25BD0">
        <w:rPr>
          <w:bCs/>
        </w:rPr>
        <w:t>19. travnja</w:t>
      </w:r>
      <w:r w:rsidR="0064551A" w:rsidRPr="0064551A">
        <w:rPr>
          <w:bCs/>
        </w:rPr>
        <w:t xml:space="preserve"> 2016. u </w:t>
      </w:r>
      <w:r w:rsidR="00C25BD0">
        <w:rPr>
          <w:bCs/>
        </w:rPr>
        <w:t>11,40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C25BD0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60BE0">
      <w:t>33</w:t>
    </w:r>
    <w:r w:rsidR="00475BD5">
      <w:t>8</w:t>
    </w:r>
    <w:r w:rsidR="00434A9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679E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25BD0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4C6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7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7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7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7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4C6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7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7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7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7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MAKSIM MARIS DIZAJN j.d.o.o. za proizvodnju i usluge</izvorni_sadrzaj>
    <derivirana_varijabla naziv="DomainObject.Predmet.ProtustrankaFormated_1">  MAKSIM MARIS DIZAJN j.d.o.o. za proizvodnju i usluge</derivirana_varijabla>
  </DomainObject.Predmet.ProtustrankaFormated>
  <DomainObject.Predmet.ProtustrankaFormatedOIB>
    <izvorni_sadrzaj>  MAKSIM MARIS DIZAJN j.d.o.o. za proizvodnju i usluge, OIB 10904622512</izvorni_sadrzaj>
    <derivirana_varijabla naziv="DomainObject.Predmet.ProtustrankaFormatedOIB_1">  MAKSIM MARIS DIZAJN j.d.o.o. za proizvodnju i usluge, OIB 10904622512</derivirana_varijabla>
  </DomainObject.Predmet.ProtustrankaFormatedOIB>
  <DomainObject.Predmet.ProtustrankaFormatedWithAdress>
    <izvorni_sadrzaj> MAKSIM MARIS DIZAJN j.d.o.o. za proizvodnju i usluge, Stjepana Radića 14/A, 23000 Zadar</izvorni_sadrzaj>
    <derivirana_varijabla naziv="DomainObject.Predmet.ProtustrankaFormatedWithAdress_1"> MAKSIM MARIS DIZAJN j.d.o.o. za proizvodnju i usluge, Stjepana Radića 14/A, 23000 Zadar</derivirana_varijabla>
  </DomainObject.Predmet.ProtustrankaFormatedWithAdress>
  <DomainObject.Predmet.ProtustrankaFormatedWithAdressOIB>
    <izvorni_sadrzaj> MAKSIM MARIS DIZAJN j.d.o.o. za proizvodnju i usluge, OIB 10904622512, Stjepana Radića 14/A, 23000 Zadar</izvorni_sadrzaj>
    <derivirana_varijabla naziv="DomainObject.Predmet.ProtustrankaFormatedWithAdressOIB_1"> MAKSIM MARIS DIZAJN j.d.o.o. za proizvodnju i usluge, OIB 10904622512, Stjepana Radića 14/A, 23000 Zadar</derivirana_varijabla>
  </DomainObject.Predmet.ProtustrankaFormatedWithAdressOIB>
  <DomainObject.Predmet.ProtustrankaWithAdress>
    <izvorni_sadrzaj>MAKSIM MARIS DIZAJN j.d.o.o. za proizvodnju i usluge Stjepana Radića 14/A, 23000 Zadar</izvorni_sadrzaj>
    <derivirana_varijabla naziv="DomainObject.Predmet.ProtustrankaWithAdress_1">MAKSIM MARIS DIZAJN j.d.o.o. za proizvodnju i usluge Stjepana Radića 14/A, 23000 Zadar</derivirana_varijabla>
  </DomainObject.Predmet.ProtustrankaWithAdress>
  <DomainObject.Predmet.ProtustrankaWithAdressOIB>
    <izvorni_sadrzaj>MAKSIM MARIS DIZAJN j.d.o.o. za proizvodnju i usluge, OIB 10904622512, Stjepana Radića 14/A, 23000 Zadar</izvorni_sadrzaj>
    <derivirana_varijabla naziv="DomainObject.Predmet.ProtustrankaWithAdressOIB_1">MAKSIM MARIS DIZAJN j.d.o.o. za proizvodnju i usluge, OIB 10904622512, Stjepana Radića 14/A, 23000 Zadar</derivirana_varijabla>
  </DomainObject.Predmet.ProtustrankaWithAdressOIB>
  <DomainObject.Predmet.ProtustrankaNazivFormated>
    <izvorni_sadrzaj>MAKSIM MARIS DIZAJN j.d.o.o. za proizvodnju i usluge</izvorni_sadrzaj>
    <derivirana_varijabla naziv="DomainObject.Predmet.ProtustrankaNazivFormated_1">MAKSIM MARIS DIZAJN j.d.o.o. za proizvodnju i usluge</derivirana_varijabla>
  </DomainObject.Predmet.ProtustrankaNazivFormated>
  <DomainObject.Predmet.ProtustrankaNazivFormatedOIB>
    <izvorni_sadrzaj>MAKSIM MARIS DIZAJN j.d.o.o. za proizvodnju i usluge, OIB 10904622512</izvorni_sadrzaj>
    <derivirana_varijabla naziv="DomainObject.Predmet.ProtustrankaNazivFormatedOIB_1">MAKSIM MARIS DIZAJN j.d.o.o. za proizvodnju i usluge, OIB 10904622512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13041.89</izvorni_sadrzaj>
    <derivirana_varijabla naziv="DomainObject.Predmet.TrenutnaVrijednost_1">13041.89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MAKSIM MARIS DIZAJN j.d.o.o. za proizvodnju i usluge</item>
    </izvorni_sadrzaj>
    <derivirana_varijabla naziv="DomainObject.Predmet.ProtuStrankaListFormated_1">
      <item>MAKSIM MARIS DIZAJN j.d.o.o. za proizvodnju i usluge</item>
    </derivirana_varijabla>
  </DomainObject.Predmet.ProtuStrankaListFormated>
  <DomainObject.Predmet.ProtuStrankaListFormatedOIB>
    <izvorni_sadrzaj>
      <item>MAKSIM MARIS DIZAJN j.d.o.o. za proizvodnju i usluge, OIB 10904622512</item>
    </izvorni_sadrzaj>
    <derivirana_varijabla naziv="DomainObject.Predmet.ProtuStrankaListFormatedOIB_1">
      <item>MAKSIM MARIS DIZAJN j.d.o.o. za proizvodnju i usluge, OIB 10904622512</item>
    </derivirana_varijabla>
  </DomainObject.Predmet.ProtuStrankaListFormatedOIB>
  <DomainObject.Predmet.ProtuStrankaListFormatedWithAdress>
    <izvorni_sadrzaj>
      <item>MAKSIM MARIS DIZAJN j.d.o.o. za proizvodnju i usluge, Stjepana Radića 14/A, 23000 Zadar</item>
    </izvorni_sadrzaj>
    <derivirana_varijabla naziv="DomainObject.Predmet.ProtuStrankaListFormatedWithAdress_1">
      <item>MAKSIM MARIS DIZAJN j.d.o.o. za proizvodnju i usluge, Stjepana Radića 14/A, 23000 Zadar</item>
    </derivirana_varijabla>
  </DomainObject.Predmet.ProtuStrankaListFormatedWithAdress>
  <DomainObject.Predmet.ProtuStrankaListFormatedWithAdressOIB>
    <izvorni_sadrzaj>
      <item>MAKSIM MARIS DIZAJN j.d.o.o. za proizvodnju i usluge, OIB 10904622512, Stjepana Radića 14/A, 23000 Zadar</item>
    </izvorni_sadrzaj>
    <derivirana_varijabla naziv="DomainObject.Predmet.ProtuStrankaListFormatedWithAdressOIB_1">
      <item>MAKSIM MARIS DIZAJN j.d.o.o. za proizvodnju i usluge, OIB 10904622512, Stjepana Radića 14/A, 23000 Zadar</item>
    </derivirana_varijabla>
  </DomainObject.Predmet.ProtuStrankaListFormatedWithAdressOIB>
  <DomainObject.Predmet.ProtuStrankaListNazivFormated>
    <izvorni_sadrzaj>
      <item>MAKSIM MARIS DIZAJN j.d.o.o. za proizvodnju i usluge</item>
    </izvorni_sadrzaj>
    <derivirana_varijabla naziv="DomainObject.Predmet.ProtuStrankaListNazivFormated_1">
      <item>MAKSIM MARIS DIZAJN j.d.o.o. za proizvodnju i usluge</item>
    </derivirana_varijabla>
  </DomainObject.Predmet.ProtuStrankaListNazivFormated>
  <DomainObject.Predmet.ProtuStrankaListNazivFormatedOIB>
    <izvorni_sadrzaj>
      <item>MAKSIM MARIS DIZAJN j.d.o.o. za proizvodnju i usluge, OIB 10904622512</item>
    </izvorni_sadrzaj>
    <derivirana_varijabla naziv="DomainObject.Predmet.ProtuStrankaListNazivFormatedOIB_1">
      <item>MAKSIM MARIS DIZAJN j.d.o.o. za proizvodnju i usluge, OIB 10904622512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MAKSIM MARIS DIZAJN j.d.o.o. za proizvodnju i usluge</izvorni_sadrzaj>
    <derivirana_varijabla naziv="DomainObject.Predmet.ProtustrankaIDrugi_1">MAKSIM MARIS DIZAJN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MAKSIM MARIS DIZAJN j.d.o.o. za proizvodnju i usluge, OIB 10904622512, Stjepana Radića 14/A, 23000 Zadar</izvorni_sadrzaj>
    <derivirana_varijabla naziv="DomainObject.Predmet.ProtustrankaIDrugiAdressOIB_1">MAKSIM MARIS DIZAJN j.d.o.o. za proizvodnju i usluge, OIB 10904622512, Stjepana Radića 14/A,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MAKSIM MARIS DIZAJN j.d.o.o. za proizvodnju i usluge</item>
    </izvorni_sadrzaj>
    <derivirana_varijabla naziv="DomainObject.Predmet.SudioniciListNaziv_1">
      <item>FINA</item>
      <item>MAKSIM MARIS DIZAJN j.d.o.o. za proizvodnju i usluge</item>
    </derivirana_varijabla>
  </DomainObject.Predmet.SudioniciListNaziv>
  <DomainObject.Predmet.SudioniciListAdressOIB>
    <izvorni_sadrzaj>
      <item>FINA, OIB 85821130368</item>
      <item>MAKSIM MARIS DIZAJN j.d.o.o. za proizvodnju i usluge, OIB 10904622512, Stjepana Radića 14/A,23000 Zadar</item>
    </izvorni_sadrzaj>
    <derivirana_varijabla naziv="DomainObject.Predmet.SudioniciListAdressOIB_1">
      <item>FINA, OIB 85821130368</item>
      <item>MAKSIM MARIS DIZAJN j.d.o.o. za proizvodnju i usluge, OIB 10904622512, Stjepana Radića 14/A,23000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10904622512</item>
    </izvorni_sadrzaj>
    <derivirana_varijabla naziv="DomainObject.Predmet.SudioniciListNazivOIB_1">
      <item>, OIB 85821130368</item>
      <item>, OIB 10904622512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1B058-1CB8-401D-BE80-2D7191506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827</properties:Characters>
  <properties:Lines>40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2016-03-15T10:19:00Z</dcterms:created>
  <dc:creator>Ardena Bajlo</dc:creator>
  <cp:lastModifiedBy>Merlina Klišmanić</cp:lastModifiedBy>
  <cp:lastPrinted>2016-03-22T13:02:00Z</cp:lastPrinted>
  <dcterms:modified xmlns:xsi="http://www.w3.org/2001/XMLSchema-instance" xsi:type="dcterms:W3CDTF">2016-03-31T11:05:00Z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