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3942" w14:paraId="5cf3942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2000F6">
        <w:t>AGRO VELIK društvo s ograničenom odgovornošću trgovinu i usluge, MBS: 070119469, OIB: 59981534963, Bilje, Kralja Zvonimira 61</w:t>
      </w:r>
      <w:r w:rsidR="007A3732">
        <w:t>,</w:t>
      </w:r>
      <w:r w:rsidR="00250413">
        <w:t xml:space="preserve"> </w:t>
      </w:r>
      <w:r w:rsidR="00725ABA">
        <w:t>2</w:t>
      </w:r>
      <w:r w:rsidR="002000F6">
        <w:t>7</w:t>
      </w:r>
      <w:r w:rsidR="00725ABA">
        <w:t>. rujna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2000F6">
        <w:t>AGRO VELIK društvo s ograničenom odgovornošću trgovinu i usluge, MBS: 070119469, OIB: 59981534963, Bilje, Kralja Zvonimira 61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2000F6">
        <w:t>23. srpnja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2000F6">
        <w:t>3179</w:t>
      </w:r>
      <w:r w:rsidR="00D55263">
        <w:t xml:space="preserve"> </w:t>
      </w:r>
      <w:r w:rsidR="00665E74">
        <w:t xml:space="preserve">od </w:t>
      </w:r>
      <w:r w:rsidR="002000F6">
        <w:t>20. srp</w:t>
      </w:r>
      <w:r w:rsidR="00E77EEC">
        <w:t>n</w:t>
      </w:r>
      <w:r w:rsidR="002000F6">
        <w:t>j</w:t>
      </w:r>
      <w:r w:rsidR="00E77EEC">
        <w:t>a</w:t>
      </w:r>
      <w:r w:rsidR="002100A8">
        <w:t xml:space="preserve"> 2018</w:t>
      </w:r>
      <w:r w:rsidR="00665E74">
        <w:t xml:space="preserve">. nad stečajnim dužnikom </w:t>
      </w:r>
      <w:r w:rsidR="002000F6">
        <w:t>AGRO VELIK društvo s ograničenom odgovornošću trgovinu i usluge, MBS: 070119469, OIB: 59981534963, Bilje, Kralja Zvonimira 61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2000F6">
        <w:t>11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A62FD8">
        <w:t>2</w:t>
      </w:r>
      <w:r w:rsidR="002000F6">
        <w:t>6</w:t>
      </w:r>
      <w:r w:rsidR="00A62FD8">
        <w:t>. rujna</w:t>
      </w:r>
      <w:r w:rsidR="002100A8">
        <w:t xml:space="preserve"> 2018.</w:t>
      </w:r>
      <w:r>
        <w:t xml:space="preserve"> zaprimljen je podnesak Županijskog državnog odvjetništva u </w:t>
      </w:r>
      <w:r w:rsidR="002000F6">
        <w:t>Osijeku</w:t>
      </w:r>
      <w:r>
        <w:t>, broj: S-DO-</w:t>
      </w:r>
      <w:r w:rsidR="002000F6">
        <w:t>183</w:t>
      </w:r>
      <w:r w:rsidR="001C3507">
        <w:t>/2018</w:t>
      </w:r>
      <w:r w:rsidR="00A62FD8">
        <w:t>-3</w:t>
      </w:r>
      <w:r w:rsidR="002100A8">
        <w:t xml:space="preserve"> </w:t>
      </w:r>
      <w:r>
        <w:t xml:space="preserve">od </w:t>
      </w:r>
      <w:r w:rsidR="00A62FD8">
        <w:t>2</w:t>
      </w:r>
      <w:r w:rsidR="002000F6">
        <w:t>5</w:t>
      </w:r>
      <w:r w:rsidR="00A62FD8">
        <w:t>. rujna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2000F6">
        <w:t>Osijek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71355A">
        <w:t>851.717,14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71355A">
        <w:t>19</w:t>
      </w:r>
      <w:r w:rsidR="00A62FD8">
        <w:t>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71355A">
        <w:t>182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71355A">
        <w:t>856.351,21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0D5DF3">
        <w:rPr>
          <w:bCs/>
        </w:rPr>
        <w:t>2</w:t>
      </w:r>
      <w:r w:rsidR="00414EC2">
        <w:rPr>
          <w:bCs/>
        </w:rPr>
        <w:t>7</w:t>
      </w:r>
      <w:r w:rsidR="000D5DF3">
        <w:rPr>
          <w:bCs/>
        </w:rPr>
        <w:t>. rujna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2000F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2000F6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B175B8">
        <w:t>2</w:t>
      </w:r>
      <w:r w:rsidR="002000F6">
        <w:t>6</w:t>
      </w:r>
      <w:r w:rsidR="00B175B8">
        <w:t xml:space="preserve">. rujna </w:t>
      </w:r>
      <w:r w:rsidR="005966C9">
        <w:t>2018</w:t>
      </w:r>
      <w:r>
        <w:t xml:space="preserve">. (str. </w:t>
      </w:r>
      <w:r w:rsidR="00792E4D">
        <w:t>7</w:t>
      </w:r>
      <w:r w:rsidR="002000F6">
        <w:t>-9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AE3A27">
        <w:t>29</w:t>
      </w:r>
      <w:r w:rsidR="00792E4D">
        <w:t>. listopada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321" w:rsidP="004A3868" w:rsidR="008D1321">
      <w:r>
        <w:separator/>
      </w:r>
    </w:p>
  </w:endnote>
  <w:endnote w:id="0" w:type="continuationSeparator">
    <w:p w:rsidRDefault="008D1321" w:rsidP="004A3868" w:rsidR="008D1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321" w:rsidP="004A3868" w:rsidR="008D1321">
      <w:r>
        <w:separator/>
      </w:r>
    </w:p>
  </w:footnote>
  <w:footnote w:id="0" w:type="continuationSeparator">
    <w:p w:rsidRDefault="008D1321" w:rsidP="004A3868" w:rsidR="008D13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A03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7C2C2F">
      <w:t>1024</w:t>
    </w:r>
    <w:r w:rsidR="00530BA1">
      <w:t>/2018-</w:t>
    </w:r>
    <w:r w:rsidR="007C2C2F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7C2C2F">
      <w:t>1024</w:t>
    </w:r>
    <w:r>
      <w:t>/2018-</w:t>
    </w:r>
    <w:r w:rsidR="007C2C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55E4"/>
    <w:rsid w:val="000D5628"/>
    <w:rsid w:val="000D5DF3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000F6"/>
    <w:rsid w:val="002100A8"/>
    <w:rsid w:val="0021261F"/>
    <w:rsid w:val="0022414E"/>
    <w:rsid w:val="00242C0A"/>
    <w:rsid w:val="00250413"/>
    <w:rsid w:val="002534B4"/>
    <w:rsid w:val="0025628D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A03"/>
    <w:rsid w:val="00401CDC"/>
    <w:rsid w:val="00414EC2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1355A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1C95"/>
    <w:rsid w:val="007C2112"/>
    <w:rsid w:val="007C2C2F"/>
    <w:rsid w:val="007F0BE4"/>
    <w:rsid w:val="007F551F"/>
    <w:rsid w:val="008041DE"/>
    <w:rsid w:val="00816035"/>
    <w:rsid w:val="00822F74"/>
    <w:rsid w:val="0085567C"/>
    <w:rsid w:val="00882352"/>
    <w:rsid w:val="008A2342"/>
    <w:rsid w:val="008A49DF"/>
    <w:rsid w:val="008C7588"/>
    <w:rsid w:val="008D1321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E3A27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9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St-1024/2018</izvorni_sadrzaj>
    <derivirana_varijabla naziv="DomainObject.Predmet.OznakaBroj_1">St-1024/2018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VELIK društvo s ograničenom odgovornošću za trgovinu i usluge</izvorni_sadrzaj>
    <derivirana_varijabla naziv="DomainObject.Predmet.ProtustrankaFormated_1">  AGRO VELIK društvo s ograničenom odgovornošću za trgovinu i usluge</derivirana_varijabla>
  </DomainObject.Predmet.ProtustrankaFormated>
  <DomainObject.Predmet.ProtustrankaFormatedOIB>
    <izvorni_sadrzaj>  AGRO VELIK društvo s ograničenom odgovornošću za trgovinu i usluge, OIB 59981534963</izvorni_sadrzaj>
    <derivirana_varijabla naziv="DomainObject.Predmet.ProtustrankaFormatedOIB_1">  AGRO VELIK društvo s ograničenom odgovornošću za trgovinu i usluge, OIB 59981534963</derivirana_varijabla>
  </DomainObject.Predmet.ProtustrankaFormatedOIB>
  <DomainObject.Predmet.ProtustrankaFormatedWithAdress>
    <izvorni_sadrzaj> AGRO VELIK društvo s ograničenom odgovornošću za trgovinu i usluge, Kralja Zvonimira 61, 31327 Bilje</izvorni_sadrzaj>
    <derivirana_varijabla naziv="DomainObject.Predmet.ProtustrankaFormatedWithAdress_1"> AGRO VELIK društvo s ograničenom odgovornošću za trgovinu i usluge, Kralja Zvonimira 61, 31327 Bilje</derivirana_varijabla>
  </DomainObject.Predmet.ProtustrankaFormatedWithAdress>
  <DomainObject.Predmet.ProtustrankaFormatedWithAdressOIB>
    <izvorni_sadrzaj> AGRO VELIK društvo s ograničenom odgovornošću za trgovinu i usluge, OIB 59981534963, Kralja Zvonimira 61, 31327 Bilje</izvorni_sadrzaj>
    <derivirana_varijabla naziv="DomainObject.Predmet.ProtustrankaFormatedWithAdressOIB_1"> AGRO VELIK društvo s ograničenom odgovornošću za trgovinu i usluge, OIB 59981534963, Kralja Zvonimira 61, 31327 Bilje</derivirana_varijabla>
  </DomainObject.Predmet.ProtustrankaFormatedWithAdressOIB>
  <DomainObject.Predmet.ProtustrankaWithAdress>
    <izvorni_sadrzaj>AGRO VELIK društvo s ograničenom odgovornošću za trgovinu i usluge Kralja Zvonimira 61, 31327 Bilje</izvorni_sadrzaj>
    <derivirana_varijabla naziv="DomainObject.Predmet.ProtustrankaWithAdress_1">AGRO VELIK društvo s ograničenom odgovornošću za trgovinu i usluge Kralja Zvonimira 61, 31327 Bilje</derivirana_varijabla>
  </DomainObject.Predmet.ProtustrankaWithAdress>
  <DomainObject.Predmet.ProtustrankaWithAdressOIB>
    <izvorni_sadrzaj>AGRO VELIK društvo s ograničenom odgovornošću za trgovinu i usluge, OIB 59981534963, Kralja Zvonimira 61, 31327 Bilje</izvorni_sadrzaj>
    <derivirana_varijabla naziv="DomainObject.Predmet.ProtustrankaWithAdressOIB_1">AGRO VELIK društvo s ograničenom odgovornošću za trgovinu i usluge, OIB 59981534963, Kralja Zvonimira 61, 31327 Bilje</derivirana_varijabla>
  </DomainObject.Predmet.ProtustrankaWithAdressOIB>
  <DomainObject.Predmet.ProtustrankaNazivFormated>
    <izvorni_sadrzaj>AGRO VELIK društvo s ograničenom odgovornošću za trgovinu i usluge</izvorni_sadrzaj>
    <derivirana_varijabla naziv="DomainObject.Predmet.ProtustrankaNazivFormated_1">AGRO VELIK društvo s ograničenom odgovornošću za trgovinu i usluge</derivirana_varijabla>
  </DomainObject.Predmet.ProtustrankaNazivFormated>
  <DomainObject.Predmet.ProtustrankaNazivFormatedOIB>
    <izvorni_sadrzaj>AGRO VELIK društvo s ograničenom odgovornošću za trgovinu i usluge, OIB 59981534963</izvorni_sadrzaj>
    <derivirana_varijabla naziv="DomainObject.Predmet.ProtustrankaNazivFormatedOIB_1">AGRO VELIK društvo s ograničenom odgovornošću za trgovinu i usluge, OIB 59981534963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VELIK društvo s ograničenom odgovornošću za trgovinu i usluge</item>
    </izvorni_sadrzaj>
    <derivirana_varijabla naziv="DomainObject.Predmet.ProtuStrankaListFormated_1">
      <item>AGRO VELIK društvo s ograničenom odgovornošću za trgovinu i usluge</item>
    </derivirana_varijabla>
  </DomainObject.Predmet.ProtuStrankaListFormated>
  <DomainObject.Predmet.ProtuStrankaListFormatedOIB>
    <izvorni_sadrzaj>
      <item>AGRO VELIK društvo s ograničenom odgovornošću za trgovinu i usluge, OIB 59981534963</item>
    </izvorni_sadrzaj>
    <derivirana_varijabla naziv="DomainObject.Predmet.ProtuStrankaListFormatedOIB_1">
      <item>AGRO VELIK društvo s ograničenom odgovornošću za trgovinu i usluge, OIB 59981534963</item>
    </derivirana_varijabla>
  </DomainObject.Predmet.ProtuStrankaListFormatedOIB>
  <DomainObject.Predmet.ProtuStrankaListFormatedWithAdress>
    <izvorni_sadrzaj>
      <item>AGRO VELIK društvo s ograničenom odgovornošću za trgovinu i usluge, Kralja Zvonimira 61, 31327 Bilje</item>
    </izvorni_sadrzaj>
    <derivirana_varijabla naziv="DomainObject.Predmet.ProtuStrankaListFormatedWithAdress_1">
      <item>AGRO VELIK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AGRO VELIK društvo s ograničenom odgovornošću za trgovinu i usluge, OIB 59981534963, Kralja Zvonimira 61, 31327 Bilje</item>
    </izvorni_sadrzaj>
    <derivirana_varijabla naziv="DomainObject.Predmet.ProtuStrankaListFormatedWithAdressOIB_1">
      <item>AGRO VELIK društvo s ograničenom odgovornošću za trgovinu i usluge, OIB 59981534963, Kralja Zvonimira 61, 31327 Bilje</item>
    </derivirana_varijabla>
  </DomainObject.Predmet.ProtuStrankaListFormatedWithAdressOIB>
  <DomainObject.Predmet.ProtuStrankaListNazivFormated>
    <izvorni_sadrzaj>
      <item>AGRO VELIK društvo s ograničenom odgovornošću za trgovinu i usluge</item>
    </izvorni_sadrzaj>
    <derivirana_varijabla naziv="DomainObject.Predmet.ProtuStrankaListNazivFormated_1">
      <item>AGRO VELIK društvo s ograničenom odgovornošću za trgovinu i usluge</item>
    </derivirana_varijabla>
  </DomainObject.Predmet.ProtuStrankaListNazivFormated>
  <DomainObject.Predmet.ProtuStrankaListNazivFormatedOIB>
    <izvorni_sadrzaj>
      <item>AGRO VELIK društvo s ograničenom odgovornošću za trgovinu i usluge, OIB 59981534963</item>
    </izvorni_sadrzaj>
    <derivirana_varijabla naziv="DomainObject.Predmet.ProtuStrankaListNazivFormatedOIB_1">
      <item>AGRO VELIK društvo s ograničenom odgovornošću za trgovinu i usluge, OIB 59981534963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VELIK društvo s ograničenom odgovornošću za trgovinu i usluge</izvorni_sadrzaj>
    <derivirana_varijabla naziv="DomainObject.Predmet.ProtustrankaIDrugi_1">AGRO VELIK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VELIK društvo s ograničenom odgovornošću za trgovinu i usluge, OIB 59981534963, Kralja Zvonimira 61, 31327 Bilje</izvorni_sadrzaj>
    <derivirana_varijabla naziv="DomainObject.Predmet.ProtustrankaIDrugiAdressOIB_1">AGRO VELIK društvo s ograničenom odgovornošću za trgovinu i usluge, OIB 59981534963,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VELIK društvo s ograničenom odgovornošću za trgovinu i usluge</item>
    </izvorni_sadrzaj>
    <derivirana_varijabla naziv="DomainObject.Predmet.SudioniciListNaziv_1">
      <item>FINA RC OSIJEK</item>
      <item>AGRO VELIK društvo s ograničenom odgovornošću za trgovinu i usluge</item>
    </derivirana_varijabla>
  </DomainObject.Predmet.SudioniciListNaziv>
  <DomainObject.Predmet.SudioniciListAdressOIB>
    <izvorni_sadrzaj>
      <item>FINA RC OSIJEK, OIB 85821130368</item>
      <item>AGRO VELIK društvo s ograničenom odgovornošću za trgovinu i usluge, OIB 59981534963, Kralja Zvonimira 61,31327 Bilje</item>
    </izvorni_sadrzaj>
    <derivirana_varijabla naziv="DomainObject.Predmet.SudioniciListAdressOIB_1">
      <item>FINA RC OSIJEK, OIB 85821130368</item>
      <item>AGRO VELIK društvo s ograničenom odgovornošću za trgovinu i usluge, OIB 59981534963,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59981534963</item>
    </izvorni_sadrzaj>
    <derivirana_varijabla naziv="DomainObject.Predmet.SudioniciListNazivOIB_1">
      <item>, OIB 85821130368</item>
      <item>, OIB 59981534963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B94FF-6BD8-4A25-A29E-F7E7451DC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3103</properties:Characters>
  <properties:Lines>90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2018-09-27T07:43:00Z</dcterms:created>
  <dc:creator>mkocijan</dc:creator>
  <cp:lastModifiedBy>Renata Horvat</cp:lastModifiedBy>
  <cp:lastPrinted>2018-09-26T09:53:00Z</cp:lastPrinted>
  <dcterms:modified xmlns:xsi="http://www.w3.org/2001/XMLSchema-instance" xsi:type="dcterms:W3CDTF">2018-09-27T11:18:00Z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(AGRO VELIK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